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cfa9" w14:paraId="b09cfa9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3B0E4D">
        <w:rPr>
          <w:rFonts w:hAnsi="Times New Roman" w:ascii="Times New Roman"/>
          <w:szCs w:val="24"/>
          <w:lang w:val="hr-HR"/>
        </w:rPr>
        <w:t>5865</w:t>
      </w:r>
      <w:r w:rsidR="00E948D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FE244D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6E46F7">
        <w:rPr>
          <w:rFonts w:hAnsi="Times New Roman" w:ascii="Times New Roman"/>
          <w:szCs w:val="24"/>
          <w:lang w:val="hr-HR"/>
        </w:rPr>
        <w:t xml:space="preserve"> </w:t>
      </w:r>
      <w:r w:rsidR="00E957D0">
        <w:rPr>
          <w:rFonts w:hAnsi="Times New Roman" w:ascii="Times New Roman"/>
          <w:szCs w:val="24"/>
          <w:lang w:val="hr-HR"/>
        </w:rPr>
        <w:t xml:space="preserve">UDRUGA ZA PROMICANJE BIOENERGIJE "BIOTERAPIJA", Sesvete, Đure Sudete 3, OIB: 14891739005, 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D50DA2">
        <w:rPr>
          <w:rFonts w:hAnsi="Times New Roman" w:ascii="Times New Roman"/>
          <w:szCs w:val="24"/>
          <w:lang w:val="hr-HR"/>
        </w:rPr>
        <w:t>19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>g.</w:t>
      </w:r>
    </w:p>
    <w:p w:rsidRDefault="00F501D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E957D0">
        <w:rPr>
          <w:rFonts w:hAnsi="Times New Roman" w:ascii="Times New Roman"/>
          <w:szCs w:val="24"/>
        </w:rPr>
        <w:t xml:space="preserve"> UDRUGA ZA PROMICANJE BIOENERGIJE "BIOTERAPIJA", Sesvete, Đure Sudete 3, OIB: 14891739005.</w:t>
      </w:r>
      <w:r w:rsidR="00865CF7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D50DA2">
        <w:rPr>
          <w:rFonts w:hAnsi="Times New Roman" w:ascii="Times New Roman"/>
          <w:szCs w:val="24"/>
        </w:rPr>
        <w:t>19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F04A48">
        <w:rPr>
          <w:rFonts w:hAnsi="Times New Roman" w:ascii="Times New Roman"/>
          <w:szCs w:val="24"/>
        </w:rPr>
        <w:t xml:space="preserve">Jugoslav Puran, Josipa </w:t>
      </w:r>
      <w:r w:rsidR="00CF61D1">
        <w:rPr>
          <w:rFonts w:hAnsi="Times New Roman" w:ascii="Times New Roman"/>
          <w:szCs w:val="24"/>
        </w:rPr>
        <w:t xml:space="preserve">Jelačića 12, Bjelovar, OIB: 70582659973.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865CF7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E957D0">
        <w:rPr>
          <w:rFonts w:hAnsi="Times New Roman" w:ascii="Times New Roman"/>
          <w:szCs w:val="24"/>
          <w:lang w:val="hr-HR"/>
        </w:rPr>
        <w:t>UDRUGA ZA PROMICANJE BIOENERGIJE "BIOTERAPIJA", Sesvete, Đure Sudete 3, OIB: 14891739005.</w:t>
      </w:r>
    </w:p>
    <w:p w:rsidRDefault="00E957D0" w:rsidP="003E7FD9" w:rsidR="00E957D0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B0E4D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E957D0">
        <w:rPr>
          <w:rFonts w:hAnsi="Times New Roman" w:ascii="Times New Roman"/>
        </w:rPr>
        <w:t>11</w:t>
      </w:r>
      <w:r w:rsidR="00A853E1">
        <w:rPr>
          <w:rFonts w:hAnsi="Times New Roman" w:ascii="Times New Roman"/>
        </w:rPr>
        <w:t xml:space="preserve">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</w:t>
      </w:r>
      <w:r w:rsidRPr="000469DA">
        <w:rPr>
          <w:rFonts w:hAnsi="Times New Roman" w:ascii="Times New Roman"/>
          <w:szCs w:val="24"/>
          <w:lang w:val="hr-HR"/>
        </w:rPr>
        <w:lastRenderedPageBreak/>
        <w:t xml:space="preserve">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19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>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A159D3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A159D3" w:rsidP="00A159D3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159D3" w:rsidP="00A159D3" w:rsidR="00A159D3" w:rsidRPr="00A159D3">
      <w:pPr>
        <w:jc w:val="right"/>
        <w:rPr>
          <w:rFonts w:hAnsi="Times New Roman" w:ascii="Times New Roman"/>
        </w:rPr>
      </w:pPr>
      <w:r w:rsidRPr="00A159D3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484" w:rsidR="00280A5F">
    <w:pPr>
      <w:pStyle w:val="Podnoje"/>
      <w:jc w:val="right"/>
    </w:pPr>
  </w:p>
  <w:p w:rsidRDefault="0047748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77484" w:rsidRPr="0047748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1F1064">
      <w:rPr>
        <w:rFonts w:hAnsi="Times New Roman" w:ascii="Times New Roman"/>
      </w:rPr>
      <w:t>48. St-</w:t>
    </w:r>
    <w:r w:rsidR="003B0E4D">
      <w:rPr>
        <w:rFonts w:hAnsi="Times New Roman" w:ascii="Times New Roman"/>
      </w:rPr>
      <w:t>5865</w:t>
    </w:r>
    <w:r w:rsidR="00DD72D4">
      <w:rPr>
        <w:rFonts w:hAnsi="Times New Roman" w:ascii="Times New Roman"/>
      </w:rPr>
      <w:t>/15</w:t>
    </w:r>
  </w:p>
  <w:p w:rsidRDefault="0047748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44D" w:rsidP="00840E3D" w:rsidR="00840E3D">
    <w:pPr>
      <w:pStyle w:val="Zaglavlje"/>
      <w:rPr>
        <w:lang w:val="hr-HR"/>
      </w:rPr>
    </w:pPr>
    <w:r>
      <w:rPr>
        <w:lang w:val="hr-HR"/>
      </w:rPr>
      <w:t xml:space="preserve">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876A3"/>
    <w:rsid w:val="00194DE9"/>
    <w:rsid w:val="001F1064"/>
    <w:rsid w:val="00215918"/>
    <w:rsid w:val="00223072"/>
    <w:rsid w:val="002D619F"/>
    <w:rsid w:val="002E79F3"/>
    <w:rsid w:val="00310684"/>
    <w:rsid w:val="0035767D"/>
    <w:rsid w:val="00357B1E"/>
    <w:rsid w:val="003B0E4D"/>
    <w:rsid w:val="003C67ED"/>
    <w:rsid w:val="003E7FD9"/>
    <w:rsid w:val="00413DEE"/>
    <w:rsid w:val="004431B0"/>
    <w:rsid w:val="004453B3"/>
    <w:rsid w:val="00452CDB"/>
    <w:rsid w:val="00477484"/>
    <w:rsid w:val="00477F24"/>
    <w:rsid w:val="004A537D"/>
    <w:rsid w:val="004A685D"/>
    <w:rsid w:val="004B4B7E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6E46F7"/>
    <w:rsid w:val="00726015"/>
    <w:rsid w:val="007354CB"/>
    <w:rsid w:val="00774A88"/>
    <w:rsid w:val="00781EBC"/>
    <w:rsid w:val="00795065"/>
    <w:rsid w:val="007A38B0"/>
    <w:rsid w:val="007D6D1C"/>
    <w:rsid w:val="007F24AA"/>
    <w:rsid w:val="00820E71"/>
    <w:rsid w:val="00850FDD"/>
    <w:rsid w:val="00865CF7"/>
    <w:rsid w:val="008679BD"/>
    <w:rsid w:val="008B3BC3"/>
    <w:rsid w:val="008C31DE"/>
    <w:rsid w:val="0090317B"/>
    <w:rsid w:val="00980D7A"/>
    <w:rsid w:val="009A248B"/>
    <w:rsid w:val="009B0D8F"/>
    <w:rsid w:val="009D5B2C"/>
    <w:rsid w:val="00A159D3"/>
    <w:rsid w:val="00A30B9E"/>
    <w:rsid w:val="00A43D7F"/>
    <w:rsid w:val="00A7799D"/>
    <w:rsid w:val="00A853E1"/>
    <w:rsid w:val="00A93B0F"/>
    <w:rsid w:val="00AF31FC"/>
    <w:rsid w:val="00B00AAF"/>
    <w:rsid w:val="00B50E9F"/>
    <w:rsid w:val="00B814F0"/>
    <w:rsid w:val="00B93B3B"/>
    <w:rsid w:val="00BC1743"/>
    <w:rsid w:val="00BE31D6"/>
    <w:rsid w:val="00BE7EE7"/>
    <w:rsid w:val="00BF4911"/>
    <w:rsid w:val="00C12511"/>
    <w:rsid w:val="00C445F4"/>
    <w:rsid w:val="00C94D0E"/>
    <w:rsid w:val="00CA4729"/>
    <w:rsid w:val="00CD00B9"/>
    <w:rsid w:val="00CF61D1"/>
    <w:rsid w:val="00D17329"/>
    <w:rsid w:val="00D210C6"/>
    <w:rsid w:val="00D50DA2"/>
    <w:rsid w:val="00D660C0"/>
    <w:rsid w:val="00DB2FCA"/>
    <w:rsid w:val="00DD72D4"/>
    <w:rsid w:val="00E17BC5"/>
    <w:rsid w:val="00E44351"/>
    <w:rsid w:val="00E561D2"/>
    <w:rsid w:val="00E948D3"/>
    <w:rsid w:val="00E957D0"/>
    <w:rsid w:val="00EB2BFF"/>
    <w:rsid w:val="00EB6112"/>
    <w:rsid w:val="00EE1E9D"/>
    <w:rsid w:val="00EF1841"/>
    <w:rsid w:val="00F04A48"/>
    <w:rsid w:val="00F32D59"/>
    <w:rsid w:val="00F501D7"/>
    <w:rsid w:val="00FE11AE"/>
    <w:rsid w:val="00FE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7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7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5865</izvorni_sadrzaj>
    <derivirana_varijabla naziv="DomainObject.Predmet.Broj_1">5865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St-5865/2015</izvorni_sadrzaj>
    <derivirana_varijabla naziv="DomainObject.Predmet.OznakaBroj_1">St-5865/2015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BIOENERGIJE BIOTERAPIJA zastupanog po punomoćniku DUBRAVKA DEŽELIĆ</izvorni_sadrzaj>
    <derivirana_varijabla naziv="DomainObject.Predmet.ProtustrankaFormated_1">  UDRUGA ZA PROMICANJE BIOENERGIJE BIOTERAPIJA zastupanog po punomoćniku DUBRAVKA DEŽELIĆ</derivirana_varijabla>
  </DomainObject.Predmet.ProtustrankaFormated>
  <DomainObject.Predmet.ProtustrankaFormatedOIB>
    <izvorni_sadrzaj>  UDRUGA ZA PROMICANJE BIOENERGIJE BIOTERAPIJA, OIB 14891739005 zastupanog po punomoćniku DUBRAVKA DEŽELIĆ</izvorni_sadrzaj>
    <derivirana_varijabla naziv="DomainObject.Predmet.ProtustrankaFormatedOIB_1">  UDRUGA ZA PROMICANJE BIOENERGIJE BIOTERAPIJA, OIB 14891739005 zastupanog po punomoćniku DUBRAVKA DEŽELIĆ</derivirana_varijabla>
  </DomainObject.Predmet.ProtustrankaFormatedOIB>
  <DomainObject.Predmet.ProtustrankaFormatedWithAdress>
    <izvorni_sadrzaj> UDRUGA ZA PROMICANJE BIOENERGIJE BIOTERAPIJA, ĐURE SUDETE 3, 10360 Sesvete zastupanog po punomoćniku DUBRAVKA DEŽELIĆ</izvorni_sadrzaj>
    <derivirana_varijabla naziv="DomainObject.Predmet.ProtustrankaFormatedWithAdress_1"> UDRUGA ZA PROMICANJE BIOENERGIJE BIOTERAPIJA, ĐURE SUDETE 3, 10360 Sesvete zastupanog po punomoćniku DUBRAVKA DEŽELIĆ</derivirana_varijabla>
  </DomainObject.Predmet.ProtustrankaFormatedWithAdress>
  <DomainObject.Predmet.ProtustrankaFormatedWithAdressOIB>
    <izvorni_sadrzaj> UDRUGA ZA PROMICANJE BIOENERGIJE BIOTERAPIJA, OIB 14891739005, ĐURE SUDETE 3, 10360 Sesvete zastupanog po punomoćniku DUBRAVKA DEŽELIĆ</izvorni_sadrzaj>
    <derivirana_varijabla naziv="DomainObject.Predmet.ProtustrankaFormatedWithAdressOIB_1"> UDRUGA ZA PROMICANJE BIOENERGIJE BIOTERAPIJA, OIB 14891739005, ĐURE SUDETE 3, 10360 Sesvete zastupanog po punomoćniku DUBRAVKA DEŽELIĆ</derivirana_varijabla>
  </DomainObject.Predmet.ProtustrankaFormatedWithAdressOIB>
  <DomainObject.Predmet.ProtustrankaWithAdress>
    <izvorni_sadrzaj>UDRUGA ZA PROMICANJE BIOENERGIJE BIOTERAPIJA ĐURE SUDETE 3, 10360 Sesvete</izvorni_sadrzaj>
    <derivirana_varijabla naziv="DomainObject.Predmet.ProtustrankaWithAdress_1">UDRUGA ZA PROMICANJE BIOENERGIJE BIOTERAPIJA ĐURE SUDETE 3, 10360 Sesvete</derivirana_varijabla>
  </DomainObject.Predmet.ProtustrankaWithAdress>
  <DomainObject.Predmet.ProtustrankaWithAdressOIB>
    <izvorni_sadrzaj>UDRUGA ZA PROMICANJE BIOENERGIJE BIOTERAPIJA, OIB 14891739005, ĐURE SUDETE 3, 10360 Sesvete</izvorni_sadrzaj>
    <derivirana_varijabla naziv="DomainObject.Predmet.ProtustrankaWithAdressOIB_1">UDRUGA ZA PROMICANJE BIOENERGIJE BIOTERAPIJA, OIB 14891739005, ĐURE SUDETE 3, 10360 Sesvete</derivirana_varijabla>
  </DomainObject.Predmet.ProtustrankaWithAdressOIB>
  <DomainObject.Predmet.ProtustrankaNazivFormated>
    <izvorni_sadrzaj>UDRUGA ZA PROMICANJE BIOENERGIJE BIOTERAPIJA</izvorni_sadrzaj>
    <derivirana_varijabla naziv="DomainObject.Predmet.ProtustrankaNazivFormated_1">UDRUGA ZA PROMICANJE BIOENERGIJE BIOTERAPIJA</derivirana_varijabla>
  </DomainObject.Predmet.ProtustrankaNazivFormated>
  <DomainObject.Predmet.ProtustrankaNazivFormatedOIB>
    <izvorni_sadrzaj>UDRUGA ZA PROMICANJE BIOENERGIJE BIOTERAPIJA, OIB 14891739005</izvorni_sadrzaj>
    <derivirana_varijabla naziv="DomainObject.Predmet.ProtustrankaNazivFormatedOIB_1">UDRUGA ZA PROMICANJE BIOENERGIJE BIOTERAPIJA, OIB 14891739005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BIOENERGIJE BIOTERAPIJA zastupanog po punomoćniku DUBRAVKA DEŽELIĆ</item>
    </izvorni_sadrzaj>
    <derivirana_varijabla naziv="DomainObject.Predmet.ProtuStrankaListFormated_1">
      <item>UDRUGA ZA PROMICANJE BIOENERGIJE BIOTERAPIJA zastupanog po punomoćniku DUBRAVKA DEŽELIĆ</item>
    </derivirana_varijabla>
  </DomainObject.Predmet.ProtuStrankaListFormated>
  <DomainObject.Predmet.ProtuStrankaListFormatedOIB>
    <izvorni_sadrzaj>
      <item>UDRUGA ZA PROMICANJE BIOENERGIJE BIOTERAPIJA, OIB 14891739005 zastupanog po punomoćniku DUBRAVKA DEŽELIĆ</item>
    </izvorni_sadrzaj>
    <derivirana_varijabla naziv="DomainObject.Predmet.ProtuStrankaListFormatedOIB_1">
      <item>UDRUGA ZA PROMICANJE BIOENERGIJE BIOTERAPIJA, OIB 14891739005 zastupanog po punomoćniku DUBRAVKA DEŽELIĆ</item>
    </derivirana_varijabla>
  </DomainObject.Predmet.ProtuStrankaListFormatedOIB>
  <DomainObject.Predmet.ProtuStrankaListFormatedWithAdress>
    <izvorni_sadrzaj>
      <item>UDRUGA ZA PROMICANJE BIOENERGIJE BIOTERAPIJA, ĐURE SUDETE 3, 10360 Sesvete zastupanog po punomoćniku DUBRAVKA DEŽELIĆ</item>
    </izvorni_sadrzaj>
    <derivirana_varijabla naziv="DomainObject.Predmet.ProtuStrankaListFormatedWithAdress_1">
      <item>UDRUGA ZA PROMICANJE BIOENERGIJE BIOTERAPIJA, ĐURE SUDETE 3, 10360 Sesvete zastupanog po punomoćniku DUBRAVKA DEŽELIĆ</item>
    </derivirana_varijabla>
  </DomainObject.Predmet.ProtuStrankaListFormatedWithAdress>
  <DomainObject.Predmet.ProtuStrankaListFormatedWithAdressOIB>
    <izvorni_sadrzaj>
      <item>UDRUGA ZA PROMICANJE BIOENERGIJE BIOTERAPIJA, OIB 14891739005, ĐURE SUDETE 3, 10360 Sesvete zastupanog po punomoćniku DUBRAVKA DEŽELIĆ</item>
    </izvorni_sadrzaj>
    <derivirana_varijabla naziv="DomainObject.Predmet.ProtuStrankaListFormatedWithAdressOIB_1">
      <item>UDRUGA ZA PROMICANJE BIOENERGIJE BIOTERAPIJA, OIB 14891739005, ĐURE SUDETE 3, 10360 Sesvete zastupanog po punomoćniku DUBRAVKA DEŽELIĆ</item>
    </derivirana_varijabla>
  </DomainObject.Predmet.ProtuStrankaListFormatedWithAdressOIB>
  <DomainObject.Predmet.ProtuStrankaListNazivFormated>
    <izvorni_sadrzaj>
      <item>UDRUGA ZA PROMICANJE BIOENERGIJE BIOTERAPIJA</item>
    </izvorni_sadrzaj>
    <derivirana_varijabla naziv="DomainObject.Predmet.ProtuStrankaListNazivFormated_1">
      <item>UDRUGA ZA PROMICANJE BIOENERGIJE BIOTERAPIJA</item>
    </derivirana_varijabla>
  </DomainObject.Predmet.ProtuStrankaListNazivFormated>
  <DomainObject.Predmet.ProtuStrankaListNazivFormatedOIB>
    <izvorni_sadrzaj>
      <item>UDRUGA ZA PROMICANJE BIOENERGIJE BIOTERAPIJA, OIB 14891739005</item>
    </izvorni_sadrzaj>
    <derivirana_varijabla naziv="DomainObject.Predmet.ProtuStrankaListNazivFormatedOIB_1">
      <item>UDRUGA ZA PROMICANJE BIOENERGIJE BIOTERAPIJA, OIB 14891739005</item>
    </derivirana_varijabla>
  </DomainObject.Predmet.ProtuStrankaListNazivFormatedOIB>
  <DomainObject.Predmet.OstaliListFormated>
    <izvorni_sadrzaj>
      <item>DUBRAVKA DEŽELIĆ punomoćnik sudionika u postupku UDRUGA ZA PROMICANJE BIOENERGIJE BIOTERAPIJA</item>
    </izvorni_sadrzaj>
    <derivirana_varijabla naziv="DomainObject.Predmet.OstaliListFormated_1">
      <item>DUBRAVKA DEŽELIĆ punomoćnik sudionika u postupku UDRUGA ZA PROMICANJE BIOENERGIJE BIOTERAPIJA</item>
    </derivirana_varijabla>
  </DomainObject.Predmet.OstaliListFormated>
  <DomainObject.Predmet.OstaliListFormatedOIB>
    <izvorni_sadrzaj>
      <item>DUBRAVKA DEŽELIĆ, OIB 14891739005 punomoćnik sudionika u postupku UDRUGA ZA PROMICANJE BIOENERGIJE BIOTERAPIJA</item>
    </izvorni_sadrzaj>
    <derivirana_varijabla naziv="DomainObject.Predmet.OstaliListFormatedOIB_1">
      <item>DUBRAVKA DEŽELIĆ, OIB 14891739005 punomoćnik sudionika u postupku UDRUGA ZA PROMICANJE BIOENERGIJE BIOTERAPIJA</item>
    </derivirana_varijabla>
  </DomainObject.Predmet.OstaliListFormatedOIB>
  <DomainObject.Predmet.OstaliListFormatedWithAdress>
    <izvorni_sadrzaj>
      <item>DUBRAVKA DEŽELIĆ, Đure Sudete 3, 10360 Sesvete punomoćnik sudionika u postupku UDRUGA ZA PROMICANJE BIOENERGIJE BIOTERAPIJA</item>
    </izvorni_sadrzaj>
    <derivirana_varijabla naziv="DomainObject.Predmet.OstaliListFormatedWithAdress_1">
      <item>DUBRAVKA DEŽELIĆ, Đure Sudete 3, 10360 Sesvete punomoćnik sudionika u postupku UDRUGA ZA PROMICANJE BIOENERGIJE BIOTERAPIJA</item>
    </derivirana_varijabla>
  </DomainObject.Predmet.OstaliListFormatedWithAdress>
  <DomainObject.Predmet.OstaliListFormatedWithAdressOIB>
    <izvorni_sadrzaj>
      <item>DUBRAVKA DEŽELIĆ, OIB 14891739005, Đure Sudete 3, 10360 Sesvete punomoćnik sudionika u postupku UDRUGA ZA PROMICANJE BIOENERGIJE BIOTERAPIJA</item>
    </izvorni_sadrzaj>
    <derivirana_varijabla naziv="DomainObject.Predmet.OstaliListFormatedWithAdressOIB_1">
      <item>DUBRAVKA DEŽELIĆ, OIB 14891739005, Đure Sudete 3, 10360 Sesvete punomoćnik sudionika u postupku UDRUGA ZA PROMICANJE BIOENERGIJE BIOTERAPIJA</item>
    </derivirana_varijabla>
  </DomainObject.Predmet.OstaliListFormatedWithAdressOIB>
  <DomainObject.Predmet.OstaliListNazivFormated>
    <izvorni_sadrzaj>
      <item>DUBRAVKA DEŽELIĆ</item>
    </izvorni_sadrzaj>
    <derivirana_varijabla naziv="DomainObject.Predmet.OstaliListNazivFormated_1">
      <item>DUBRAVKA DEŽELIĆ</item>
    </derivirana_varijabla>
  </DomainObject.Predmet.OstaliListNazivFormated>
  <DomainObject.Predmet.OstaliListNazivFormatedOIB>
    <izvorni_sadrzaj>
      <item>DUBRAVKA DEŽELIĆ, OIB 14891739005</item>
    </izvorni_sadrzaj>
    <derivirana_varijabla naziv="DomainObject.Predmet.OstaliListNazivFormatedOIB_1">
      <item>DUBRAVKA DEŽELIĆ, OIB 14891739005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BIOENERGIJE BIOTERAPIJA</izvorni_sadrzaj>
    <derivirana_varijabla naziv="DomainObject.Predmet.ProtustrankaIDrugi_1">UDRUGA ZA PROMICANJE BIOENERGIJE BIOTERAPIJA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BIOENERGIJE BIOTERAPIJA, OIB 14891739005, ĐURE SUDETE 3, 10360 Sesvete</izvorni_sadrzaj>
    <derivirana_varijabla naziv="DomainObject.Predmet.ProtustrankaIDrugiAdressOIB_1">UDRUGA ZA PROMICANJE BIOENERGIJE BIOTERAPIJA, OIB 14891739005, ĐURE SUDETE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BIOENERGIJE BIOTERAPIJA</item>
      <item>DUBRAVKA DEŽELIĆ</item>
    </izvorni_sadrzaj>
    <derivirana_varijabla naziv="DomainObject.Predmet.SudioniciListNaziv_1">
      <item>FINA Regionalni centar Zagreb</item>
      <item>UDRUGA ZA PROMICANJE BIOENERGIJE BIOTERAPIJA</item>
      <item>DUBRAVKA DEŽELIĆ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BIOENERGIJE BIOTERAPIJA, OIB 14891739005, ĐURE SUDETE 3,10360 Sesvete</item>
      <item>DUBRAVKA DEŽELIĆ, OIB 14891739005, Đure Sudete 3,10360 Sesvete</item>
    </izvorni_sadrzaj>
    <derivirana_varijabla naziv="DomainObject.Predmet.SudioniciListAdressOIB_1">
      <item>FINA Regionalni centar Zagreb, OIB 85821130368, Trg svibanjskih žrtava 1995. 1,10000 Zagreb</item>
      <item>UDRUGA ZA PROMICANJE BIOENERGIJE BIOTERAPIJA, OIB 14891739005, ĐURE SUDETE 3,10360 Sesvete</item>
      <item>DUBRAVKA DEŽELIĆ, OIB 14891739005, Đure Sudete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14891739005</item>
      <item>, OIB 14891739005</item>
    </izvorni_sadrzaj>
    <derivirana_varijabla naziv="DomainObject.Predmet.SudioniciListNazivOIB_1">
      <item>, OIB 85821130368</item>
      <item>, OIB 14891739005</item>
      <item>, OIB 14891739005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6D0AB-EDC4-4CFA-82F5-21C018A7E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2683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2016-10-19T08:12:00Z</dcterms:created>
  <dc:creator>Karmela Dolenc</dc:creator>
  <cp:lastModifiedBy>Zlatka Plivelić</cp:lastModifiedBy>
  <cp:lastPrinted>2016-10-19T09:02:00Z</cp:lastPrinted>
  <dcterms:modified xmlns:xsi="http://www.w3.org/2001/XMLSchema-instance" xsi:type="dcterms:W3CDTF">2016-10-19T09:04:00Z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