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d68a" w14:paraId="d65d68a" w:rsidRDefault="00924396" w:rsidP="00924396" w:rsidR="00924396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924396" w:rsidP="00924396" w:rsidR="00924396" w:rsidRPr="00287A9C">
      <w:r>
        <w:t xml:space="preserve">    </w:t>
      </w:r>
      <w:r w:rsidRPr="00287A9C">
        <w:t>REPUBLIKA HRVATSKA</w:t>
      </w:r>
    </w:p>
    <w:p w:rsidRDefault="00924396" w:rsidP="00924396" w:rsidR="00924396">
      <w:r w:rsidRPr="00287A9C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Pu St-3/2015-9</w:t>
      </w:r>
      <w:r w:rsidR="007F4C8B">
        <w:t>8</w:t>
      </w:r>
    </w:p>
    <w:p w:rsidRDefault="00924396" w:rsidP="00924396" w:rsidR="00924396">
      <w:r>
        <w:t xml:space="preserve">     52000 Pazin, Dršćevka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</w:t>
      </w:r>
    </w:p>
    <w:p w:rsidRDefault="00924396" w:rsidP="00924396" w:rsidR="00924396"/>
    <w:p w:rsidRDefault="00924396" w:rsidP="00924396" w:rsidR="00924396"/>
    <w:p w:rsidRDefault="00924396" w:rsidP="00924396" w:rsidR="00924396">
      <w:pPr>
        <w:jc w:val="center"/>
      </w:pPr>
      <w:r>
        <w:t>R E P U B L I K A  H R V A T S K A</w:t>
      </w:r>
    </w:p>
    <w:p w:rsidRDefault="00924396" w:rsidP="00924396" w:rsidR="00924396" w:rsidRPr="00287A9C">
      <w:pPr>
        <w:jc w:val="center"/>
      </w:pPr>
    </w:p>
    <w:p w:rsidRDefault="00924396" w:rsidP="00924396" w:rsidR="00924396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924396" w:rsidP="00924396" w:rsidR="00924396">
      <w:pPr>
        <w:ind w:firstLine="708"/>
        <w:jc w:val="both"/>
      </w:pPr>
    </w:p>
    <w:p w:rsidRDefault="007F4C8B" w:rsidP="00924396" w:rsidR="007F4C8B" w:rsidRPr="00287A9C">
      <w:pPr>
        <w:ind w:firstLine="708"/>
        <w:jc w:val="both"/>
      </w:pPr>
    </w:p>
    <w:p w:rsidRDefault="00924396" w:rsidP="00924396" w:rsidR="00924396" w:rsidRPr="003C27D7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Stečajnom masom </w:t>
      </w:r>
      <w:r w:rsidRPr="00FC1389">
        <w:t>GIMONT d.o.o. u stečaju, Bu</w:t>
      </w:r>
      <w:r>
        <w:t>je, Istarska ulica 22</w:t>
      </w:r>
      <w:r w:rsidRPr="003C27D7">
        <w:t xml:space="preserve">, </w:t>
      </w:r>
      <w:r>
        <w:t>16. listopada</w:t>
      </w:r>
      <w:r w:rsidRPr="003C27D7">
        <w:t xml:space="preserve"> 2017.</w:t>
      </w:r>
    </w:p>
    <w:p w:rsidRDefault="00924396" w:rsidP="00924396" w:rsidR="00924396">
      <w:pPr>
        <w:ind w:firstLine="708"/>
        <w:jc w:val="both"/>
      </w:pPr>
    </w:p>
    <w:p w:rsidRDefault="00924396" w:rsidP="00924396" w:rsidR="00924396" w:rsidRPr="00287A9C">
      <w:pPr>
        <w:jc w:val="center"/>
      </w:pPr>
      <w:r w:rsidRPr="00287A9C">
        <w:t xml:space="preserve">r i j e š i o  j e </w:t>
      </w:r>
    </w:p>
    <w:p w:rsidRDefault="00924396" w:rsidP="00924396" w:rsidR="00924396" w:rsidRPr="00287A9C">
      <w:pPr>
        <w:jc w:val="both"/>
      </w:pPr>
    </w:p>
    <w:p w:rsidRDefault="00924396" w:rsidP="00924396" w:rsidR="00924396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upiše Stečajnu masu iza </w:t>
      </w:r>
      <w:r w:rsidRPr="00FC1389">
        <w:t>GIMONT d.o.o. u stečaju</w:t>
      </w:r>
      <w:r w:rsidRPr="00BE5CF4">
        <w:t xml:space="preserve">, </w:t>
      </w:r>
      <w:r w:rsidR="007F4C8B">
        <w:t xml:space="preserve">sa sjedištem na adresi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 w:rsidR="007F4C8B">
        <w:t>Dražena Ezgete,</w:t>
      </w:r>
      <w:r>
        <w:t xml:space="preserve"> iz Poreča, M. Benussi 8</w:t>
      </w:r>
      <w:r w:rsidRPr="00FB2EEA">
        <w:t>.</w:t>
      </w:r>
    </w:p>
    <w:p w:rsidRDefault="00924396" w:rsidP="00924396" w:rsidR="00924396">
      <w:pPr>
        <w:jc w:val="center"/>
      </w:pPr>
    </w:p>
    <w:p w:rsidRDefault="00924396" w:rsidP="00924396" w:rsidR="00924396" w:rsidRPr="00287A9C">
      <w:pPr>
        <w:jc w:val="center"/>
      </w:pPr>
      <w:r w:rsidRPr="00287A9C">
        <w:t>Obrazloženje</w:t>
      </w:r>
    </w:p>
    <w:p w:rsidRDefault="00924396" w:rsidP="00924396" w:rsidR="00924396" w:rsidRPr="00287A9C">
      <w:pPr>
        <w:ind w:firstLine="708"/>
        <w:jc w:val="both"/>
      </w:pPr>
    </w:p>
    <w:p w:rsidRDefault="007F4C8B" w:rsidP="00924396" w:rsidR="00924396" w:rsidRPr="003C27D7">
      <w:pPr>
        <w:jc w:val="both"/>
        <w:rPr>
          <w:color w:val="FF0000"/>
        </w:rPr>
      </w:pPr>
      <w:r>
        <w:tab/>
        <w:t>S obzirom da je u stečajnom postupku prodana nekretnina dužnika na javnoj dražbi 16. listopada 2017., potrebno je izvršiti upis kao u izreci radi provedbe prijenosa prava vlasništva sa dužnika na kupca u zemljišnim knjigama, koji će uslijediti nakon pravomoćnosti rješenja o dosudi i uplati kupovnine.</w:t>
      </w:r>
    </w:p>
    <w:p w:rsidRDefault="00924396" w:rsidP="00924396" w:rsidR="00924396">
      <w:pPr>
        <w:jc w:val="both"/>
      </w:pPr>
    </w:p>
    <w:p w:rsidRDefault="007F4C8B" w:rsidP="00924396" w:rsidR="007F4C8B" w:rsidRPr="00287A9C">
      <w:pPr>
        <w:jc w:val="both"/>
      </w:pPr>
    </w:p>
    <w:p w:rsidRDefault="00924396" w:rsidP="00924396" w:rsidR="00924396">
      <w:pPr>
        <w:jc w:val="center"/>
      </w:pPr>
      <w:r>
        <w:t>U Pazin</w:t>
      </w:r>
      <w:r w:rsidRPr="003C27D7">
        <w:t xml:space="preserve">u </w:t>
      </w:r>
      <w:r>
        <w:t>16. listopada</w:t>
      </w:r>
      <w:r w:rsidRPr="003C27D7">
        <w:t xml:space="preserve"> 2017</w:t>
      </w:r>
      <w:r w:rsidRPr="00287A9C">
        <w:t>.</w:t>
      </w:r>
    </w:p>
    <w:p w:rsidRDefault="00924396" w:rsidP="00924396" w:rsidR="00924396">
      <w:pPr>
        <w:jc w:val="center"/>
      </w:pPr>
    </w:p>
    <w:p w:rsidRDefault="00924396" w:rsidP="00924396" w:rsidR="00924396">
      <w:pPr>
        <w:jc w:val="center"/>
      </w:pPr>
    </w:p>
    <w:p w:rsidRDefault="00924396" w:rsidP="00924396" w:rsidR="00924396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Stečajna sutkinja</w:t>
      </w:r>
    </w:p>
    <w:p w:rsidRDefault="00924396" w:rsidP="00924396" w:rsidR="00924396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924396" w:rsidP="00924396" w:rsidR="00924396"/>
    <w:p w:rsidRDefault="00924396" w:rsidP="00924396" w:rsidR="00924396" w:rsidRPr="00287A9C"/>
    <w:p w:rsidRDefault="00924396" w:rsidP="00924396" w:rsidR="00924396" w:rsidRPr="00287A9C">
      <w:r w:rsidRPr="00287A9C">
        <w:t>UPUTA O PRAVNOM LIJEKU:</w:t>
      </w:r>
    </w:p>
    <w:p w:rsidRDefault="00924396" w:rsidP="00924396" w:rsidR="00924396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924396" w:rsidP="00924396" w:rsidR="00924396">
      <w:pPr>
        <w:jc w:val="both"/>
      </w:pPr>
    </w:p>
    <w:p w:rsidRDefault="00924396" w:rsidP="00924396" w:rsidR="00924396" w:rsidRPr="003C27D7">
      <w:pPr>
        <w:jc w:val="both"/>
      </w:pPr>
      <w:r w:rsidRPr="003C27D7">
        <w:t>DNA</w:t>
      </w:r>
    </w:p>
    <w:p w:rsidRDefault="00924396" w:rsidP="00924396" w:rsidR="00924396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924396" w:rsidP="00924396" w:rsidR="00924396" w:rsidRPr="003C27D7">
      <w:pPr>
        <w:jc w:val="both"/>
      </w:pPr>
      <w:r w:rsidRPr="003C27D7">
        <w:t>- stečajnom upravitelju</w:t>
      </w:r>
    </w:p>
    <w:p w:rsidRDefault="00924396" w:rsidP="007F4C8B" w:rsidR="00924396" w:rsidRPr="003C27D7">
      <w:pPr>
        <w:jc w:val="both"/>
      </w:pPr>
      <w:r w:rsidRPr="003C27D7">
        <w:t>- sudskom registru</w:t>
      </w:r>
    </w:p>
    <w:p w:rsidRDefault="00924396" w:rsidP="00924396" w:rsidR="00924396"/>
    <w:p w:rsidRDefault="00F05E48" w:rsidR="00500701"/>
    <w:sectPr w:rsidSect="007F4C8B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E48" w:rsidR="00000000">
      <w:r>
        <w:separator/>
      </w:r>
    </w:p>
  </w:endnote>
  <w:endnote w:id="0" w:type="continuationSeparator">
    <w:p w:rsidRDefault="00F05E4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E48" w:rsidR="00000000">
      <w:r>
        <w:separator/>
      </w:r>
    </w:p>
  </w:footnote>
  <w:footnote w:id="0" w:type="continuationSeparator">
    <w:p w:rsidRDefault="00F05E4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C8B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5E48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C8B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4C8B" w:rsidP="00E25B13" w:rsidR="005C1902" w:rsidRPr="00396A5E">
    <w:pPr>
      <w:pStyle w:val="Zaglavlje"/>
      <w:jc w:val="right"/>
    </w:pPr>
    <w:r w:rsidRPr="00E25B13">
      <w:t xml:space="preserve">    Posl.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C8B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396"/>
    <w:rsid w:val="00554328"/>
    <w:rsid w:val="007F4C8B"/>
    <w:rsid w:val="00924396"/>
    <w:rsid w:val="00985388"/>
    <w:rsid w:val="00F0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43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243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43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24396"/>
  </w:style>
  <w:style w:customStyle="true" w:styleId="f01" w:type="character">
    <w:name w:val="f01"/>
    <w:rsid w:val="00924396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43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439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439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243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43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24396"/>
  </w:style>
  <w:style w:customStyle="1" w:styleId="f01" w:type="character">
    <w:name w:val="f01"/>
    <w:rsid w:val="00924396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43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439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1105</properties:Characters>
  <properties:Lines>47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2017-10-16T11:46:00Z</dcterms:created>
  <dc:creator>Jasmina Matika</dc:creator>
  <cp:lastModifiedBy>Jasmina Matika</cp:lastModifiedBy>
  <dcterms:modified xmlns:xsi="http://www.w3.org/2001/XMLSchema-instance" xsi:type="dcterms:W3CDTF">2017-10-16T12:14:00Z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