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2b09b" w14:paraId="692b09b" w:rsidRDefault="00AF58C9" w:rsidP="00AF58C9" w:rsidR="00AF58C9" w:rsidRPr="00315AB6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422F6" w:rsidR="009422F6" w:rsidRPr="009422F6">
        <w:trPr>
          <w:gridAfter w:val="1"/>
          <w:wAfter w:type="dxa" w:w="284"/>
        </w:trPr>
        <w:tc>
          <w:tcPr>
            <w:tcW w:type="dxa" w:w="2943"/>
            <w:hideMark/>
          </w:tcPr>
          <w:p w:rsidRDefault="009422F6" w:rsidP="009422F6" w:rsidR="009422F6" w:rsidRPr="009422F6">
            <w:pPr>
              <w:jc w:val="center"/>
              <w:rPr>
                <w:rFonts w:hAnsi="Times New Roman" w:ascii="Times New Roman"/>
              </w:rPr>
            </w:pPr>
            <w:r w:rsidRPr="009422F6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46125" cx="592455"/>
                  <wp:effectExtent b="0" r="0" t="0" l="0"/>
                  <wp:docPr descr="Opis: 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Opis: F:\RADIONICA\Slike\GRB-RH-jpg.jp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46125" cx="592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422F6" w:rsidR="009422F6" w:rsidRPr="009422F6">
        <w:tc>
          <w:tcPr>
            <w:tcW w:type="dxa" w:w="3227"/>
            <w:gridSpan w:val="2"/>
            <w:hideMark/>
          </w:tcPr>
          <w:p w:rsidRDefault="009422F6" w:rsidP="009422F6" w:rsidR="009422F6" w:rsidRPr="009422F6">
            <w:pPr>
              <w:jc w:val="center"/>
              <w:rPr>
                <w:rFonts w:hAnsi="Times New Roman" w:ascii="Times New Roman"/>
              </w:rPr>
            </w:pPr>
            <w:r w:rsidRPr="009422F6">
              <w:rPr>
                <w:rFonts w:hAnsi="Times New Roman" w:ascii="Times New Roman"/>
              </w:rPr>
              <w:t>Republika Hrvatska</w:t>
            </w:r>
          </w:p>
          <w:p w:rsidRDefault="009422F6" w:rsidP="009422F6" w:rsidR="009422F6" w:rsidRPr="009422F6">
            <w:pPr>
              <w:jc w:val="center"/>
              <w:rPr>
                <w:rFonts w:hAnsi="Times New Roman" w:ascii="Times New Roman"/>
              </w:rPr>
            </w:pPr>
            <w:r w:rsidRPr="009422F6">
              <w:rPr>
                <w:rFonts w:hAnsi="Times New Roman" w:ascii="Times New Roman"/>
              </w:rPr>
              <w:t>Trgovački sud u Zadru</w:t>
            </w:r>
          </w:p>
          <w:p w:rsidRDefault="009422F6" w:rsidP="009422F6" w:rsidR="009422F6" w:rsidRPr="009422F6">
            <w:pPr>
              <w:jc w:val="center"/>
              <w:rPr>
                <w:rFonts w:hAnsi="Times New Roman" w:ascii="Times New Roman"/>
              </w:rPr>
            </w:pPr>
            <w:r w:rsidRPr="009422F6">
              <w:rPr>
                <w:rFonts w:hAnsi="Times New Roman" w:ascii="Times New Roman"/>
              </w:rPr>
              <w:t>Zadar, Dr. Franje Tuđmana 35</w:t>
            </w:r>
          </w:p>
        </w:tc>
      </w:tr>
    </w:tbl>
    <w:p w:rsidRDefault="003418E6" w:rsidP="009B6C94" w:rsidR="003418E6"/>
    <w:p w:rsidRDefault="00BD4393" w:rsidP="009B6C94" w:rsidR="00BD4393" w:rsidRPr="00BD4393"/>
    <w:p w:rsidRDefault="003418E6" w:rsidP="003418E6" w:rsidR="00AF58C9" w:rsidRPr="00BD4393">
      <w:pPr>
        <w:jc w:val="center"/>
        <w:rPr>
          <w:bCs/>
        </w:rPr>
      </w:pPr>
      <w:r w:rsidRPr="00BD4393">
        <w:rPr>
          <w:bCs/>
        </w:rPr>
        <w:t>R E P U B L I K A H R V A T S K A</w:t>
      </w:r>
    </w:p>
    <w:p w:rsidRDefault="00AF58C9" w:rsidP="00AF58C9" w:rsidR="00AF58C9" w:rsidRPr="00BD4393"/>
    <w:p w:rsidRDefault="009F3796" w:rsidP="009F3796" w:rsidR="00605929" w:rsidRPr="00BD4393">
      <w:pPr>
        <w:ind w:firstLine="708" w:left="2832"/>
      </w:pPr>
      <w:r w:rsidRPr="00BD4393">
        <w:t xml:space="preserve">Z A K LJ U Č A K </w:t>
      </w:r>
    </w:p>
    <w:p w:rsidRDefault="009F3796" w:rsidP="00605929" w:rsidR="009F3796" w:rsidRPr="00315AB6">
      <w:pPr>
        <w:ind w:firstLine="708"/>
        <w:jc w:val="both"/>
      </w:pPr>
    </w:p>
    <w:p w:rsidRDefault="00E66109" w:rsidP="009B6C94" w:rsidR="00072CAA" w:rsidRPr="00315AB6">
      <w:pPr>
        <w:ind w:firstLine="708"/>
        <w:jc w:val="both"/>
      </w:pPr>
      <w:r w:rsidRPr="00315AB6">
        <w:t xml:space="preserve">Trgovački sud u Zadru po sutkinji Ani Markač u stečajnom postupku nad stečajnim dužnikom </w:t>
      </w:r>
      <w:r w:rsidR="00F14B0F">
        <w:t xml:space="preserve">TRIBUNJ, Poljoprivredna zadruga u stečaju, </w:t>
      </w:r>
      <w:proofErr w:type="spellStart"/>
      <w:r w:rsidR="00F14B0F">
        <w:t>Tribunj</w:t>
      </w:r>
      <w:proofErr w:type="spellEnd"/>
      <w:r w:rsidR="00F14B0F">
        <w:t xml:space="preserve">, </w:t>
      </w:r>
      <w:proofErr w:type="spellStart"/>
      <w:r w:rsidR="00F14B0F">
        <w:t>Zamalin</w:t>
      </w:r>
      <w:proofErr w:type="spellEnd"/>
      <w:r w:rsidR="00F14B0F">
        <w:t xml:space="preserve"> 96, OIB:14395554723, </w:t>
      </w:r>
      <w:r w:rsidR="00C81F12">
        <w:t xml:space="preserve">kojeg zastupa stečajni upravitelj </w:t>
      </w:r>
      <w:r w:rsidR="00204AF6">
        <w:t xml:space="preserve">Damir </w:t>
      </w:r>
      <w:proofErr w:type="spellStart"/>
      <w:r w:rsidR="00204AF6">
        <w:t>Šebetić</w:t>
      </w:r>
      <w:proofErr w:type="spellEnd"/>
      <w:r w:rsidR="00204AF6">
        <w:t xml:space="preserve"> iz Zagreba</w:t>
      </w:r>
      <w:r w:rsidR="00F14B0F">
        <w:t xml:space="preserve">, </w:t>
      </w:r>
      <w:r w:rsidR="00AF39FF">
        <w:t xml:space="preserve">sukladno odredbi čl. 104. st. 1. točka 4. Stečajnog zakona (Narodne novine broj 71/15), </w:t>
      </w:r>
      <w:r w:rsidR="00F14B0F">
        <w:t xml:space="preserve">dana </w:t>
      </w:r>
      <w:r w:rsidR="00473E1F">
        <w:t xml:space="preserve">31. listopada </w:t>
      </w:r>
      <w:r w:rsidR="00204AF6">
        <w:t>2017</w:t>
      </w:r>
      <w:r w:rsidR="00F14B0F">
        <w:t xml:space="preserve">., </w:t>
      </w:r>
    </w:p>
    <w:p w:rsidRDefault="00C81F12" w:rsidP="00072CAA" w:rsidR="00AF58C9" w:rsidRPr="00315AB6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</w:t>
      </w:r>
      <w:r w:rsidR="00AF58C9" w:rsidRPr="00315AB6">
        <w:t>j e</w:t>
      </w:r>
    </w:p>
    <w:p w:rsidRDefault="00072CAA" w:rsidP="00072CAA" w:rsidR="00072CAA" w:rsidRPr="00315AB6">
      <w:pPr>
        <w:ind w:firstLine="708"/>
        <w:jc w:val="both"/>
      </w:pPr>
    </w:p>
    <w:p w:rsidRDefault="00C81F12" w:rsidP="00C81F12" w:rsidR="00056145" w:rsidRPr="00204AF6">
      <w:pPr>
        <w:jc w:val="both"/>
      </w:pPr>
      <w:r>
        <w:t>I.</w:t>
      </w:r>
      <w:r>
        <w:tab/>
      </w:r>
      <w:r w:rsidR="00072CAA" w:rsidRPr="00315AB6">
        <w:t>Saziva se Sku</w:t>
      </w:r>
      <w:r w:rsidR="008D50DC" w:rsidRPr="00315AB6">
        <w:t xml:space="preserve">pština vjerovnika za </w:t>
      </w:r>
      <w:r w:rsidR="008D50DC" w:rsidRPr="00473E1F">
        <w:t>d</w:t>
      </w:r>
      <w:r w:rsidR="00744B98" w:rsidRPr="00473E1F">
        <w:t xml:space="preserve">an </w:t>
      </w:r>
      <w:r w:rsidR="00473E1F" w:rsidRPr="00473E1F">
        <w:t xml:space="preserve">15. studenog 2017. </w:t>
      </w:r>
      <w:r w:rsidR="00CC0C77" w:rsidRPr="00473E1F">
        <w:t xml:space="preserve">u </w:t>
      </w:r>
      <w:r w:rsidR="00204AF6" w:rsidRPr="00473E1F">
        <w:t>10</w:t>
      </w:r>
      <w:r w:rsidR="00F14B0F" w:rsidRPr="00473E1F">
        <w:t>,</w:t>
      </w:r>
      <w:r w:rsidRPr="00473E1F">
        <w:t>30</w:t>
      </w:r>
      <w:r w:rsidR="008D50DC" w:rsidRPr="00473E1F">
        <w:t xml:space="preserve"> sati</w:t>
      </w:r>
      <w:r w:rsidR="009B6C94">
        <w:t xml:space="preserve">, </w:t>
      </w:r>
      <w:r w:rsidR="00072CAA" w:rsidRPr="009B6C94">
        <w:t xml:space="preserve">koja će se održati </w:t>
      </w:r>
      <w:r w:rsidR="008D50DC" w:rsidRPr="009B6C94">
        <w:t xml:space="preserve">kod </w:t>
      </w:r>
      <w:r w:rsidR="008D50DC" w:rsidRPr="009B6C94">
        <w:rPr>
          <w:bCs/>
        </w:rPr>
        <w:t>Trgovačkog suda</w:t>
      </w:r>
      <w:r w:rsidR="008D50DC" w:rsidRPr="009B6C94">
        <w:t xml:space="preserve"> u Zadru, </w:t>
      </w:r>
      <w:r>
        <w:t xml:space="preserve">Dr. Franje Tuđmana 35, sudnica 14/I, </w:t>
      </w:r>
      <w:r w:rsidR="00204AF6">
        <w:t>sa sljedećim dnevnim redom:</w:t>
      </w:r>
    </w:p>
    <w:p w:rsidRDefault="005223E6" w:rsidP="009B6C94" w:rsidR="00072CAA" w:rsidRPr="009B6C94">
      <w:pPr>
        <w:pStyle w:val="Zaglavlje"/>
        <w:tabs>
          <w:tab w:pos="4536" w:val="clear"/>
          <w:tab w:pos="9072" w:val="clear"/>
        </w:tabs>
        <w:ind w:firstLine="708"/>
        <w:jc w:val="both"/>
        <w:rPr>
          <w:sz w:val="22"/>
          <w:szCs w:val="22"/>
        </w:rPr>
      </w:pPr>
      <w:r w:rsidRPr="00056145">
        <w:rPr>
          <w:sz w:val="22"/>
          <w:szCs w:val="22"/>
        </w:rPr>
        <w:t xml:space="preserve"> </w:t>
      </w:r>
    </w:p>
    <w:p w:rsidRDefault="00473E1F" w:rsidP="00473E1F" w:rsidR="00C81F12">
      <w:pPr>
        <w:pStyle w:val="Odlomakpopisa"/>
        <w:numPr>
          <w:ilvl w:val="0"/>
          <w:numId w:val="18"/>
        </w:numPr>
        <w:jc w:val="both"/>
      </w:pPr>
      <w:r>
        <w:t xml:space="preserve">Sklapanje ugovora o zakupu sa društvom </w:t>
      </w:r>
      <w:proofErr w:type="spellStart"/>
      <w:r>
        <w:t>Falkon</w:t>
      </w:r>
      <w:proofErr w:type="spellEnd"/>
      <w:r>
        <w:t xml:space="preserve"> </w:t>
      </w:r>
      <w:proofErr w:type="spellStart"/>
      <w:r>
        <w:t>Pelegrin</w:t>
      </w:r>
      <w:proofErr w:type="spellEnd"/>
      <w:r>
        <w:t xml:space="preserve"> d.o.o., Zagreb do izrade stečajnog plana, odnosno unovčenja imovine na način da društvo </w:t>
      </w:r>
      <w:proofErr w:type="spellStart"/>
      <w:r>
        <w:t>Falkon</w:t>
      </w:r>
      <w:proofErr w:type="spellEnd"/>
      <w:r>
        <w:t xml:space="preserve"> </w:t>
      </w:r>
      <w:proofErr w:type="spellStart"/>
      <w:r>
        <w:t>Pelegrin</w:t>
      </w:r>
      <w:proofErr w:type="spellEnd"/>
      <w:r>
        <w:t xml:space="preserve"> d.o.o., Zagreb </w:t>
      </w:r>
      <w:r w:rsidR="001B0E98">
        <w:t xml:space="preserve">na ime zakupnine </w:t>
      </w:r>
      <w:r>
        <w:t>preuzme sve obveze vezano za imovinu stečajnog dužnika i to:troškovi struje, vode, komunalne naknade, vodnog doprinosa, čuvanja i osiguranja nekretnina.</w:t>
      </w:r>
    </w:p>
    <w:p w:rsidRDefault="001B0E98" w:rsidP="001B0E98" w:rsidR="001B0E98">
      <w:pPr>
        <w:ind w:left="360"/>
        <w:jc w:val="both"/>
      </w:pPr>
    </w:p>
    <w:p w:rsidRDefault="00473E1F" w:rsidP="00C81F12" w:rsidR="00315AB6">
      <w:pPr>
        <w:pStyle w:val="Odlomakpopisa"/>
        <w:numPr>
          <w:ilvl w:val="0"/>
          <w:numId w:val="18"/>
        </w:numPr>
        <w:jc w:val="both"/>
      </w:pPr>
      <w:r>
        <w:t xml:space="preserve">Razrješenje stečajnog upravitelja </w:t>
      </w:r>
    </w:p>
    <w:p w:rsidRDefault="00BD4393" w:rsidP="00BD4393" w:rsidR="00BD4393" w:rsidRPr="00315AB6">
      <w:pPr>
        <w:pStyle w:val="Odlomakpopisa"/>
        <w:ind w:left="1065"/>
        <w:jc w:val="both"/>
      </w:pPr>
    </w:p>
    <w:p w:rsidRDefault="00C81F12" w:rsidP="00315AB6" w:rsidR="00315AB6" w:rsidRPr="00315AB6">
      <w:pPr>
        <w:jc w:val="both"/>
      </w:pPr>
      <w:r>
        <w:t>II</w:t>
      </w:r>
      <w:r w:rsidR="00315AB6" w:rsidRPr="00315AB6">
        <w:t>.</w:t>
      </w:r>
      <w:r w:rsidR="00315AB6" w:rsidRPr="00315AB6">
        <w:tab/>
      </w:r>
      <w:r w:rsidRPr="0072564D">
        <w:t xml:space="preserve">Ovaj zaključak objavit će se na mrežnoj stranici e-Oglasna ploča sudova te svim vjerovnicima služi kao poziv na zakazanu skupštinu. </w:t>
      </w:r>
      <w:r w:rsidR="00315AB6" w:rsidRPr="00315AB6">
        <w:t xml:space="preserve"> </w:t>
      </w:r>
    </w:p>
    <w:p w:rsidRDefault="00072CAA" w:rsidP="00072CAA" w:rsidR="00072CAA" w:rsidRPr="00315AB6"/>
    <w:p w:rsidRDefault="00072CAA" w:rsidP="00BD13F7" w:rsidR="00F14B0F">
      <w:pPr>
        <w:jc w:val="center"/>
      </w:pPr>
      <w:r w:rsidRPr="00315AB6">
        <w:t xml:space="preserve">U Zadru </w:t>
      </w:r>
      <w:r w:rsidR="00473E1F">
        <w:t xml:space="preserve">31. listopada </w:t>
      </w:r>
      <w:r w:rsidR="005223E6">
        <w:t>2</w:t>
      </w:r>
      <w:r w:rsidRPr="00315AB6">
        <w:t>01</w:t>
      </w:r>
      <w:r w:rsidR="00204AF6">
        <w:t>7</w:t>
      </w:r>
      <w:r w:rsidRPr="00315AB6">
        <w:t>.</w:t>
      </w:r>
    </w:p>
    <w:p w:rsidRDefault="00F14B0F" w:rsidP="0042306D" w:rsidR="00AF39FF">
      <w:pPr>
        <w:jc w:val="right"/>
      </w:pPr>
      <w:r>
        <w:tab/>
      </w:r>
      <w:r>
        <w:tab/>
      </w:r>
      <w:r>
        <w:tab/>
      </w:r>
      <w:r>
        <w:tab/>
        <w:t xml:space="preserve">                 </w:t>
      </w:r>
    </w:p>
    <w:p w:rsidRDefault="009422F6" w:rsidP="009422F6" w:rsidR="009422F6" w:rsidRPr="009422F6">
      <w:pPr>
        <w:overflowPunct w:val="false"/>
        <w:autoSpaceDE w:val="false"/>
        <w:autoSpaceDN w:val="false"/>
        <w:adjustRightInd w:val="false"/>
      </w:pPr>
      <w:r w:rsidRPr="009422F6">
        <w:t xml:space="preserve">Za točnost </w:t>
      </w:r>
      <w:proofErr w:type="spellStart"/>
      <w:r w:rsidRPr="009422F6">
        <w:t>otpravka</w:t>
      </w:r>
      <w:proofErr w:type="spellEnd"/>
      <w:r w:rsidRPr="009422F6">
        <w:t xml:space="preserve"> – ovlaštena službenica </w:t>
      </w:r>
      <w:r w:rsidRPr="009422F6">
        <w:tab/>
      </w:r>
      <w:r w:rsidRPr="009422F6">
        <w:tab/>
      </w:r>
      <w:r w:rsidRPr="009422F6">
        <w:tab/>
      </w:r>
      <w:r w:rsidRPr="009422F6">
        <w:tab/>
      </w:r>
      <w:r w:rsidRPr="009422F6">
        <w:tab/>
        <w:t xml:space="preserve">                   Sutkinja        Elena Glavan</w:t>
      </w:r>
      <w:r w:rsidRPr="009422F6">
        <w:tab/>
      </w:r>
      <w:r w:rsidRPr="009422F6">
        <w:tab/>
      </w:r>
      <w:r w:rsidRPr="009422F6">
        <w:tab/>
      </w:r>
      <w:r w:rsidRPr="009422F6">
        <w:tab/>
      </w:r>
      <w:r w:rsidRPr="009422F6">
        <w:tab/>
        <w:t xml:space="preserve">            </w:t>
      </w:r>
      <w:r w:rsidRPr="009422F6">
        <w:tab/>
        <w:t xml:space="preserve">                             Ana Markač, v.r.</w:t>
      </w:r>
    </w:p>
    <w:p w:rsidRDefault="009422F6" w:rsidP="009422F6" w:rsidR="009422F6" w:rsidRPr="009422F6">
      <w:pPr>
        <w:overflowPunct w:val="false"/>
        <w:autoSpaceDE w:val="false"/>
        <w:autoSpaceDN w:val="false"/>
        <w:adjustRightInd w:val="false"/>
        <w:rPr>
          <w:rFonts w:hAnsi="Arial" w:ascii="Arial"/>
          <w:sz w:val="22"/>
          <w:szCs w:val="20"/>
        </w:rPr>
      </w:pPr>
    </w:p>
    <w:p w:rsidRDefault="00107F44" w:rsidP="00072CAA" w:rsidR="00107F44"/>
    <w:p w:rsidRDefault="00072CAA" w:rsidP="00072CAA" w:rsidR="00072CAA" w:rsidRPr="00315AB6">
      <w:r w:rsidRPr="00315AB6">
        <w:t>POUKA O PRAVNOM LIJEKU</w:t>
      </w:r>
    </w:p>
    <w:p w:rsidRDefault="00C81F12" w:rsidP="00C81F12" w:rsidR="00C81F12" w:rsidRPr="0072564D">
      <w:r w:rsidRPr="0072564D">
        <w:t>Protiv ovog zaključka žalba nije dopuštena.</w:t>
      </w:r>
    </w:p>
    <w:p w:rsidRDefault="00C92262" w:rsidP="00072CAA" w:rsidR="00C92262" w:rsidRPr="00315AB6"/>
    <w:p w:rsidRDefault="00C81F12" w:rsidP="00072CAA" w:rsidR="00C81F12"/>
    <w:p w:rsidRDefault="00072CAA" w:rsidP="00072CAA" w:rsidR="00072CAA" w:rsidRPr="00315AB6">
      <w:r w:rsidRPr="00315AB6">
        <w:t xml:space="preserve">Dostaviti : </w:t>
      </w:r>
    </w:p>
    <w:p w:rsidRDefault="00072CAA" w:rsidP="00605929" w:rsidR="00072CAA" w:rsidRPr="00315AB6">
      <w:pPr>
        <w:numPr>
          <w:ilvl w:val="0"/>
          <w:numId w:val="12"/>
        </w:numPr>
      </w:pPr>
      <w:r w:rsidRPr="00315AB6">
        <w:t>stečajno</w:t>
      </w:r>
      <w:r w:rsidR="00E66109" w:rsidRPr="00315AB6">
        <w:t xml:space="preserve">m upravitelju </w:t>
      </w:r>
      <w:r w:rsidR="00204AF6">
        <w:t xml:space="preserve">Damiru </w:t>
      </w:r>
      <w:proofErr w:type="spellStart"/>
      <w:r w:rsidR="00204AF6">
        <w:t>Šebetiću</w:t>
      </w:r>
      <w:proofErr w:type="spellEnd"/>
      <w:r w:rsidR="00204AF6">
        <w:t xml:space="preserve"> iz Zagreba</w:t>
      </w:r>
      <w:r w:rsidR="001B0E98">
        <w:t xml:space="preserve"> i </w:t>
      </w:r>
      <w:r w:rsidR="009B6C94">
        <w:t>putem e-mail</w:t>
      </w:r>
      <w:r w:rsidR="00473E1F">
        <w:t>, uz podnes</w:t>
      </w:r>
      <w:r w:rsidR="0042306D">
        <w:t>ke od 27. rujna 2017. (list spisa 726 do 728) i od 23. listopada 2017.  (</w:t>
      </w:r>
      <w:r w:rsidR="00473E1F">
        <w:t>list spisa 737</w:t>
      </w:r>
      <w:r w:rsidR="0042306D">
        <w:t>)</w:t>
      </w:r>
      <w:r w:rsidR="001B0E98">
        <w:t>,</w:t>
      </w:r>
      <w:r w:rsidR="00473E1F">
        <w:t xml:space="preserve"> </w:t>
      </w:r>
    </w:p>
    <w:p w:rsidRDefault="00E1160D" w:rsidP="00383517" w:rsidR="00473E1F">
      <w:pPr>
        <w:numPr>
          <w:ilvl w:val="0"/>
          <w:numId w:val="12"/>
        </w:numPr>
      </w:pPr>
      <w:r w:rsidRPr="00315AB6">
        <w:t>e-</w:t>
      </w:r>
      <w:r w:rsidR="00CC0C77">
        <w:t>O</w:t>
      </w:r>
      <w:r w:rsidR="00072CAA" w:rsidRPr="00315AB6">
        <w:t>glasna ploča</w:t>
      </w:r>
      <w:r w:rsidR="00C81F12">
        <w:t xml:space="preserve"> sudova</w:t>
      </w:r>
      <w:r w:rsidR="00F14B0F">
        <w:t xml:space="preserve">, </w:t>
      </w:r>
    </w:p>
    <w:p w:rsidRDefault="00744B98" w:rsidP="00383517" w:rsidR="00744B98" w:rsidRPr="00315AB6">
      <w:pPr>
        <w:numPr>
          <w:ilvl w:val="0"/>
          <w:numId w:val="12"/>
        </w:numPr>
      </w:pPr>
      <w:r w:rsidRPr="00315AB6">
        <w:t>u spis.</w:t>
      </w:r>
    </w:p>
    <w:sectPr w:rsidSect="00BD13F7" w:rsidR="00744B98" w:rsidRPr="00315AB6">
      <w:headerReference w:type="default" r:id="rId11"/>
      <w:pgSz w:h="16838" w:w="11906"/>
      <w:pgMar w:gutter="0" w:footer="708" w:header="708" w:left="1417" w:bottom="28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593B" w:rsidP="003418E6" w:rsidR="007F593B">
      <w:r>
        <w:separator/>
      </w:r>
    </w:p>
  </w:endnote>
  <w:endnote w:id="0" w:type="continuationSeparator">
    <w:p w:rsidRDefault="007F593B" w:rsidP="003418E6" w:rsidR="007F5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593B" w:rsidP="003418E6" w:rsidR="007F593B">
      <w:r>
        <w:separator/>
      </w:r>
    </w:p>
  </w:footnote>
  <w:footnote w:id="0" w:type="continuationSeparator">
    <w:p w:rsidRDefault="007F593B" w:rsidP="003418E6" w:rsidR="007F59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18E6" w:rsidP="00072CAA" w:rsidR="003418E6">
    <w:pPr>
      <w:pStyle w:val="Zaglavlje"/>
      <w:jc w:val="right"/>
    </w:pPr>
    <w:r>
      <w:t>P</w:t>
    </w:r>
    <w:r w:rsidR="00315AB6">
      <w:t>oslovni</w:t>
    </w:r>
    <w:r w:rsidR="00473E1F">
      <w:t xml:space="preserve"> broj: 2 St-211/11-216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15805E8"/>
    <w:multiLevelType w:val="hybridMultilevel"/>
    <w:tmpl w:val="0B263070"/>
    <w:lvl w:tplc="04C8B1A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7EA6B10"/>
    <w:multiLevelType w:val="hybridMultilevel"/>
    <w:tmpl w:val="BBA2C2EA"/>
    <w:lvl w:tplc="F796C4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8D10193"/>
    <w:multiLevelType w:val="hybridMultilevel"/>
    <w:tmpl w:val="4EA46096"/>
    <w:lvl w:tplc="B62E7AAA" w:ilvl="0">
      <w:start w:val="1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3AD66480"/>
    <w:multiLevelType w:val="hybridMultilevel"/>
    <w:tmpl w:val="C6DA3BEE"/>
    <w:lvl w:tplc="0E006A4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D415845"/>
    <w:multiLevelType w:val="hybridMultilevel"/>
    <w:tmpl w:val="8FF40506"/>
    <w:lvl w:tplc="9E0241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31C6648"/>
    <w:multiLevelType w:val="hybridMultilevel"/>
    <w:tmpl w:val="C0CC0B1E"/>
    <w:lvl w:tplc="F4784F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7AB33B9"/>
    <w:multiLevelType w:val="hybridMultilevel"/>
    <w:tmpl w:val="FB72F6D8"/>
    <w:lvl w:tplc="FCCE18CE" w:ilvl="0">
      <w:start w:val="1"/>
      <w:numFmt w:val="upperRoman"/>
      <w:lvlText w:val="%1."/>
      <w:lvlJc w:val="left"/>
      <w:pPr>
        <w:ind w:hanging="765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</w:num>
  <w:num w:numId="4">
    <w:abstractNumId w:val="12"/>
  </w:num>
  <w:num w:numId="5">
    <w:abstractNumId w:val="5"/>
  </w:num>
  <w:num w:numId="6">
    <w:abstractNumId w:val="8"/>
  </w:num>
  <w:num w:numId="7">
    <w:abstractNumId w:val="2"/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0"/>
  </w:num>
  <w:num w:numId="15">
    <w:abstractNumId w:val="13"/>
  </w:num>
  <w:num w:numId="16">
    <w:abstractNumId w:val="14"/>
  </w:num>
  <w:num w:numId="17">
    <w:abstractNumId w:val="15"/>
  </w:num>
  <w:num w:numId="1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118BB"/>
    <w:rsid w:val="000373F8"/>
    <w:rsid w:val="00056145"/>
    <w:rsid w:val="00072CAA"/>
    <w:rsid w:val="00087390"/>
    <w:rsid w:val="000C733D"/>
    <w:rsid w:val="00107F44"/>
    <w:rsid w:val="00140EC3"/>
    <w:rsid w:val="00170EAB"/>
    <w:rsid w:val="001A4AF2"/>
    <w:rsid w:val="001A75DF"/>
    <w:rsid w:val="001B0E98"/>
    <w:rsid w:val="001C46A9"/>
    <w:rsid w:val="00204AF6"/>
    <w:rsid w:val="002348F0"/>
    <w:rsid w:val="002C5818"/>
    <w:rsid w:val="002D7F46"/>
    <w:rsid w:val="002E3C2F"/>
    <w:rsid w:val="002F18A5"/>
    <w:rsid w:val="00303268"/>
    <w:rsid w:val="00315AB6"/>
    <w:rsid w:val="003418E6"/>
    <w:rsid w:val="00355F70"/>
    <w:rsid w:val="00357B68"/>
    <w:rsid w:val="00383517"/>
    <w:rsid w:val="003A08B9"/>
    <w:rsid w:val="003F16AA"/>
    <w:rsid w:val="004139E6"/>
    <w:rsid w:val="004228B4"/>
    <w:rsid w:val="0042306D"/>
    <w:rsid w:val="00455BCE"/>
    <w:rsid w:val="00473E1F"/>
    <w:rsid w:val="004C73D3"/>
    <w:rsid w:val="005223E6"/>
    <w:rsid w:val="00537A2F"/>
    <w:rsid w:val="00582C40"/>
    <w:rsid w:val="005851F9"/>
    <w:rsid w:val="005918E4"/>
    <w:rsid w:val="005B3E0C"/>
    <w:rsid w:val="005F0A06"/>
    <w:rsid w:val="00605929"/>
    <w:rsid w:val="006C2F82"/>
    <w:rsid w:val="006C304A"/>
    <w:rsid w:val="00723B26"/>
    <w:rsid w:val="0073755C"/>
    <w:rsid w:val="00744B98"/>
    <w:rsid w:val="007F593B"/>
    <w:rsid w:val="00870477"/>
    <w:rsid w:val="0089276D"/>
    <w:rsid w:val="008C522C"/>
    <w:rsid w:val="008D50DC"/>
    <w:rsid w:val="008F1CF7"/>
    <w:rsid w:val="009422F6"/>
    <w:rsid w:val="009B6C94"/>
    <w:rsid w:val="009C7CAD"/>
    <w:rsid w:val="009C7E68"/>
    <w:rsid w:val="009F3796"/>
    <w:rsid w:val="009F6B1C"/>
    <w:rsid w:val="00A26E9A"/>
    <w:rsid w:val="00A5391E"/>
    <w:rsid w:val="00A90FC3"/>
    <w:rsid w:val="00AB6B83"/>
    <w:rsid w:val="00AF39FF"/>
    <w:rsid w:val="00AF58C2"/>
    <w:rsid w:val="00AF58C9"/>
    <w:rsid w:val="00B64053"/>
    <w:rsid w:val="00B72BD8"/>
    <w:rsid w:val="00BD13F7"/>
    <w:rsid w:val="00BD4393"/>
    <w:rsid w:val="00C50D6E"/>
    <w:rsid w:val="00C778A1"/>
    <w:rsid w:val="00C81F12"/>
    <w:rsid w:val="00C92262"/>
    <w:rsid w:val="00CB6472"/>
    <w:rsid w:val="00CC0C77"/>
    <w:rsid w:val="00CC29B6"/>
    <w:rsid w:val="00DD6A5B"/>
    <w:rsid w:val="00E05F00"/>
    <w:rsid w:val="00E1160D"/>
    <w:rsid w:val="00E66109"/>
    <w:rsid w:val="00E94D30"/>
    <w:rsid w:val="00ED1E23"/>
    <w:rsid w:val="00EF7424"/>
    <w:rsid w:val="00F14B0F"/>
    <w:rsid w:val="00F22481"/>
    <w:rsid w:val="00FD60C8"/>
    <w:rsid w:val="00FE1C02"/>
    <w:rsid w:val="00FF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C46A9"/>
    <w:pPr>
      <w:ind w:left="708"/>
    </w:pPr>
  </w:style>
  <w:style w:styleId="Zaglavlje" w:type="paragraph">
    <w:name w:val="header"/>
    <w:basedOn w:val="Normal"/>
    <w:link w:val="ZaglavljeChar"/>
    <w:rsid w:val="003418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3418E6"/>
    <w:rPr>
      <w:sz w:val="24"/>
      <w:szCs w:val="24"/>
    </w:rPr>
  </w:style>
  <w:style w:styleId="Podnoje" w:type="paragraph">
    <w:name w:val="footer"/>
    <w:basedOn w:val="Normal"/>
    <w:link w:val="PodnojeChar"/>
    <w:rsid w:val="003418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418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22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2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2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2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2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9422F6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C46A9"/>
    <w:pPr>
      <w:ind w:left="708"/>
    </w:pPr>
  </w:style>
  <w:style w:styleId="Zaglavlje" w:type="paragraph">
    <w:name w:val="header"/>
    <w:basedOn w:val="Normal"/>
    <w:link w:val="ZaglavljeChar"/>
    <w:rsid w:val="003418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3418E6"/>
    <w:rPr>
      <w:sz w:val="24"/>
      <w:szCs w:val="24"/>
    </w:rPr>
  </w:style>
  <w:style w:styleId="Podnoje" w:type="paragraph">
    <w:name w:val="footer"/>
    <w:basedOn w:val="Normal"/>
    <w:link w:val="PodnojeChar"/>
    <w:rsid w:val="003418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418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22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2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2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2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2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9422F6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1790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445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051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2011.</izvorni_sadrzaj>
    <derivirana_varijabla naziv="DomainObject.Predmet.DatumOsnivanja_1">9.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SVEŽNJA spisa</izvorni_sadrzaj>
    <derivirana_varijabla naziv="DomainObject.Predmet.Opis_1">4 SVEŽNJA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St-211/2011</izvorni_sadrzaj>
    <derivirana_varijabla naziv="DomainObject.Predmet.OznakaBroj_1">St-211/2011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TRIBUNJ, Tribunj zastupanog po punomoćniku ŽELJKO JONJIĆ</izvorni_sadrzaj>
    <derivirana_varijabla naziv="DomainObject.Predmet.ProtustrankaFormated_1">  POLJOPRIVREDNA ZADRUGA TRIBUNJ, Tribunj zastupanog po punomoćniku ŽELJKO JONJIĆ</derivirana_varijabla>
  </DomainObject.Predmet.ProtustrankaFormated>
  <DomainObject.Predmet.ProtustrankaFormatedOIB>
    <izvorni_sadrzaj>  POLJOPRIVREDNA ZADRUGA TRIBUNJ, Tribunj, OIB 14395554723 zastupanog po punomoćniku ŽELJKO JONJIĆ</izvorni_sadrzaj>
    <derivirana_varijabla naziv="DomainObject.Predmet.ProtustrankaFormatedOIB_1">  POLJOPRIVREDNA ZADRUGA TRIBUNJ, Tribunj, OIB 14395554723 zastupanog po punomoćniku ŽELJKO JONJIĆ</derivirana_varijabla>
  </DomainObject.Predmet.ProtustrankaFormatedOIB>
  <DomainObject.Predmet.ProtustrankaFormatedWithAdress>
    <izvorni_sadrzaj> POLJOPRIVREDNA ZADRUGA TRIBUNJ, Tribunj, Zamalin 96, 22212 Tribunj zastupanog po punomoćniku ŽELJKO JONJIĆ</izvorni_sadrzaj>
    <derivirana_varijabla naziv="DomainObject.Predmet.ProtustrankaFormatedWithAdress_1"> POLJOPRIVREDNA ZADRUGA TRIBUNJ, Tribunj, Zamalin 96, 22212 Tribunj zastupanog po punomoćniku ŽELJKO JONJIĆ</derivirana_varijabla>
  </DomainObject.Predmet.ProtustrankaFormatedWithAdress>
  <DomainObject.Predmet.ProtustrankaFormatedWithAdressOIB>
    <izvorni_sadrzaj> POLJOPRIVREDNA ZADRUGA TRIBUNJ, Tribunj, OIB 14395554723, Zamalin 96, 22212 Tribunj zastupanog po punomoćniku ŽELJKO JONJIĆ</izvorni_sadrzaj>
    <derivirana_varijabla naziv="DomainObject.Predmet.ProtustrankaFormatedWithAdressOIB_1"> POLJOPRIVREDNA ZADRUGA TRIBUNJ, Tribunj, OIB 14395554723, Zamalin 96, 22212 Tribunj zastupanog po punomoćniku ŽELJKO JONJIĆ</derivirana_varijabla>
  </DomainObject.Predmet.ProtustrankaFormatedWithAdressOIB>
  <DomainObject.Predmet.ProtustrankaWithAdress>
    <izvorni_sadrzaj>POLJOPRIVREDNA ZADRUGA TRIBUNJ, Tribunj Zamalin 96, 22212 Tribunj</izvorni_sadrzaj>
    <derivirana_varijabla naziv="DomainObject.Predmet.ProtustrankaWithAdress_1">POLJOPRIVREDNA ZADRUGA TRIBUNJ, Tribunj Zamalin 96, 22212 Tribunj</derivirana_varijabla>
  </DomainObject.Predmet.ProtustrankaWithAdress>
  <DomainObject.Predmet.ProtustrankaWithAdressOIB>
    <izvorni_sadrzaj>POLJOPRIVREDNA ZADRUGA TRIBUNJ, Tribunj, OIB 14395554723, Zamalin 96, 22212 Tribunj</izvorni_sadrzaj>
    <derivirana_varijabla naziv="DomainObject.Predmet.ProtustrankaWithAdressOIB_1">POLJOPRIVREDNA ZADRUGA TRIBUNJ, Tribunj, OIB 14395554723, Zamalin 96, 22212 Tribunj</derivirana_varijabla>
  </DomainObject.Predmet.ProtustrankaWithAdressOIB>
  <DomainObject.Predmet.ProtustrankaNazivFormated>
    <izvorni_sadrzaj>POLJOPRIVREDNA ZADRUGA TRIBUNJ, Tribunj</izvorni_sadrzaj>
    <derivirana_varijabla naziv="DomainObject.Predmet.ProtustrankaNazivFormated_1">POLJOPRIVREDNA ZADRUGA TRIBUNJ, Tribunj</derivirana_varijabla>
  </DomainObject.Predmet.ProtustrankaNazivFormated>
  <DomainObject.Predmet.ProtustrankaNazivFormatedOIB>
    <izvorni_sadrzaj>POLJOPRIVREDNA ZADRUGA TRIBUNJ, Tribunj, OIB 14395554723</izvorni_sadrzaj>
    <derivirana_varijabla naziv="DomainObject.Predmet.ProtustrankaNazivFormatedOIB_1">POLJOPRIVREDNA ZADRUGA TRIBUNJ, Tribunj, OIB 14395554723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 - Područni ured Šibenik zastupanog po punomoćniku ŽUPANIJSKO DRŽAVNO ODVJETNIŠTVO U ŠIBENIKU, Građansko-upravni odjel</izvorni_sadrzaj>
    <derivirana_varijabla naziv="DomainObject.Predmet.StrankaFormated_1">  RH MF, POREZNA UPRAVA - Područni ured Šibenik zastupanog po punomoćniku ŽUPANIJSKO DRŽAVNO ODVJETNIŠTVO U ŠIBENIKU, Građansko-upravni odjel</derivirana_varijabla>
  </DomainObject.Predmet.StrankaFormated>
  <DomainObject.Predmet.StrankaFormatedOIB>
    <izvorni_sadrzaj>  RH MF, POREZNA UPRAVA - Područni ured Šibenik, OIB 18683136487 zastupanog po punomoćniku ŽUPANIJSKO DRŽAVNO ODVJETNIŠTVO U ŠIBENIKU, Građansko-upravni odjel</izvorni_sadrzaj>
    <derivirana_varijabla naziv="DomainObject.Predmet.StrankaFormatedOIB_1">  RH MF, POREZNA UPRAVA - Područni ured Šibenik, OIB 18683136487 zastupanog po punomoćniku ŽUPANIJSKO DRŽAVNO ODVJETNIŠTVO U ŠIBENIKU, Građansko-upravni odjel</derivirana_varijabla>
  </DomainObject.Predmet.StrankaFormatedOIB>
  <DomainObject.Predmet.StrankaFormatedWithAdress>
    <izvorni_sadrzaj> RH MF, POREZNA UPRAVA - Područni ured Šibenik, Obala Hrvatske mornarice, 22000 Šibenik zastupanog po punomoćniku ŽUPANIJSKO DRŽAVNO ODVJETNIŠTVO U ŠIBENIKU, Građansko-upravni odjel</izvorni_sadrzaj>
    <derivirana_varijabla naziv="DomainObject.Predmet.StrankaFormatedWithAdress_1"> RH MF, POREZNA UPRAVA - Područni ured Šibenik, Obala Hrvatske mornarice, 22000 Šibenik zastupanog po punomoćniku ŽUPANIJSKO DRŽAVNO ODVJETNIŠTVO U ŠIBENIKU, Građansko-upravni odjel</derivirana_varijabla>
  </DomainObject.Predmet.StrankaFormatedWithAdress>
  <DomainObject.Predmet.StrankaFormatedWithAdressOIB>
    <izvorni_sadrzaj> RH MF, POREZNA UPRAVA - Područni ured Šibenik, OIB 18683136487, Obala Hrvatske mornarice, 22000 Šibenik zastupanog po punomoćniku ŽUPANIJSKO DRŽAVNO ODVJETNIŠTVO U ŠIBENIKU, Građansko-upravni odjel</izvorni_sadrzaj>
    <derivirana_varijabla naziv="DomainObject.Predmet.StrankaFormatedWithAdressOIB_1"> RH MF, POREZNA UPRAVA - Područni ured Šibenik, OIB 18683136487, Obala Hrvatske mornarice, 22000 Šibenik zastupanog po punomoćniku ŽUPANIJSKO DRŽAVNO ODVJETNIŠTVO U ŠIBENIKU, Građansko-upravni odjel</derivirana_varijabla>
  </DomainObject.Predmet.StrankaFormatedWithAdressOIB>
  <DomainObject.Predmet.StrankaWithAdress>
    <izvorni_sadrzaj>RH MF, POREZNA UPRAVA - Područni ured Šibenik Obala Hrvatske mornarice,22000 Šibenik</izvorni_sadrzaj>
    <derivirana_varijabla naziv="DomainObject.Predmet.StrankaWithAdress_1">RH MF, POREZNA UPRAVA - Područni ured Šibenik Obala Hrvatske mornarice,22000 Šibenik</derivirana_varijabla>
  </DomainObject.Predmet.StrankaWithAdress>
  <DomainObject.Predmet.StrankaWithAdressOIB>
    <izvorni_sadrzaj>RH MF, POREZNA UPRAVA - Područni ured Šibenik, OIB 18683136487, Obala Hrvatske mornarice,22000 Šibenik</izvorni_sadrzaj>
    <derivirana_varijabla naziv="DomainObject.Predmet.StrankaWithAdressOIB_1">RH MF, POREZNA UPRAVA - Područni ured Šibenik, OIB 18683136487, Obala Hrvatske mornarice,22000 Šibenik</derivirana_varijabla>
  </DomainObject.Predmet.StrankaWithAdressOIB>
  <DomainObject.Predmet.StrankaNazivFormated>
    <izvorni_sadrzaj>RH MF, POREZNA UPRAVA - Područni ured Šibenik</izvorni_sadrzaj>
    <derivirana_varijabla naziv="DomainObject.Predmet.StrankaNazivFormated_1">RH MF, POREZNA UPRAVA - Područni ured Šibenik</derivirana_varijabla>
  </DomainObject.Predmet.StrankaNazivFormated>
  <DomainObject.Predmet.StrankaNazivFormatedOIB>
    <izvorni_sadrzaj>RH MF, POREZNA UPRAVA - Područni ured Šibenik, OIB 18683136487</izvorni_sadrzaj>
    <derivirana_varijabla naziv="DomainObject.Predmet.StrankaNazivFormatedOIB_1">RH MF, POREZNA UPRAVA - Područni ured Šibenik,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RH MF, POREZNA UPRAVA - Područni ured Šibenik zastupanog po punomoćniku ŽUPANIJSKO DRŽAVNO ODVJETNIŠTVO U ŠIBENIKU, Građansko-upravni odjel</item>
    </izvorni_sadrzaj>
    <derivirana_varijabla naziv="DomainObject.Predmet.StrankaListFormated_1">
      <item>RH MF, POREZNA UPRAVA - Područni ured Šibenik zastupanog po punomoćniku ŽUPANIJSKO DRŽAVNO ODVJETNIŠTVO U ŠIBENIKU, Građansko-upravni odjel</item>
    </derivirana_varijabla>
  </DomainObject.Predmet.StrankaListFormated>
  <DomainObject.Predmet.StrankaListFormatedOIB>
    <izvorni_sadrzaj>
      <item>RH MF, POREZNA UPRAVA - Područni ured Šibenik, OIB 18683136487 zastupanog po punomoćniku ŽUPANIJSKO DRŽAVNO ODVJETNIŠTVO U ŠIBENIKU, Građansko-upravni odjel</item>
    </izvorni_sadrzaj>
    <derivirana_varijabla naziv="DomainObject.Predmet.StrankaListFormatedOIB_1">
      <item>RH MF, POREZNA UPRAVA - Područni ured Šibenik, OIB 18683136487 zastupanog po punomoćniku ŽUPANIJSKO DRŽAVNO ODVJETNIŠTVO U ŠIBENIKU, Građansko-upravni odjel</item>
    </derivirana_varijabla>
  </DomainObject.Predmet.StrankaListFormatedOIB>
  <DomainObject.Predmet.StrankaListFormatedWithAdress>
    <izvorni_sadrzaj>
      <item>RH MF, POREZNA UPRAVA - Područni ured Šibenik, Obala Hrvatske mornarice, 22000 Šibenik zastupanog po punomoćniku ŽUPANIJSKO DRŽAVNO ODVJETNIŠTVO U ŠIBENIKU, Građansko-upravni odjel</item>
    </izvorni_sadrzaj>
    <derivirana_varijabla naziv="DomainObject.Predmet.StrankaListFormatedWithAdress_1">
      <item>RH MF, POREZNA UPRAVA - Područni ured Šibenik, Obala Hrvatske mornarice, 22000 Šibenik zastupanog po punomoćniku ŽUPANIJSKO DRŽAVNO ODVJETNIŠTVO U ŠIBENIKU, Građansko-upravni odjel</item>
    </derivirana_varijabla>
  </DomainObject.Predmet.StrankaListFormatedWithAdress>
  <DomainObject.Predmet.StrankaListFormatedWithAdressOIB>
    <izvorni_sadrzaj>
      <item>RH MF, POREZNA UPRAVA - Područni ured Šibenik, OIB 18683136487, Obala Hrvatske mornarice, 22000 Šibenik zastupanog po punomoćniku ŽUPANIJSKO DRŽAVNO ODVJETNIŠTVO U ŠIBENIKU, Građansko-upravni odjel</item>
    </izvorni_sadrzaj>
    <derivirana_varijabla naziv="DomainObject.Predmet.StrankaListFormatedWithAdressOIB_1">
      <item>RH MF, POREZNA UPRAVA - Područni ured Šibenik, OIB 18683136487, Obala Hrvatske mornarice, 22000 Šibenik zastupanog po punomoćniku ŽUPANIJSKO DRŽAVNO ODVJETNIŠTVO U ŠIBENIKU, Građansko-upravni odjel</item>
    </derivirana_varijabla>
  </DomainObject.Predmet.StrankaListFormatedWithAdressOIB>
  <DomainObject.Predmet.StrankaListNazivFormated>
    <izvorni_sadrzaj>
      <item>RH MF, POREZNA UPRAVA - Područni ured Šibenik</item>
    </izvorni_sadrzaj>
    <derivirana_varijabla naziv="DomainObject.Predmet.StrankaListNazivFormated_1">
      <item>RH MF, POREZNA UPRAVA - Područni ured Šibenik</item>
    </derivirana_varijabla>
  </DomainObject.Predmet.StrankaListNazivFormated>
  <DomainObject.Predmet.StrankaListNazivFormatedOIB>
    <izvorni_sadrzaj>
      <item>RH MF, POREZNA UPRAVA - Područni ured Šibenik, OIB 18683136487</item>
    </izvorni_sadrzaj>
    <derivirana_varijabla naziv="DomainObject.Predmet.StrankaListNazivFormatedOIB_1">
      <item>RH MF, POREZNA UPRAVA - Područni ured Šibenik, OIB 18683136487</item>
    </derivirana_varijabla>
  </DomainObject.Predmet.StrankaListNazivFormatedOIB>
  <DomainObject.Predmet.ProtuStrankaListFormated>
    <izvorni_sadrzaj>
      <item>POLJOPRIVREDNA ZADRUGA TRIBUNJ, Tribunj zastupanog po punomoćniku ŽELJKO JONJIĆ</item>
    </izvorni_sadrzaj>
    <derivirana_varijabla naziv="DomainObject.Predmet.ProtuStrankaListFormated_1">
      <item>POLJOPRIVREDNA ZADRUGA TRIBUNJ, Tribunj zastupanog po punomoćniku ŽELJKO JONJIĆ</item>
    </derivirana_varijabla>
  </DomainObject.Predmet.ProtuStrankaListFormated>
  <DomainObject.Predmet.ProtuStrankaListFormatedOIB>
    <izvorni_sadrzaj>
      <item>POLJOPRIVREDNA ZADRUGA TRIBUNJ, Tribunj, OIB 14395554723 zastupanog po punomoćniku ŽELJKO JONJIĆ</item>
    </izvorni_sadrzaj>
    <derivirana_varijabla naziv="DomainObject.Predmet.ProtuStrankaListFormatedOIB_1">
      <item>POLJOPRIVREDNA ZADRUGA TRIBUNJ, Tribunj, OIB 14395554723 zastupanog po punomoćniku ŽELJKO JONJIĆ</item>
    </derivirana_varijabla>
  </DomainObject.Predmet.ProtuStrankaListFormatedOIB>
  <DomainObject.Predmet.ProtuStrankaListFormatedWithAdress>
    <izvorni_sadrzaj>
      <item>POLJOPRIVREDNA ZADRUGA TRIBUNJ, Tribunj, Zamalin 96, 22212 Tribunj zastupanog po punomoćniku ŽELJKO JONJIĆ</item>
    </izvorni_sadrzaj>
    <derivirana_varijabla naziv="DomainObject.Predmet.ProtuStrankaListFormatedWithAdress_1">
      <item>POLJOPRIVREDNA ZADRUGA TRIBUNJ, Tribunj, Zamalin 96, 22212 Tribunj zastupanog po punomoćniku ŽELJKO JONJIĆ</item>
    </derivirana_varijabla>
  </DomainObject.Predmet.ProtuStrankaListFormatedWithAdress>
  <DomainObject.Predmet.ProtuStrankaListFormatedWithAdressOIB>
    <izvorni_sadrzaj>
      <item>POLJOPRIVREDNA ZADRUGA TRIBUNJ, Tribunj, OIB 14395554723, Zamalin 96, 22212 Tribunj zastupanog po punomoćniku ŽELJKO JONJIĆ</item>
    </izvorni_sadrzaj>
    <derivirana_varijabla naziv="DomainObject.Predmet.ProtuStrankaListFormatedWithAdressOIB_1">
      <item>POLJOPRIVREDNA ZADRUGA TRIBUNJ, Tribunj, OIB 14395554723, Zamalin 96, 22212 Tribunj zastupanog po punomoćniku ŽELJKO JONJIĆ</item>
    </derivirana_varijabla>
  </DomainObject.Predmet.ProtuStrankaListFormatedWithAdressOIB>
  <DomainObject.Predmet.ProtuStrankaListNazivFormated>
    <izvorni_sadrzaj>
      <item>POLJOPRIVREDNA ZADRUGA TRIBUNJ, Tribunj</item>
    </izvorni_sadrzaj>
    <derivirana_varijabla naziv="DomainObject.Predmet.ProtuStrankaListNazivFormated_1">
      <item>POLJOPRIVREDNA ZADRUGA TRIBUNJ, Tribunj</item>
    </derivirana_varijabla>
  </DomainObject.Predmet.ProtuStrankaListNazivFormated>
  <DomainObject.Predmet.ProtuStrankaListNazivFormatedOIB>
    <izvorni_sadrzaj>
      <item>POLJOPRIVREDNA ZADRUGA TRIBUNJ, Tribunj, OIB 14395554723</item>
    </izvorni_sadrzaj>
    <derivirana_varijabla naziv="DomainObject.Predmet.ProtuStrankaListNazivFormatedOIB_1">
      <item>POLJOPRIVREDNA ZADRUGA TRIBUNJ, Tribunj, OIB 14395554723</item>
    </derivirana_varijabla>
  </DomainObject.Predmet.ProtuStrankaListNazivFormatedOIB>
  <DomainObject.Predmet.OstaliListFormated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OstaliListFormated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  <item>Zdravko Petrović</item>
      <item>Franko Kotlar</item>
    </derivirana_varijabla>
  </DomainObject.Predmet.OstaliListFormated>
  <DomainObject.Predmet.OstaliListFormatedOIB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  <item>Zdravko Petrović</item>
      <item>Franko Kotlar</item>
    </izvorni_sadrzaj>
    <derivirana_varijabla naziv="DomainObject.Predmet.OstaliListFormatedOIB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  <item>Zdravko Petrović</item>
      <item>Franko Kotlar</item>
    </derivirana_varijabla>
  </DomainObject.Predmet.OstaliListFormatedOIB>
  <DomainObject.Predmet.OstaliListFormatedWithAdress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  <item>Zdravko Petrović, Remetinečka cesta 112/b, 10000 Zagreb</item>
      <item>Franko Kotlar</item>
    </izvorni_sadrzaj>
    <derivirana_varijabla naziv="DomainObject.Predmet.OstaliListFormatedWithAdress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  <item>Zdravko Petrović, Remetinečka cesta 112/b, 10000 Zagreb</item>
      <item>Franko Kotlar</item>
    </derivirana_varijabla>
  </DomainObject.Predmet.OstaliListFormatedWithAdress>
  <DomainObject.Predmet.OstaliListFormatedWithAdressOIB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  <item>Zdravko Petrović, Remetinečka cesta 112/b, 10000 Zagreb</item>
      <item>Franko Kotlar</item>
    </izvorni_sadrzaj>
    <derivirana_varijabla naziv="DomainObject.Predmet.OstaliListFormatedWithAdressOIB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  <item>Zdravko Petrović, Remetinečka cesta 112/b, 10000 Zagreb</item>
      <item>Franko Kotlar</item>
    </derivirana_varijabla>
  </DomainObject.Predmet.OstaliListFormatedWithAdressOIB>
  <DomainObject.Predmet.OstaliListNazivFormated>
    <izvorni_sadrzaj>
      <item>ŽUPANIJSKO DRŽAVNO ODVJETNIŠTVO U ŠIBENIKU, Građansko-upravni odjel</item>
      <item>ŽELJKO JONJIĆ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OstaliListNazivFormated_1">
      <item>ŽUPANIJSKO DRŽAVNO ODVJETNIŠTVO U ŠIBENIKU, Građansko-upravni odjel</item>
      <item>ŽELJKO JONJIĆ</item>
      <item>MARIJA LONČAR, dipl.iur., zaposlenik MF POREZ.UPR., Podr.ured Šibenik</item>
      <item>DRAŠKO LAMBAŠA</item>
      <item>Zdravko Petrović</item>
      <item>Franko Kotlar</item>
    </derivirana_varijabla>
  </DomainObject.Predmet.OstaliListNazivFormated>
  <DomainObject.Predmet.OstaliListNazivFormatedOIB>
    <izvorni_sadrzaj>
      <item>ŽUPANIJSKO DRŽAVNO ODVJETNIŠTVO U ŠIBENIKU, Građansko-upravni odjel</item>
      <item>ŽELJKO JONJIĆ</item>
      <item>MARIJA LONČAR, dipl.iur., zaposlenik MF POREZ.UPR., Podr.ured Šibenik</item>
      <item>DRAŠKO LAMBAŠA, OIB 48593997552</item>
      <item>Zdravko Petrović</item>
      <item>Franko Kotlar</item>
    </izvorni_sadrzaj>
    <derivirana_varijabla naziv="DomainObject.Predmet.OstaliListNazivFormatedOIB_1">
      <item>ŽUPANIJSKO DRŽAVNO ODVJETNIŠTVO U ŠIBENIKU, Građansko-upravni odjel</item>
      <item>ŽELJKO JONJIĆ</item>
      <item>MARIJA LONČAR, dipl.iur., zaposlenik MF POREZ.UPR., Podr.ured Šibenik</item>
      <item>DRAŠKO LAMBAŠA, OIB 48593997552</item>
      <item>Zdravko Petrović</item>
      <item>Franko Kotlar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MF, POREZNA UPRAVA - Područni ured Šibenik</izvorni_sadrzaj>
    <derivirana_varijabla naziv="DomainObject.Predmet.StrankaIDrugi_1">RH MF, POREZNA UPRAVA - Područni ured Šibenik</derivirana_varijabla>
  </DomainObject.Predmet.StrankaIDrugi>
  <DomainObject.Predmet.ProtustrankaIDrugi>
    <izvorni_sadrzaj>POLJOPRIVREDNA ZADRUGA TRIBUNJ, Tribunj</izvorni_sadrzaj>
    <derivirana_varijabla naziv="DomainObject.Predmet.ProtustrankaIDrugi_1">POLJOPRIVREDNA ZADRUGA TRIBUNJ, Tribunj</derivirana_varijabla>
  </DomainObject.Predmet.ProtustrankaIDrugi>
  <DomainObject.Predmet.StrankaIDrugiAdressOIB>
    <izvorni_sadrzaj>RH MF, POREZNA UPRAVA - Područni ured Šibenik, OIB 18683136487, Obala Hrvatske mornarice, 22000 Šibenik</izvorni_sadrzaj>
    <derivirana_varijabla naziv="DomainObject.Predmet.StrankaIDrugiAdressOIB_1">RH MF, POREZNA UPRAVA - Područni ured Šibenik, OIB 18683136487, Obala Hrvatske mornarice, 22000 Šibenik</derivirana_varijabla>
  </DomainObject.Predmet.StrankaIDrugiAdressOIB>
  <DomainObject.Predmet.ProtustrankaIDrugiAdressOIB>
    <izvorni_sadrzaj>POLJOPRIVREDNA ZADRUGA TRIBUNJ, Tribunj, OIB 14395554723, Zamalin 96, 22212 Tribunj</izvorni_sadrzaj>
    <derivirana_varijabla naziv="DomainObject.Predmet.ProtustrankaIDrugiAdressOIB_1">POLJOPRIVREDNA ZADRUGA TRIBUNJ, Tribunj, OIB 14395554723, Zamalin 96, 22212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SudioniciListNaziv_1"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  <item>Zdravko Petrović</item>
      <item>Franko Kotlar</item>
    </derivirana_varijabla>
  </DomainObject.Predmet.SudioniciListNaziv>
  <DomainObject.Predmet.SudioniciListAdressOIB>
    <izvorni_sadrzaj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  <item>Zdravko Petrović, Remetinečka cesta 112/b,10000 Zagreb</item>
      <item>Franko Kotlar</item>
    </izvorni_sadrzaj>
    <derivirana_varijabla naziv="DomainObject.Predmet.SudioniciListAdressOIB_1"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  <item>Zdravko Petrović, Remetinečka cesta 112/b,10000 Zagreb</item>
      <item>Franko Kotlar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14395554723</item>
      <item>, OIB 18683136487</item>
      <item>, OIB null</item>
      <item>, OIB null</item>
      <item>, OIB 48593997552</item>
      <item>, OIB null</item>
      <item>, OIB null</item>
    </izvorni_sadrzaj>
    <derivirana_varijabla naziv="DomainObject.Predmet.SudioniciListNazivOIB_1">
      <item>, OIB null</item>
      <item>, OIB 14395554723</item>
      <item>, OIB 18683136487</item>
      <item>, OIB null</item>
      <item>, OIB null</item>
      <item>, OIB 48593997552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0CC142-3B7E-442C-9322-1DA0034234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265</properties:Words>
  <properties:Characters>1317</properties:Characters>
  <properties:Lines>48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2017-10-30T14:21:00Z</dcterms:created>
  <dc:creator>Ardena Bajlo</dc:creator>
  <cp:lastModifiedBy>Marijana Žuža</cp:lastModifiedBy>
  <cp:lastPrinted>2017-10-30T14:45:00Z</cp:lastPrinted>
  <dcterms:modified xmlns:xsi="http://www.w3.org/2001/XMLSchema-instance" xsi:type="dcterms:W3CDTF">2017-10-31T06:55:00Z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