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2ae06" w14:paraId="f72ae06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>Zagreb, Amruševa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638FA">
        <w:t>14</w:t>
      </w:r>
      <w:r w:rsidR="00574719">
        <w:t>32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D94967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043C97" w:rsidR="00043C97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</w:t>
      </w:r>
      <w:r w:rsidR="00535CF7">
        <w:t xml:space="preserve"> </w:t>
      </w:r>
      <w:r w:rsidR="00574719">
        <w:rPr>
          <w:b/>
        </w:rPr>
        <w:t xml:space="preserve">FASHION FRENZY </w:t>
      </w:r>
      <w:r w:rsidR="004A1614">
        <w:rPr>
          <w:b/>
        </w:rPr>
        <w:t>j.</w:t>
      </w:r>
      <w:r w:rsidR="00574719">
        <w:rPr>
          <w:b/>
        </w:rPr>
        <w:t>d.o.o.,</w:t>
      </w:r>
      <w:r w:rsidR="004A1614">
        <w:rPr>
          <w:b/>
        </w:rPr>
        <w:t xml:space="preserve"> </w:t>
      </w:r>
      <w:r w:rsidR="00574719">
        <w:t>OIB: 72648494334</w:t>
      </w:r>
      <w:r w:rsidR="00574719">
        <w:rPr>
          <w:b/>
        </w:rPr>
        <w:t>,</w:t>
      </w:r>
      <w:r w:rsidR="004A1614">
        <w:rPr>
          <w:b/>
        </w:rPr>
        <w:t xml:space="preserve"> </w:t>
      </w:r>
      <w:r w:rsidR="00574719">
        <w:t>Konjščinska ulica 54, Zagreb.</w:t>
      </w:r>
    </w:p>
    <w:p w:rsidRDefault="00574719" w:rsidP="00574719" w:rsidR="00574719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Iznos duga evidentiran na temelju ne</w:t>
      </w:r>
      <w:r w:rsidR="005F652F">
        <w:t xml:space="preserve">izvršenih osnova za plaćanje je </w:t>
      </w:r>
      <w:r w:rsidR="00D479AD">
        <w:t>17.837,46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B638FA">
      <w:rPr>
        <w:b/>
        <w:color w:themeColor="text1" w:val="000000"/>
      </w:rPr>
      <w:t>14</w:t>
    </w:r>
    <w:r w:rsidR="00574719">
      <w:rPr>
        <w:b/>
        <w:color w:themeColor="text1" w:val="000000"/>
      </w:rPr>
      <w:t>32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C97"/>
    <w:rsid w:val="0006212C"/>
    <w:rsid w:val="00085F44"/>
    <w:rsid w:val="00087888"/>
    <w:rsid w:val="000B2BF7"/>
    <w:rsid w:val="00101341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2A20"/>
    <w:rsid w:val="003673AE"/>
    <w:rsid w:val="0038246E"/>
    <w:rsid w:val="003958B3"/>
    <w:rsid w:val="003D35F9"/>
    <w:rsid w:val="003E1AB9"/>
    <w:rsid w:val="003E33E5"/>
    <w:rsid w:val="003E3A15"/>
    <w:rsid w:val="00405B7C"/>
    <w:rsid w:val="00413F4C"/>
    <w:rsid w:val="00464FD9"/>
    <w:rsid w:val="0048485E"/>
    <w:rsid w:val="004A1614"/>
    <w:rsid w:val="004A6089"/>
    <w:rsid w:val="004B337A"/>
    <w:rsid w:val="004E1A86"/>
    <w:rsid w:val="004F3962"/>
    <w:rsid w:val="0053446F"/>
    <w:rsid w:val="00535CF7"/>
    <w:rsid w:val="005632E0"/>
    <w:rsid w:val="00572798"/>
    <w:rsid w:val="00574719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5F652F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7292E"/>
    <w:rsid w:val="00A81CCC"/>
    <w:rsid w:val="00A93B12"/>
    <w:rsid w:val="00AB343E"/>
    <w:rsid w:val="00AC165C"/>
    <w:rsid w:val="00AC4528"/>
    <w:rsid w:val="00AC77E1"/>
    <w:rsid w:val="00AD027A"/>
    <w:rsid w:val="00B150C0"/>
    <w:rsid w:val="00B55A60"/>
    <w:rsid w:val="00B638FA"/>
    <w:rsid w:val="00B652B5"/>
    <w:rsid w:val="00B71A7F"/>
    <w:rsid w:val="00B82F18"/>
    <w:rsid w:val="00B9423A"/>
    <w:rsid w:val="00BE567D"/>
    <w:rsid w:val="00C25CAA"/>
    <w:rsid w:val="00C378F8"/>
    <w:rsid w:val="00C836B9"/>
    <w:rsid w:val="00C958E9"/>
    <w:rsid w:val="00CE5C96"/>
    <w:rsid w:val="00CE7362"/>
    <w:rsid w:val="00D01B78"/>
    <w:rsid w:val="00D16A6B"/>
    <w:rsid w:val="00D308FF"/>
    <w:rsid w:val="00D479AD"/>
    <w:rsid w:val="00D6462D"/>
    <w:rsid w:val="00D66226"/>
    <w:rsid w:val="00D71608"/>
    <w:rsid w:val="00D94967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80D61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3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3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3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3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3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3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3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3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3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3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St-1432/2019</izvorni_sadrzaj>
    <derivirana_varijabla naziv="DomainObject.Predmet.OznakaBroj_1">St-1432/2019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FASHION FRENZY jednostavno društvo s ograničenom odgovornošću za trgovinu i usluge zastupanog po punomoćniku Senad Seferović</izvorni_sadrzaj>
    <derivirana_varijabla naziv="DomainObject.Predmet.ProtustrankaFormated_1">  FASHION FRENZY jednostavno društvo s ograničenom odgovornošću za trgovinu i usluge zastupanog po punomoćniku Senad Seferović</derivirana_varijabla>
  </DomainObject.Predmet.ProtustrankaFormated>
  <DomainObject.Predmet.ProtustrankaFormatedOIB>
    <izvorni_sadrzaj>  FASHION FRENZY jednostavno društvo s ograničenom odgovornošću za trgovinu i usluge, OIB 72648494334 zastupanog po punomoćniku Senad Seferović</izvorni_sadrzaj>
    <derivirana_varijabla naziv="DomainObject.Predmet.ProtustrankaFormatedOIB_1">  FASHION FRENZY jednostavno društvo s ograničenom odgovornošću za trgovinu i usluge, OIB 72648494334 zastupanog po punomoćniku Senad Seferović</derivirana_varijabla>
  </DomainObject.Predmet.ProtustrankaFormatedOIB>
  <DomainObject.Predmet.ProtustrankaFormatedWithAdress>
    <izvorni_sadrzaj> FASHION FRENZY jednostavno društvo s ograničenom odgovornošću za trgovinu i usluge, Konjščinska ulica 54, 10000 Zagreb zastupanog po punomoćniku Senad Seferović</izvorni_sadrzaj>
    <derivirana_varijabla naziv="DomainObject.Predmet.ProtustrankaFormatedWithAdress_1"> FASHION FRENZY jednostavno društvo s ograničenom odgovornošću za trgovinu i usluge, Konjščinska ulica 54, 10000 Zagreb zastupanog po punomoćniku Senad Seferović</derivirana_varijabla>
  </DomainObject.Predmet.ProtustrankaFormatedWithAdress>
  <DomainObject.Predmet.ProtustrankaFormatedWithAdressOIB>
    <izvorni_sadrzaj> FASHION FRENZY jednostavno društvo s ograničenom odgovornošću za trgovinu i usluge, OIB 72648494334, Konjščinska ulica 54, 10000 Zagreb zastupanog po punomoćniku Senad Seferović</izvorni_sadrzaj>
    <derivirana_varijabla naziv="DomainObject.Predmet.ProtustrankaFormatedWithAdressOIB_1"> FASHION FRENZY jednostavno društvo s ograničenom odgovornošću za trgovinu i usluge, OIB 72648494334, Konjščinska ulica 54, 10000 Zagreb zastupanog po punomoćniku Senad Seferović</derivirana_varijabla>
  </DomainObject.Predmet.ProtustrankaFormatedWithAdressOIB>
  <DomainObject.Predmet.ProtustrankaWithAdress>
    <izvorni_sadrzaj>FASHION FRENZY jednostavno društvo s ograničenom odgovornošću za trgovinu i usluge Konjščinska ulica 54, 10000 Zagreb</izvorni_sadrzaj>
    <derivirana_varijabla naziv="DomainObject.Predmet.ProtustrankaWithAdress_1">FASHION FRENZY jednostavno društvo s ograničenom odgovornošću za trgovinu i usluge Konjščinska ulica 54, 10000 Zagreb</derivirana_varijabla>
  </DomainObject.Predmet.ProtustrankaWithAdress>
  <DomainObject.Predmet.ProtustrankaWithAdressOIB>
    <izvorni_sadrzaj>FASHION FRENZY jednostavno društvo s ograničenom odgovornošću za trgovinu i usluge, OIB 72648494334, Konjščinska ulica 54, 10000 Zagreb</izvorni_sadrzaj>
    <derivirana_varijabla naziv="DomainObject.Predmet.ProtustrankaWithAdressOIB_1">FASHION FRENZY jednostavno društvo s ograničenom odgovornošću za trgovinu i usluge, OIB 72648494334, Konjščinska ulica 54, 10000 Zagreb</derivirana_varijabla>
  </DomainObject.Predmet.ProtustrankaWithAdressOIB>
  <DomainObject.Predmet.ProtustrankaNazivFormated>
    <izvorni_sadrzaj>FASHION FRENZY jednostavno društvo s ograničenom odgovornošću za trgovinu i usluge</izvorni_sadrzaj>
    <derivirana_varijabla naziv="DomainObject.Predmet.ProtustrankaNazivFormated_1">FASHION FRENZY jednostavno društvo s ograničenom odgovornošću za trgovinu i usluge</derivirana_varijabla>
  </DomainObject.Predmet.ProtustrankaNazivFormated>
  <DomainObject.Predmet.ProtustrankaNazivFormatedOIB>
    <izvorni_sadrzaj>FASHION FRENZY jednostavno društvo s ograničenom odgovornošću za trgovinu i usluge, OIB 72648494334</izvorni_sadrzaj>
    <derivirana_varijabla naziv="DomainObject.Predmet.ProtustrankaNazivFormatedOIB_1">FASHION FRENZY jednostavno društvo s ograničenom odgovornošću za trgovinu i usluge, OIB 72648494334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FASHION FRENZY jednostavno društvo s ograničenom odgovornošću za trgovinu i usluge zastupanog po punomoćniku Senad Seferović</item>
    </izvorni_sadrzaj>
    <derivirana_varijabla naziv="DomainObject.Predmet.ProtuStrankaListFormated_1">
      <item>FASHION FRENZY jednostavno društvo s ograničenom odgovornošću za trgovinu i usluge zastupanog po punomoćniku Senad Seferović</item>
    </derivirana_varijabla>
  </DomainObject.Predmet.ProtuStrankaListFormated>
  <DomainObject.Predmet.ProtuStrankaListFormatedOIB>
    <izvorni_sadrzaj>
      <item>FASHION FRENZY jednostavno društvo s ograničenom odgovornošću za trgovinu i usluge, OIB 72648494334 zastupanog po punomoćniku Senad Seferović</item>
    </izvorni_sadrzaj>
    <derivirana_varijabla naziv="DomainObject.Predmet.ProtuStrankaListFormatedOIB_1">
      <item>FASHION FRENZY jednostavno društvo s ograničenom odgovornošću za trgovinu i usluge, OIB 72648494334 zastupanog po punomoćniku Senad Seferović</item>
    </derivirana_varijabla>
  </DomainObject.Predmet.ProtuStrankaListFormatedOIB>
  <DomainObject.Predmet.ProtuStrankaListFormatedWithAdress>
    <izvorni_sadrzaj>
      <item>FASHION FRENZY jednostavno društvo s ograničenom odgovornošću za trgovinu i usluge, Konjščinska ulica 54, 10000 Zagreb zastupanog po punomoćniku Senad Seferović</item>
    </izvorni_sadrzaj>
    <derivirana_varijabla naziv="DomainObject.Predmet.ProtuStrankaListFormatedWithAdress_1">
      <item>FASHION FRENZY jednostavno društvo s ograničenom odgovornošću za trgovinu i usluge, Konjščinska ulica 54, 10000 Zagreb zastupanog po punomoćniku Senad Seferović</item>
    </derivirana_varijabla>
  </DomainObject.Predmet.ProtuStrankaListFormatedWithAdress>
  <DomainObject.Predmet.ProtuStrankaListFormatedWithAdressOIB>
    <izvorni_sadrzaj>
      <item>FASHION FRENZY jednostavno društvo s ograničenom odgovornošću za trgovinu i usluge, OIB 72648494334, Konjščinska ulica 54, 10000 Zagreb zastupanog po punomoćniku Senad Seferović</item>
    </izvorni_sadrzaj>
    <derivirana_varijabla naziv="DomainObject.Predmet.ProtuStrankaListFormatedWithAdressOIB_1">
      <item>FASHION FRENZY jednostavno društvo s ograničenom odgovornošću za trgovinu i usluge, OIB 72648494334, Konjščinska ulica 54, 10000 Zagreb zastupanog po punomoćniku Senad Seferović</item>
    </derivirana_varijabla>
  </DomainObject.Predmet.ProtuStrankaListFormatedWithAdressOIB>
  <DomainObject.Predmet.ProtuStrankaListNazivFormated>
    <izvorni_sadrzaj>
      <item>FASHION FRENZY jednostavno društvo s ograničenom odgovornošću za trgovinu i usluge</item>
    </izvorni_sadrzaj>
    <derivirana_varijabla naziv="DomainObject.Predmet.ProtuStrankaListNazivFormated_1">
      <item>FASHION FRENZY jednostavno društvo s ograničenom odgovornošću za trgovinu i usluge</item>
    </derivirana_varijabla>
  </DomainObject.Predmet.ProtuStrankaListNazivFormated>
  <DomainObject.Predmet.ProtuStrankaListNazivFormatedOIB>
    <izvorni_sadrzaj>
      <item>FASHION FRENZY jednostavno društvo s ograničenom odgovornošću za trgovinu i usluge, OIB 72648494334</item>
    </izvorni_sadrzaj>
    <derivirana_varijabla naziv="DomainObject.Predmet.ProtuStrankaListNazivFormatedOIB_1">
      <item>FASHION FRENZY jednostavno društvo s ograničenom odgovornošću za trgovinu i usluge, OIB 72648494334</item>
    </derivirana_varijabla>
  </DomainObject.Predmet.ProtuStrankaListNazivFormatedOIB>
  <DomainObject.Predmet.OstaliListFormated>
    <izvorni_sadrzaj>
      <item>Senad Seferović punomoćnik sudionika u postupku FASHION FRENZY jednostavno društvo s ograničenom odgovornošću za trgovinu i usluge</item>
    </izvorni_sadrzaj>
    <derivirana_varijabla naziv="DomainObject.Predmet.OstaliListFormated_1">
      <item>Senad Seferović punomoćnik sudionika u postupku FASHION FRENZY jednostavno društvo s ograničenom odgovornošću za trgovinu i usluge</item>
    </derivirana_varijabla>
  </DomainObject.Predmet.OstaliListFormated>
  <DomainObject.Predmet.OstaliListFormatedOIB>
    <izvorni_sadrzaj>
      <item>Senad Seferović, OIB 32661579606 punomoćnik sudionika u postupku FASHION FRENZY jednostavno društvo s ograničenom odgovornošću za trgovinu i usluge</item>
    </izvorni_sadrzaj>
    <derivirana_varijabla naziv="DomainObject.Predmet.OstaliListFormatedOIB_1">
      <item>Senad Seferović, OIB 32661579606 punomoćnik sudionika u postupku FASHION FRENZY jednostavno društvo s ograničenom odgovornošću za trgovinu i usluge</item>
    </derivirana_varijabla>
  </DomainObject.Predmet.OstaliListFormatedOIB>
  <DomainObject.Predmet.OstaliListFormatedWithAdress>
    <izvorni_sadrzaj>
      <item>Senad Seferović, Konjščinska Ulica 54, 10000 Zagreb punomoćnik sudionika u postupku FASHION FRENZY jednostavno društvo s ograničenom odgovornošću za trgovinu i usluge</item>
    </izvorni_sadrzaj>
    <derivirana_varijabla naziv="DomainObject.Predmet.OstaliListFormatedWithAdress_1">
      <item>Senad Seferović, Konjščinska Ulica 54, 10000 Zagreb punomoćnik sudionika u postupku FASHION FRENZY jednostavno društvo s ograničenom odgovornošću za trgovinu i usluge</item>
    </derivirana_varijabla>
  </DomainObject.Predmet.OstaliListFormatedWithAdress>
  <DomainObject.Predmet.OstaliListFormatedWithAdressOIB>
    <izvorni_sadrzaj>
      <item>Senad Seferović, OIB 32661579606, Konjščinska Ulica 54, 10000 Zagreb punomoćnik sudionika u postupku FASHION FRENZY jednostavno društvo s ograničenom odgovornošću za trgovinu i usluge</item>
    </izvorni_sadrzaj>
    <derivirana_varijabla naziv="DomainObject.Predmet.OstaliListFormatedWithAdressOIB_1">
      <item>Senad Seferović, OIB 32661579606, Konjščinska Ulica 54, 10000 Zagreb punomoćnik sudionika u postupku FASHION FRENZY jednostavno društvo s ograničenom odgovornošću za trgovinu i usluge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FASHION FRENZY jednostavno društvo s ograničenom odgovornošću za trgovinu i usluge</izvorni_sadrzaj>
    <derivirana_varijabla naziv="DomainObject.Predmet.ProtustrankaIDrugi_1">FASHION FRENZY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FASHION FRENZY jednostavno društvo s ograničenom odgovornošću za trgovinu i usluge, OIB 72648494334, Konjščinska ulica 54, 10000 Zagreb</izvorni_sadrzaj>
    <derivirana_varijabla naziv="DomainObject.Predmet.ProtustrankaIDrugiAdressOIB_1">FASHION FRENZY jednostavno društvo s ograničenom odgovornošću za trgovinu i usluge, OIB 72648494334, Konjščinska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FASHION FRENZY jednostavno društvo s ograničenom odgovornošću za trgovinu i usluge</item>
      <item>FINANCIJSKA AGENCIJA, RC Zagreb</item>
      <item>Senad Seferović</item>
    </izvorni_sadrzaj>
    <derivirana_varijabla naziv="DomainObject.Predmet.SudioniciListNaziv_1">
      <item>FASHION FRENZY jednostavno društvo s ograničenom odgovornošću za trgovinu i usluge</item>
      <item>FINANCIJSKA AGENCIJA, RC Zagreb</item>
      <item>Senad Seferović</item>
    </derivirana_varijabla>
  </DomainObject.Predmet.SudioniciListNaziv>
  <DomainObject.Predmet.SudioniciListAdressOIB>
    <izvorni_sadrzaj>
      <item>FASHION FRENZY jednostavno društvo s ograničenom odgovornošću za trgovinu i usluge, OIB 72648494334, Konjščinska ulica 54,10000 Zagreb</item>
      <item>FINANCIJSKA AGENCIJA, RC Zagreb, OIB 85821130368, Trg svibanjskih žrtava 1995. 1,10000 Zagreb</item>
      <item>Senad Seferović, OIB 32661579606, Konjščinska Ulica 54,10000 Zagreb</item>
    </izvorni_sadrzaj>
    <derivirana_varijabla naziv="DomainObject.Predmet.SudioniciListAdressOIB_1">
      <item>FASHION FRENZY jednostavno društvo s ograničenom odgovornošću za trgovinu i usluge, OIB 72648494334, Konjščinska ulica 54,10000 Zagreb</item>
      <item>FINANCIJSKA AGENCIJA, RC Zagreb, OIB 85821130368, Trg svibanjskih žrtava 1995. 1,10000 Zagreb</item>
      <item>Senad Seferović, OIB 32661579606, Konjščinska Ulica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72648494334</item>
      <item>, OIB 85821130368</item>
      <item>, OIB 32661579606</item>
    </izvorni_sadrzaj>
    <derivirana_varijabla naziv="DomainObject.Predmet.SudioniciListNazivOIB_1">
      <item>, OIB 72648494334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1339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2019-07-17T12:09:00Z</dcterms:created>
  <dc:creator>ilukac</dc:creator>
  <cp:lastModifiedBy>Irena Benko</cp:lastModifiedBy>
  <cp:lastPrinted>2016-04-18T06:46:00Z</cp:lastPrinted>
  <dcterms:modified xmlns:xsi="http://www.w3.org/2001/XMLSchema-instance" xsi:type="dcterms:W3CDTF">2019-07-18T09:39:00Z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