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12b1" w14:paraId="e5712b1" w:rsidRDefault="00F779EE" w:rsidP="00F779EE" w:rsidR="00F779EE" w:rsidRPr="00F779EE">
      <w:pPr>
        <w:jc w:val="right"/>
        <w15:collapsed w:val="false"/>
      </w:pPr>
      <w:bookmarkStart w:name="_GoBack" w:id="0"/>
      <w:bookmarkEnd w:id="0"/>
      <w:r w:rsidRPr="00F779EE">
        <w:t>Poslovni broj</w:t>
      </w:r>
      <w:r>
        <w:t>:</w:t>
      </w:r>
      <w:r w:rsidRPr="00F779EE">
        <w:t xml:space="preserve"> 1 St-</w:t>
      </w:r>
      <w:r w:rsidR="00BE0C14">
        <w:t>719</w:t>
      </w:r>
      <w:r w:rsidRPr="00F779EE">
        <w:t>/2016-</w:t>
      </w:r>
      <w:r w:rsidR="00BE0C14">
        <w:t>68</w:t>
      </w:r>
    </w:p>
    <w:p w:rsidRDefault="000F13C1" w:rsidP="000F13C1" w:rsidR="000F13C1" w:rsidRPr="00F779EE"/>
    <w:p w:rsidRDefault="000F13C1" w:rsidP="000F13C1" w:rsidR="000F13C1">
      <w:pPr>
        <w:rPr>
          <w:b/>
        </w:rPr>
      </w:pPr>
    </w:p>
    <w:p w:rsidRDefault="000F13C1" w:rsidP="000F13C1" w:rsidR="000F13C1">
      <w:pPr>
        <w:rPr>
          <w:b/>
        </w:rPr>
      </w:pPr>
    </w:p>
    <w:p w:rsidRDefault="00F779EE" w:rsidP="00F779EE" w:rsidR="00F779EE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779EE" w:rsidP="00F779EE" w:rsidR="00F779EE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779EE" w:rsidP="00F779EE" w:rsidR="00F779EE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779EE" w:rsidP="00F779EE" w:rsidR="00F779EE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F13C1" w:rsidP="000F13C1" w:rsidR="000F13C1">
      <w:r>
        <w:tab/>
      </w:r>
      <w:r>
        <w:tab/>
      </w:r>
      <w:r>
        <w:tab/>
      </w:r>
      <w:r>
        <w:tab/>
      </w:r>
      <w:r>
        <w:tab/>
      </w:r>
    </w:p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 w:rsidR="00BE0C14">
        <w:t xml:space="preserve">TRIMAT-KLIMA d.o.o., Zadar, </w:t>
      </w:r>
      <w:proofErr w:type="spellStart"/>
      <w:r w:rsidR="00BE0C14">
        <w:t>Borelli</w:t>
      </w:r>
      <w:proofErr w:type="spellEnd"/>
      <w:r w:rsidR="00BE0C14">
        <w:t xml:space="preserve"> 8, Zadar, OIB: 88646423415</w:t>
      </w:r>
      <w:r>
        <w:rPr>
          <w:lang w:eastAsia="en-US"/>
        </w:rPr>
        <w:t xml:space="preserve">, dana </w:t>
      </w:r>
      <w:r w:rsidR="00964778">
        <w:rPr>
          <w:lang w:eastAsia="en-US"/>
        </w:rPr>
        <w:t>13</w:t>
      </w:r>
      <w:r w:rsidR="00253CC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BE0C14">
        <w:rPr>
          <w:lang w:eastAsia="en-US"/>
        </w:rPr>
        <w:t>travnja</w:t>
      </w:r>
      <w:r w:rsidR="00F779EE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53CC6" w:rsidR="000F13C1">
      <w:pPr>
        <w:pStyle w:val="Odlomakpopisa"/>
        <w:numPr>
          <w:ilvl w:val="0"/>
          <w:numId w:val="2"/>
        </w:numPr>
        <w:ind w:firstLine="660" w:left="0"/>
        <w:jc w:val="both"/>
        <w:rPr>
          <w:lang w:eastAsia="en-US"/>
        </w:rPr>
      </w:pPr>
      <w:r>
        <w:t xml:space="preserve">Pozivaju se vjerovnici </w:t>
      </w:r>
      <w:r w:rsidR="00BE0C14">
        <w:t>TRIMAT-KLIMA d.o.o., Zadar</w:t>
      </w:r>
      <w:r w:rsidR="007F17DA">
        <w:rPr>
          <w:lang w:eastAsia="en-US"/>
        </w:rPr>
        <w:t xml:space="preserve"> </w:t>
      </w:r>
      <w:r>
        <w:rPr>
          <w:lang w:eastAsia="en-US"/>
        </w:rPr>
        <w:t xml:space="preserve">na podnošenje pisanog očitovanja sudu o prijedlogu stečajnog upravitelja za </w:t>
      </w:r>
      <w:r w:rsidR="00752535">
        <w:rPr>
          <w:lang w:eastAsia="en-US"/>
        </w:rPr>
        <w:t>zaključenje</w:t>
      </w:r>
      <w:r>
        <w:rPr>
          <w:lang w:eastAsia="en-US"/>
        </w:rPr>
        <w:t xml:space="preserve">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F779EE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253CC6" w:rsidP="00253CC6" w:rsidR="00253CC6" w:rsidRPr="007D37BA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Default="00253CC6" w:rsidP="00253CC6" w:rsidR="00253CC6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BE0C14" w:rsidP="00253CC6" w:rsidR="00253CC6" w:rsidRPr="007D37BA">
      <w:pPr>
        <w:ind w:firstLine="708"/>
        <w:jc w:val="center"/>
      </w:pPr>
      <w:r>
        <w:t>29</w:t>
      </w:r>
      <w:r w:rsidR="00D12EEE">
        <w:t xml:space="preserve">. </w:t>
      </w:r>
      <w:r>
        <w:t>svibnja</w:t>
      </w:r>
      <w:r w:rsidR="00F779EE">
        <w:t xml:space="preserve"> 2018</w:t>
      </w:r>
      <w:r w:rsidR="00253CC6" w:rsidRPr="007D37BA">
        <w:t>. godine u</w:t>
      </w:r>
      <w:r>
        <w:t xml:space="preserve"> 9</w:t>
      </w:r>
      <w:r w:rsidR="00253CC6">
        <w:t>,</w:t>
      </w:r>
      <w:r>
        <w:t>1</w:t>
      </w:r>
      <w:r w:rsidR="00D12EEE">
        <w:t>5</w:t>
      </w:r>
      <w:r w:rsidR="00253CC6" w:rsidRPr="007D37BA">
        <w:t xml:space="preserve"> sati, koja će se održati </w:t>
      </w:r>
      <w:r w:rsidR="00752535" w:rsidRPr="007D37BA">
        <w:t xml:space="preserve">u sudnici broj </w:t>
      </w:r>
      <w:r w:rsidR="00752535">
        <w:t>26/1, u zgradi Trgovačkog suda u Zadru</w:t>
      </w:r>
    </w:p>
    <w:p w:rsidRDefault="00253CC6" w:rsidP="00253CC6" w:rsidR="00253CC6" w:rsidRPr="007D37BA">
      <w:pPr>
        <w:ind w:firstLine="708"/>
        <w:jc w:val="both"/>
      </w:pPr>
    </w:p>
    <w:p w:rsidRDefault="00253CC6" w:rsidP="00253CC6" w:rsidR="00253CC6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253CC6" w:rsidP="00253CC6" w:rsidR="00253CC6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 xml:space="preserve">Izjašnjavanje o prijedlogu stečajnog upravitelja za </w:t>
      </w:r>
      <w:r w:rsidR="00D12EEE">
        <w:t>z</w:t>
      </w:r>
      <w:r>
        <w:t>aključenje ovog stečajnog postupka zbog nedostatnosti mase za namirenje troškova stečajnog postupka.</w:t>
      </w:r>
    </w:p>
    <w:p w:rsidRDefault="00253CC6" w:rsidP="00253CC6" w:rsidR="00253CC6">
      <w:pPr>
        <w:pStyle w:val="Odlomakpopisa"/>
        <w:jc w:val="both"/>
      </w:pPr>
    </w:p>
    <w:p w:rsidRDefault="00253CC6" w:rsidP="00253CC6" w:rsidR="00253CC6" w:rsidRPr="007D37BA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253CC6" w:rsidR="00253CC6" w:rsidRPr="007D37BA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007C2F" w:rsidP="000F13C1" w:rsidR="00007C2F">
      <w:pPr>
        <w:jc w:val="both"/>
        <w:rPr>
          <w:lang w:eastAsia="en-US"/>
        </w:rPr>
      </w:pPr>
    </w:p>
    <w:p w:rsidRDefault="000F13C1" w:rsidP="00007C2F" w:rsidR="000F13C1"/>
    <w:p w:rsidRDefault="000F13C1" w:rsidP="000F13C1" w:rsidR="000F13C1">
      <w:pPr>
        <w:jc w:val="center"/>
      </w:pPr>
      <w:r>
        <w:t xml:space="preserve">U Zadru, </w:t>
      </w:r>
      <w:r w:rsidR="00964778">
        <w:t>13</w:t>
      </w:r>
      <w:r w:rsidR="00253CC6">
        <w:t>.</w:t>
      </w:r>
      <w:r w:rsidR="007F17DA">
        <w:t xml:space="preserve"> </w:t>
      </w:r>
      <w:r w:rsidR="00BE0C14">
        <w:t>travnja</w:t>
      </w:r>
      <w:r w:rsidR="007F17DA">
        <w:t xml:space="preserve"> </w:t>
      </w:r>
      <w:r w:rsidR="00F779EE">
        <w:t>2018</w:t>
      </w:r>
      <w:r>
        <w:t>.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</w:p>
    <w:p w:rsidRDefault="005F0782" w:rsidP="00F779EE" w:rsidR="000F13C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–ovlašteni službenik</w:t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B868FE">
        <w:t>Sutkinja</w:t>
      </w:r>
    </w:p>
    <w:p w:rsidRDefault="005F0782" w:rsidP="005F0782" w:rsidR="000F13C1">
      <w:r>
        <w:t xml:space="preserve">Ante </w:t>
      </w:r>
      <w:proofErr w:type="spellStart"/>
      <w:r>
        <w:t>Rubelj</w:t>
      </w:r>
      <w:proofErr w:type="spellEnd"/>
      <w:r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  <w:t xml:space="preserve">Ardena </w:t>
      </w:r>
      <w:proofErr w:type="spellStart"/>
      <w:r w:rsidR="000F13C1">
        <w:t>Bajlo</w:t>
      </w:r>
      <w:proofErr w:type="spellEnd"/>
      <w:r>
        <w:t>, v.r.</w:t>
      </w:r>
    </w:p>
    <w:p w:rsidRDefault="000F13C1" w:rsidP="000F13C1" w:rsidR="000F13C1">
      <w:pPr>
        <w:jc w:val="right"/>
      </w:pPr>
    </w:p>
    <w:p w:rsidRDefault="00F779EE" w:rsidP="000F13C1" w:rsidR="000F13C1">
      <w:r>
        <w:t>Pouka o pravnom lijek: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F779EE" w:rsidP="000F13C1" w:rsidR="00F779EE"/>
    <w:p w:rsidRDefault="00F779EE" w:rsidP="000F13C1" w:rsidR="00F779EE"/>
    <w:p w:rsidRDefault="00752535" w:rsidP="000F13C1" w:rsidR="00752535"/>
    <w:p w:rsidRDefault="002A6728" w:rsidP="000F13C1" w:rsidR="000F13C1">
      <w:r>
        <w:lastRenderedPageBreak/>
        <w:t>D</w:t>
      </w:r>
      <w:r w:rsidR="000F13C1">
        <w:t xml:space="preserve">ostaviti: </w:t>
      </w:r>
    </w:p>
    <w:p w:rsidRDefault="000F13C1" w:rsidP="000F13C1" w:rsidR="000F13C1"/>
    <w:p w:rsidRDefault="000F13C1" w:rsidP="000F13C1" w:rsidR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Default="000F13C1" w:rsidP="000F13C1" w:rsidR="008F0CA9">
      <w:pPr>
        <w:numPr>
          <w:ilvl w:val="0"/>
          <w:numId w:val="1"/>
        </w:numPr>
      </w:pPr>
      <w:r>
        <w:t xml:space="preserve">e- oglasna ploča uz prijedlog stečajnog upravitelja ls </w:t>
      </w:r>
      <w:r w:rsidR="00BE0C14">
        <w:t>161</w:t>
      </w:r>
    </w:p>
    <w:p w:rsidRDefault="000F13C1" w:rsidP="002A6728" w:rsidR="00DB052E">
      <w:pPr>
        <w:numPr>
          <w:ilvl w:val="0"/>
          <w:numId w:val="1"/>
        </w:numPr>
      </w:pPr>
      <w:r>
        <w:t>u spis</w:t>
      </w:r>
    </w:p>
    <w:sectPr w:rsidSect="002A6728" w:rsidR="00DB052E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62F09"/>
    <w:rsid w:val="000F13C1"/>
    <w:rsid w:val="00253CC6"/>
    <w:rsid w:val="00272469"/>
    <w:rsid w:val="002A6728"/>
    <w:rsid w:val="0048157A"/>
    <w:rsid w:val="005F0782"/>
    <w:rsid w:val="0060191C"/>
    <w:rsid w:val="006B1A53"/>
    <w:rsid w:val="006C0D74"/>
    <w:rsid w:val="007429D3"/>
    <w:rsid w:val="00752535"/>
    <w:rsid w:val="007F17DA"/>
    <w:rsid w:val="008D7198"/>
    <w:rsid w:val="008F0CA9"/>
    <w:rsid w:val="00964778"/>
    <w:rsid w:val="00A25B11"/>
    <w:rsid w:val="00B56BF6"/>
    <w:rsid w:val="00B868FE"/>
    <w:rsid w:val="00BE0C14"/>
    <w:rsid w:val="00D12EEE"/>
    <w:rsid w:val="00DB052E"/>
    <w:rsid w:val="00E245D1"/>
    <w:rsid w:val="00F779EE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F779EE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F779EE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5F0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1296</properties:Characters>
  <properties:Lines>58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2018-04-11T11:19:00Z</dcterms:created>
  <dc:creator>wsadmin</dc:creator>
  <cp:lastModifiedBy>Ante Rubelj</cp:lastModifiedBy>
  <cp:lastPrinted>2017-06-05T07:17:00Z</cp:lastPrinted>
  <dcterms:modified xmlns:xsi="http://www.w3.org/2001/XMLSchema-instance" xsi:type="dcterms:W3CDTF">2018-04-13T09:09:00Z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(St-719-16-68 zaključak po novom sz čl. 293.st.2. - za obustavu uz skupštinu vjeronika. -JEDINO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