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cfc1" w14:paraId="84bcfc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4A0AED">
        <w:rPr>
          <w:rFonts w:cs="Times New Roman" w:hAnsi="Times New Roman" w:ascii="Times New Roman"/>
          <w:b/>
          <w:sz w:val="24"/>
          <w:szCs w:val="24"/>
        </w:rPr>
        <w:t>716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A0AED">
        <w:rPr>
          <w:rFonts w:cs="Times New Roman" w:hAnsi="Times New Roman" w:ascii="Times New Roman"/>
          <w:sz w:val="24"/>
          <w:szCs w:val="24"/>
        </w:rPr>
        <w:t>JOZIĆ GRADNJA d.o.o., Murter, Kornatska 31, MBS: 110029260, OIB: 34197906858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14DF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A0AED">
        <w:rPr>
          <w:rFonts w:cs="Times New Roman" w:hAnsi="Times New Roman" w:ascii="Times New Roman"/>
          <w:sz w:val="24"/>
          <w:szCs w:val="24"/>
        </w:rPr>
        <w:t>JOZIĆ GRADNJA d.o.o., Murter, Kornatska 31, MBS: 110029260, OIB: 34197906858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A0AED">
        <w:rPr>
          <w:rFonts w:cs="Times New Roman" w:hAnsi="Times New Roman" w:ascii="Times New Roman"/>
          <w:sz w:val="24"/>
          <w:szCs w:val="24"/>
        </w:rPr>
        <w:t>9.578,95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A0AED">
        <w:rPr>
          <w:rFonts w:cs="Times New Roman" w:hAnsi="Times New Roman" w:ascii="Times New Roman"/>
          <w:sz w:val="24"/>
          <w:szCs w:val="24"/>
        </w:rPr>
        <w:t>Stipo Jozić iz Murtera, Kornatska 31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A0AED">
        <w:rPr>
          <w:rFonts w:cs="Times New Roman" w:hAnsi="Times New Roman" w:ascii="Times New Roman"/>
          <w:sz w:val="24"/>
          <w:szCs w:val="24"/>
        </w:rPr>
        <w:t>model 05, poziv na broj 221-716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14DF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A0AED">
        <w:rPr>
          <w:rFonts w:cs="Times New Roman" w:hAnsi="Times New Roman" w:ascii="Times New Roman"/>
          <w:sz w:val="24"/>
          <w:szCs w:val="24"/>
        </w:rPr>
        <w:t>Stipo Jozić iz Murtera, Kornatska 31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267" w:rsidP="00357C73" w:rsidR="002F7267">
      <w:pPr>
        <w:spacing w:lineRule="auto" w:line="240" w:after="0"/>
      </w:pPr>
      <w:r>
        <w:separator/>
      </w:r>
    </w:p>
  </w:endnote>
  <w:endnote w:id="0" w:type="continuationSeparator">
    <w:p w:rsidRDefault="002F7267" w:rsidP="00357C73" w:rsidR="002F72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267" w:rsidP="00357C73" w:rsidR="002F7267">
      <w:pPr>
        <w:spacing w:lineRule="auto" w:line="240" w:after="0"/>
      </w:pPr>
      <w:r>
        <w:separator/>
      </w:r>
    </w:p>
  </w:footnote>
  <w:footnote w:id="0" w:type="continuationSeparator">
    <w:p w:rsidRDefault="002F7267" w:rsidP="00357C73" w:rsidR="002F72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69F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A0AED">
          <w:rPr>
            <w:rFonts w:cs="Times New Roman" w:hAnsi="Times New Roman" w:ascii="Times New Roman"/>
            <w:sz w:val="24"/>
            <w:szCs w:val="24"/>
          </w:rPr>
          <w:t>t-716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569F0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D47A7"/>
    <w:rsid w:val="001E62AD"/>
    <w:rsid w:val="00237AD7"/>
    <w:rsid w:val="00260DC0"/>
    <w:rsid w:val="002A6BAD"/>
    <w:rsid w:val="002D4228"/>
    <w:rsid w:val="002F3D63"/>
    <w:rsid w:val="002F7267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D4EFF"/>
    <w:rsid w:val="006D5582"/>
    <w:rsid w:val="007016B6"/>
    <w:rsid w:val="00713F97"/>
    <w:rsid w:val="007145D8"/>
    <w:rsid w:val="00727B8E"/>
    <w:rsid w:val="00732451"/>
    <w:rsid w:val="007422B7"/>
    <w:rsid w:val="0079605D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34362"/>
    <w:rsid w:val="00A645B7"/>
    <w:rsid w:val="00A914DF"/>
    <w:rsid w:val="00A925A8"/>
    <w:rsid w:val="00A94060"/>
    <w:rsid w:val="00AA751C"/>
    <w:rsid w:val="00AE4720"/>
    <w:rsid w:val="00B26EFA"/>
    <w:rsid w:val="00B85FEC"/>
    <w:rsid w:val="00BC09E9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D4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7A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7A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7A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7A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D4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7A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7A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7A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7A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JOZIĆ GRADNJA društvo s ograničenom odgovornošću za ugostiteljstvo</izvorni_sadrzaj>
    <derivirana_varijabla naziv="DomainObject.Predmet.ProtustrankaFormated_1">  JOZIĆ GRADNJA društvo s ograničenom odgovornošću za ugostiteljstvo</derivirana_varijabla>
  </DomainObject.Predmet.ProtustrankaFormated>
  <DomainObject.Predmet.ProtustrankaFormatedOIB>
    <izvorni_sadrzaj>  JOZIĆ GRADNJA društvo s ograničenom odgovornošću za ugostiteljstvo, OIB 34197906858</izvorni_sadrzaj>
    <derivirana_varijabla naziv="DomainObject.Predmet.ProtustrankaFormatedOIB_1">  JOZIĆ GRADNJA društvo s ograničenom odgovornošću za ugostiteljstvo, OIB 34197906858</derivirana_varijabla>
  </DomainObject.Predmet.ProtustrankaFormatedOIB>
  <DomainObject.Predmet.ProtustrankaFormatedWithAdress>
    <izvorni_sadrzaj> JOZIĆ GRADNJA društvo s ograničenom odgovornošću za ugostiteljstvo, Kornatska 31 , 22243 Murter</izvorni_sadrzaj>
    <derivirana_varijabla naziv="DomainObject.Predmet.ProtustrankaFormatedWithAdress_1"> JOZIĆ GRADNJA društvo s ograničenom odgovornošću za ugostiteljstvo, Kornatska 31 , 22243 Murter</derivirana_varijabla>
  </DomainObject.Predmet.ProtustrankaFormatedWithAdress>
  <DomainObject.Predmet.ProtustrankaFormatedWithAdressOIB>
    <izvorni_sadrzaj> JOZIĆ GRADNJA društvo s ograničenom odgovornošću za ugostiteljstvo, OIB 34197906858, Kornatska 31 , 22243 Murter</izvorni_sadrzaj>
    <derivirana_varijabla naziv="DomainObject.Predmet.ProtustrankaFormatedWithAdressOIB_1"> JOZIĆ GRADNJA društvo s ograničenom odgovornošću za ugostiteljstvo, OIB 34197906858, Kornatska 31 , 22243 Murter</derivirana_varijabla>
  </DomainObject.Predmet.ProtustrankaFormatedWithAdressOIB>
  <DomainObject.Predmet.ProtustrankaWithAdress>
    <izvorni_sadrzaj>JOZIĆ GRADNJA društvo s ograničenom odgovornošću za ugostiteljstvo Kornatska 31 , 22243 Murter</izvorni_sadrzaj>
    <derivirana_varijabla naziv="DomainObject.Predmet.ProtustrankaWithAdress_1">JOZIĆ GRADNJA društvo s ograničenom odgovornošću za ugostiteljstvo Kornatska 31 , 22243 Murter</derivirana_varijabla>
  </DomainObject.Predmet.ProtustrankaWithAdress>
  <DomainObject.Predmet.ProtustrankaWithAdressOIB>
    <izvorni_sadrzaj>JOZIĆ GRADNJA društvo s ograničenom odgovornošću za ugostiteljstvo, OIB 34197906858, Kornatska 31 , 22243 Murter</izvorni_sadrzaj>
    <derivirana_varijabla naziv="DomainObject.Predmet.ProtustrankaWithAdressOIB_1">JOZIĆ GRADNJA društvo s ograničenom odgovornošću za ugostiteljstvo, OIB 34197906858, Kornatska 31 , 22243 Murter</derivirana_varijabla>
  </DomainObject.Predmet.ProtustrankaWithAdressOIB>
  <DomainObject.Predmet.ProtustrankaNazivFormated>
    <izvorni_sadrzaj>JOZIĆ GRADNJA društvo s ograničenom odgovornošću za ugostiteljstvo</izvorni_sadrzaj>
    <derivirana_varijabla naziv="DomainObject.Predmet.ProtustrankaNazivFormated_1">JOZIĆ GRADNJA društvo s ograničenom odgovornošću za ugostiteljstvo</derivirana_varijabla>
  </DomainObject.Predmet.ProtustrankaNazivFormated>
  <DomainObject.Predmet.ProtustrankaNazivFormatedOIB>
    <izvorni_sadrzaj>JOZIĆ GRADNJA društvo s ograničenom odgovornošću za ugostiteljstvo, OIB 34197906858</izvorni_sadrzaj>
    <derivirana_varijabla naziv="DomainObject.Predmet.ProtustrankaNazivFormatedOIB_1">JOZIĆ GRADNJA društvo s ograničenom odgovornošću za ugostiteljstvo, OIB 34197906858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JOZIĆ GRADNJA društvo s ograničenom odgovornošću za ugostiteljstvo</item>
    </izvorni_sadrzaj>
    <derivirana_varijabla naziv="DomainObject.Predmet.ProtuStrankaListFormated_1">
      <item>JOZIĆ GRADNJA društvo s ograničenom odgovornošću za ugostiteljstvo</item>
    </derivirana_varijabla>
  </DomainObject.Predmet.ProtuStrankaListFormated>
  <DomainObject.Predmet.ProtuStrankaListFormatedOIB>
    <izvorni_sadrzaj>
      <item>JOZIĆ GRADNJA društvo s ograničenom odgovornošću za ugostiteljstvo, OIB 34197906858</item>
    </izvorni_sadrzaj>
    <derivirana_varijabla naziv="DomainObject.Predmet.ProtuStrankaListFormatedOIB_1">
      <item>JOZIĆ GRADNJA društvo s ograničenom odgovornošću za ugostiteljstvo, OIB 34197906858</item>
    </derivirana_varijabla>
  </DomainObject.Predmet.ProtuStrankaListFormatedOIB>
  <DomainObject.Predmet.ProtuStrankaListFormatedWithAdress>
    <izvorni_sadrzaj>
      <item>JOZIĆ GRADNJA društvo s ograničenom odgovornošću za ugostiteljstvo, Kornatska 31 , 22243 Murter</item>
    </izvorni_sadrzaj>
    <derivirana_varijabla naziv="DomainObject.Predmet.ProtuStrankaListFormatedWithAdress_1">
      <item>JOZIĆ GRADNJA društvo s ograničenom odgovornošću za ugostiteljstvo, Kornatska 31 , 22243 Murter</item>
    </derivirana_varijabla>
  </DomainObject.Predmet.ProtuStrankaListFormatedWithAdress>
  <DomainObject.Predmet.ProtuStrankaListFormatedWithAdressOIB>
    <izvorni_sadrzaj>
      <item>JOZIĆ GRADNJA društvo s ograničenom odgovornošću za ugostiteljstvo, OIB 34197906858, Kornatska 31 , 22243 Murter</item>
    </izvorni_sadrzaj>
    <derivirana_varijabla naziv="DomainObject.Predmet.ProtuStrankaListFormatedWithAdressOIB_1">
      <item>JOZIĆ GRADNJA društvo s ograničenom odgovornošću za ugostiteljstvo, OIB 34197906858, Kornatska 31 , 22243 Murter</item>
    </derivirana_varijabla>
  </DomainObject.Predmet.ProtuStrankaListFormatedWithAdressOIB>
  <DomainObject.Predmet.ProtuStrankaListNazivFormated>
    <izvorni_sadrzaj>
      <item>JOZIĆ GRADNJA društvo s ograničenom odgovornošću za ugostiteljstvo</item>
    </izvorni_sadrzaj>
    <derivirana_varijabla naziv="DomainObject.Predmet.ProtuStrankaListNazivFormated_1">
      <item>JOZIĆ GRADNJA društvo s ograničenom odgovornošću za ugostiteljstvo</item>
    </derivirana_varijabla>
  </DomainObject.Predmet.ProtuStrankaListNazivFormated>
  <DomainObject.Predmet.ProtuStrankaListNazivFormatedOIB>
    <izvorni_sadrzaj>
      <item>JOZIĆ GRADNJA društvo s ograničenom odgovornošću za ugostiteljstvo, OIB 34197906858</item>
    </izvorni_sadrzaj>
    <derivirana_varijabla naziv="DomainObject.Predmet.ProtuStrankaListNazivFormatedOIB_1">
      <item>JOZIĆ GRADNJA društvo s ograničenom odgovornošću za ugostiteljstvo, OIB 34197906858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JOZIĆ GRADNJA društvo s ograničenom odgovornošću za ugostiteljstvo</izvorni_sadrzaj>
    <derivirana_varijabla naziv="DomainObject.Predmet.ProtustrankaIDrugi_1">JOZIĆ GRADNJA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JOZIĆ GRADNJA društvo s ograničenom odgovornošću za ugostiteljstvo, OIB 34197906858, Kornatska 31 , 22243 Murter</izvorni_sadrzaj>
    <derivirana_varijabla naziv="DomainObject.Predmet.ProtustrankaIDrugiAdressOIB_1">JOZIĆ GRADNJA društvo s ograničenom odgovornošću za ugostiteljstvo, OIB 34197906858, Kornatska 31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JOZIĆ GRADNJA društvo s ograničenom odgovornošću za ugostiteljstvo</item>
    </izvorni_sadrzaj>
    <derivirana_varijabla naziv="DomainObject.Predmet.SudioniciListNaziv_1">
      <item>FINA - Podružnica Šibenik</item>
      <item>JOZIĆ GRADNJA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JOZIĆ GRADNJA društvo s ograničenom odgovornošću za ugostiteljstvo, OIB 34197906858, Kornatska 31 ,22243 Murter</item>
    </izvorni_sadrzaj>
    <derivirana_varijabla naziv="DomainObject.Predmet.SudioniciListAdressOIB_1">
      <item>FINA - Podružnica Šibenik, OIB 85821130368, Perivoj L. Marune 1,22000 Šibenik</item>
      <item>JOZIĆ GRADNJA društvo s ograničenom odgovornošću za ugostiteljstvo, OIB 34197906858, Kornatska 31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34197906858</item>
    </izvorni_sadrzaj>
    <derivirana_varijabla naziv="DomainObject.Predmet.SudioniciListNazivOIB_1">
      <item>, OIB 85821130368</item>
      <item>, OIB 34197906858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2244</properties:Characters>
  <properties:Lines>70</properties:Lines>
  <properties:Paragraphs>19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2015-11-30T08:58:00Z</cp:lastPrinted>
  <dcterms:modified xmlns:xsi="http://www.w3.org/2001/XMLSchema-instance" xsi:type="dcterms:W3CDTF">2015-11-30T08:58:00Z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