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3ba4" w14:paraId="d4f3ba4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F604FC">
        <w:rPr>
          <w:b/>
        </w:rPr>
        <w:t>61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F604FC" w:rsidRPr="00F604FC">
        <w:rPr>
          <w:b w:val="false"/>
        </w:rPr>
        <w:t>SEA WORLD j.d.o.o. Split, Iza Lože 7, OIB: 90488639519</w:t>
      </w:r>
      <w:r w:rsidR="00500649" w:rsidRPr="008E0E4F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F604FC">
        <w:rPr>
          <w:b w:val="false"/>
          <w:szCs w:val="24"/>
        </w:rPr>
        <w:t>61</w:t>
      </w:r>
      <w:r w:rsidR="008E0E4F">
        <w:rPr>
          <w:b w:val="false"/>
          <w:szCs w:val="24"/>
        </w:rPr>
        <w:t>/</w:t>
      </w:r>
      <w:r w:rsidR="009D2D23">
        <w:rPr>
          <w:b w:val="false"/>
          <w:szCs w:val="24"/>
        </w:rPr>
        <w:t>2016</w:t>
      </w:r>
      <w:r w:rsidR="00DB1D41">
        <w:rPr>
          <w:b w:val="false"/>
          <w:szCs w:val="24"/>
        </w:rPr>
        <w:t xml:space="preserve"> od </w:t>
      </w:r>
      <w:r w:rsidR="009A47F2" w:rsidRPr="009A47F2">
        <w:rPr>
          <w:b w:val="false"/>
        </w:rPr>
        <w:t>5. rujna</w:t>
      </w:r>
      <w:r w:rsidR="009A47F2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F604FC" w:rsidRPr="00F604FC">
        <w:rPr>
          <w:b w:val="false"/>
        </w:rPr>
        <w:t>SEA WORLD j.d.o.o. Split, Iza Lože 7, OIB: 90488639519</w:t>
      </w:r>
      <w:r w:rsidR="009D2D23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9A47F2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29</w:t>
      </w:r>
      <w:r w:rsidR="00F604FC">
        <w:rPr>
          <w:b w:val="false"/>
          <w:szCs w:val="24"/>
        </w:rPr>
        <w:t>. rujna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9A47F2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736091">
      <w:pPr>
        <w:jc w:val="both"/>
        <w:rPr>
          <w:sz w:val="12"/>
          <w:szCs w:val="12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F604FC">
        <w:rPr>
          <w:lang w:val="hr-HR"/>
        </w:rPr>
        <w:t>61</w:t>
      </w:r>
      <w:r w:rsidR="009D2D23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9A47F2">
        <w:rPr>
          <w:lang w:val="hr-HR"/>
        </w:rPr>
        <w:t>05.09</w:t>
      </w:r>
      <w:r w:rsidR="00F604F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A766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5D3F6C"/>
    <w:rsid w:val="00644E2B"/>
    <w:rsid w:val="006465DE"/>
    <w:rsid w:val="00656DEE"/>
    <w:rsid w:val="00713EF5"/>
    <w:rsid w:val="00736091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8E0E4F"/>
    <w:rsid w:val="009137E0"/>
    <w:rsid w:val="00913E4E"/>
    <w:rsid w:val="0091491C"/>
    <w:rsid w:val="0092225D"/>
    <w:rsid w:val="00964A7F"/>
    <w:rsid w:val="00991836"/>
    <w:rsid w:val="00993327"/>
    <w:rsid w:val="009A47F2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604FC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44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E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4E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4E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4E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44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E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4E2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4E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4E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Stpn-61/2016</izvorni_sadrzaj>
    <derivirana_varijabla naziv="DomainObject.Predmet.OznakaBroj_1">Stpn-61/2016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SEA WORLD jednostavno društvo s ograničenom odgovornošću za usluge</izvorni_sadrzaj>
    <derivirana_varijabla naziv="DomainObject.Predmet.StrankaFormated_1">  SEA WORLD jednostavno društvo s ograničenom odgovornošću za usluge</derivirana_varijabla>
  </DomainObject.Predmet.StrankaFormated>
  <DomainObject.Predmet.StrankaFormatedOIB>
    <izvorni_sadrzaj>  SEA WORLD jednostavno društvo s ograničenom odgovornošću za usluge, OIB 90488639519</izvorni_sadrzaj>
    <derivirana_varijabla naziv="DomainObject.Predmet.StrankaFormatedOIB_1">  SEA WORLD jednostavno društvo s ograničenom odgovornošću za usluge, OIB 90488639519</derivirana_varijabla>
  </DomainObject.Predmet.StrankaFormatedOIB>
  <DomainObject.Predmet.StrankaFormatedWithAdress>
    <izvorni_sadrzaj> SEA WORLD jednostavno društvo s ograničenom odgovornošću za usluge, Iza Lože 7, 21000 Split</izvorni_sadrzaj>
    <derivirana_varijabla naziv="DomainObject.Predmet.StrankaFormatedWithAdress_1"> SEA WORLD jednostavno društvo s ograničenom odgovornošću za usluge, Iza Lože 7, 21000 Split</derivirana_varijabla>
  </DomainObject.Predmet.StrankaFormatedWithAdress>
  <DomainObject.Predmet.StrankaFormatedWithAdressOIB>
    <izvorni_sadrzaj> SEA WORLD jednostavno društvo s ograničenom odgovornošću za usluge, OIB 90488639519, Iza Lože 7, 21000 Split</izvorni_sadrzaj>
    <derivirana_varijabla naziv="DomainObject.Predmet.StrankaFormatedWithAdressOIB_1"> SEA WORLD jednostavno društvo s ograničenom odgovornošću za usluge, OIB 90488639519, Iza Lože 7, 21000 Split</derivirana_varijabla>
  </DomainObject.Predmet.StrankaFormatedWithAdressOIB>
  <DomainObject.Predmet.StrankaWithAdress>
    <izvorni_sadrzaj>SEA WORLD jednostavno društvo s ograničenom odgovornošću za usluge Iza Lože 7,21000 Split</izvorni_sadrzaj>
    <derivirana_varijabla naziv="DomainObject.Predmet.StrankaWithAdress_1">SEA WORLD jednostavno društvo s ograničenom odgovornošću za usluge Iza Lože 7,21000 Split</derivirana_varijabla>
  </DomainObject.Predmet.StrankaWithAdress>
  <DomainObject.Predmet.StrankaWithAdressOIB>
    <izvorni_sadrzaj>SEA WORLD jednostavno društvo s ograničenom odgovornošću za usluge, OIB 90488639519, Iza Lože 7,21000 Split</izvorni_sadrzaj>
    <derivirana_varijabla naziv="DomainObject.Predmet.StrankaWithAdressOIB_1">SEA WORLD jednostavno društvo s ograničenom odgovornošću za usluge, OIB 90488639519, Iza Lože 7,21000 Split</derivirana_varijabla>
  </DomainObject.Predmet.StrankaWithAdressOIB>
  <DomainObject.Predmet.StrankaNazivFormated>
    <izvorni_sadrzaj>SEA WORLD jednostavno društvo s ograničenom odgovornošću za usluge</izvorni_sadrzaj>
    <derivirana_varijabla naziv="DomainObject.Predmet.StrankaNazivFormated_1">SEA WORLD jednostavno društvo s ograničenom odgovornošću za usluge</derivirana_varijabla>
  </DomainObject.Predmet.StrankaNazivFormated>
  <DomainObject.Predmet.StrankaNazivFormatedOIB>
    <izvorni_sadrzaj>SEA WORLD jednostavno društvo s ograničenom odgovornošću za usluge, OIB 90488639519</izvorni_sadrzaj>
    <derivirana_varijabla naziv="DomainObject.Predmet.StrankaNazivFormatedOIB_1">SEA WORLD jednostavno društvo s ograničenom odgovornošću za usluge, OIB 90488639519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SEA WORLD jednostavno društvo s ograničenom odgovornošću za usluge</item>
    </izvorni_sadrzaj>
    <derivirana_varijabla naziv="DomainObject.Predmet.StrankaListFormated_1">
      <item>SEA WORLD jednostavno društvo s ograničenom odgovornošću za usluge</item>
    </derivirana_varijabla>
  </DomainObject.Predmet.StrankaListFormated>
  <DomainObject.Predmet.StrankaListFormatedOIB>
    <izvorni_sadrzaj>
      <item>SEA WORLD jednostavno društvo s ograničenom odgovornošću za usluge, OIB 90488639519</item>
    </izvorni_sadrzaj>
    <derivirana_varijabla naziv="DomainObject.Predmet.StrankaListFormatedOIB_1">
      <item>SEA WORLD jednostavno društvo s ograničenom odgovornošću za usluge, OIB 90488639519</item>
    </derivirana_varijabla>
  </DomainObject.Predmet.StrankaListFormatedOIB>
  <DomainObject.Predmet.StrankaListFormatedWithAdress>
    <izvorni_sadrzaj>
      <item>SEA WORLD jednostavno društvo s ograničenom odgovornošću za usluge, Iza Lože 7, 21000 Split</item>
    </izvorni_sadrzaj>
    <derivirana_varijabla naziv="DomainObject.Predmet.StrankaListFormatedWithAdress_1">
      <item>SEA WORLD jednostavno društvo s ograničenom odgovornošću za usluge, Iza Lože 7, 21000 Split</item>
    </derivirana_varijabla>
  </DomainObject.Predmet.StrankaListFormatedWithAdress>
  <DomainObject.Predmet.StrankaListFormatedWithAdressOIB>
    <izvorni_sadrzaj>
      <item>SEA WORLD jednostavno društvo s ograničenom odgovornošću za usluge, OIB 90488639519, Iza Lože 7, 21000 Split</item>
    </izvorni_sadrzaj>
    <derivirana_varijabla naziv="DomainObject.Predmet.StrankaListFormatedWithAdressOIB_1">
      <item>SEA WORLD jednostavno društvo s ograničenom odgovornošću za usluge, OIB 90488639519, Iza Lože 7, 21000 Split</item>
    </derivirana_varijabla>
  </DomainObject.Predmet.StrankaListFormatedWithAdressOIB>
  <DomainObject.Predmet.StrankaListNazivFormated>
    <izvorni_sadrzaj>
      <item>SEA WORLD jednostavno društvo s ograničenom odgovornošću za usluge</item>
    </izvorni_sadrzaj>
    <derivirana_varijabla naziv="DomainObject.Predmet.StrankaListNazivFormated_1">
      <item>SEA WORLD jednostavno društvo s ograničenom odgovornošću za usluge</item>
    </derivirana_varijabla>
  </DomainObject.Predmet.StrankaListNazivFormated>
  <DomainObject.Predmet.StrankaListNazivFormatedOIB>
    <izvorni_sadrzaj>
      <item>SEA WORLD jednostavno društvo s ograničenom odgovornošću za usluge, OIB 90488639519</item>
    </izvorni_sadrzaj>
    <derivirana_varijabla naziv="DomainObject.Predmet.StrankaListNazivFormatedOIB_1">
      <item>SEA WORLD jednostavno društvo s ograničenom odgovornošću za usluge, OIB 90488639519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SEA WORLD jednostavno društvo s ograničenom odgovornošću za usluge</izvorni_sadrzaj>
    <derivirana_varijabla naziv="DomainObject.Predmet.StrankaIDrugi_1">SEA WORLD jednostavno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SEA WORLD jednostavno društvo s ograničenom odgovornošću za usluge, OIB 90488639519, Iza Lože 7, 21000 Split</izvorni_sadrzaj>
    <derivirana_varijabla naziv="DomainObject.Predmet.StrankaIDrugiAdressOIB_1">SEA WORLD jednostavno društvo s ograničenom odgovornošću za usluge, OIB 90488639519, Iza Lože 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WORLD jednostavno društvo s ograničenom odgovornošću za usluge</item>
    </izvorni_sadrzaj>
    <derivirana_varijabla naziv="DomainObject.Predmet.SudioniciListNaziv_1">
      <item>SEA WORLD jednostavno društvo s ograničenom odgovornošću za usluge</item>
    </derivirana_varijabla>
  </DomainObject.Predmet.SudioniciListNaziv>
  <DomainObject.Predmet.SudioniciListAdressOIB>
    <izvorni_sadrzaj>
      <item>SEA WORLD jednostavno društvo s ograničenom odgovornošću za usluge, OIB 90488639519, Iza Lože 7,21000 Split</item>
    </izvorni_sadrzaj>
    <derivirana_varijabla naziv="DomainObject.Predmet.SudioniciListAdressOIB_1">
      <item>SEA WORLD jednostavno društvo s ograničenom odgovornošću za usluge, OIB 90488639519, Iza Lože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90488639519</item>
    </izvorni_sadrzaj>
    <derivirana_varijabla naziv="DomainObject.Predmet.SudioniciListNazivOIB_1">
      <item>, OIB 90488639519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130</properties:Words>
  <properties:Characters>713</properties:Characters>
  <properties:Lines>28</properties:Lines>
  <properties:Paragraphs>11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2016-09-05T07:45:00Z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