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0cc2" w14:paraId="0bd0cc2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B18D0">
        <w:t>22</w:t>
      </w:r>
      <w:r w:rsidR="00CD1BF9">
        <w:t>47</w:t>
      </w:r>
      <w:r w:rsidR="00C90682">
        <w:t>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B20714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B20714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NRG PLUS d.o.o. OIB: 15633732372,  MBS:  080746713, Sesveta, Ulica Krizantema 2</w:t>
      </w:r>
      <w:r w:rsidR="00384745">
        <w:rPr>
          <w:lang w:val="pt-BR"/>
        </w:rPr>
        <w:t>, 11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B20714" w:rsidRPr="00B20714">
        <w:t>NRG PLUS d.o.o. OIB: 15633732372,  MBS:  080746713, Sesveta, Ulica Krizantema 2</w:t>
      </w:r>
      <w:r w:rsidR="00B20714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12ED2">
        <w:t>22</w:t>
      </w:r>
      <w:r w:rsidR="00B20714">
        <w:t>47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20714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</w:t>
      </w:r>
      <w:r w:rsidR="00B20714" w:rsidRPr="00B20714">
        <w:t>NRG PLUS d.o.o. OIB: 15633732372,  MBS:  080746713, Sesveta, Ulica Krizantema 2</w:t>
      </w:r>
      <w:r w:rsidR="00B20714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A52CF8">
        <w:t>404</w:t>
      </w:r>
      <w:r w:rsidR="00085620">
        <w:t xml:space="preserve"> </w:t>
      </w:r>
      <w:r w:rsidRPr="00BC2D3A">
        <w:t xml:space="preserve">dana, u ukupnom iznosu od </w:t>
      </w:r>
      <w:r w:rsidR="00A52CF8">
        <w:rPr>
          <w:lang w:val="pl-PL"/>
        </w:rPr>
        <w:t xml:space="preserve">77.167,77 </w:t>
      </w:r>
      <w:r w:rsidR="00054035">
        <w:rPr>
          <w:lang w:val="pl-PL"/>
        </w:rPr>
        <w:t xml:space="preserve">kn, </w:t>
      </w:r>
      <w:r w:rsidRPr="00BC2D3A">
        <w:t xml:space="preserve"> kao i da dužnik ima 1 zaposlenog.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4E4C07" w:rsidR="004E4C07">
      <w:pPr>
        <w:pStyle w:val="Tijeloteksta"/>
        <w:ind w:firstLine="708"/>
      </w:pPr>
      <w:r>
        <w:lastRenderedPageBreak/>
        <w:t xml:space="preserve">Sud je rješenjem od </w:t>
      </w:r>
      <w:r w:rsidR="00A52CF8">
        <w:t>20</w:t>
      </w:r>
      <w:r w:rsidR="00CA5772">
        <w:t>. ožujka 2017</w:t>
      </w:r>
      <w:r w:rsidR="00901CFD">
        <w:t xml:space="preserve">. pokrenuo prethodni postupak nad dužnikom, a </w:t>
      </w:r>
      <w:r w:rsidR="00C90682">
        <w:br/>
      </w:r>
      <w:r w:rsidR="00B0060B">
        <w:t>11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52CF8">
        <w:t xml:space="preserve">Zakonski </w:t>
      </w:r>
      <w:r w:rsidR="0046474D">
        <w:t xml:space="preserve">zastupnika dužnika </w:t>
      </w:r>
      <w:r w:rsidR="004E4C07" w:rsidRPr="004E4C07">
        <w:t xml:space="preserve">pristupio je na navedeno ročište te je izjavio kako dužnik </w:t>
      </w:r>
      <w:r w:rsidR="004E4C07">
        <w:t xml:space="preserve">u svom vlasništvu nema imovinu i </w:t>
      </w:r>
      <w:r w:rsidR="004E4C07" w:rsidRPr="004E4C07">
        <w:t>nije osporio predlagateljeve tvrdnje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0060B">
        <w:t>11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046205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046205" w:rsidP="00445BA5" w:rsidR="00046205">
      <w:pPr>
        <w:jc w:val="right"/>
      </w:pPr>
      <w:r>
        <w:t>Za točnost otpravka-</w:t>
      </w:r>
    </w:p>
    <w:p w:rsidRDefault="00046205" w:rsidP="00445BA5" w:rsidR="00046205">
      <w:pPr>
        <w:jc w:val="right"/>
      </w:pPr>
      <w:r>
        <w:t>ovlašteni službenik</w:t>
      </w:r>
    </w:p>
    <w:p w:rsidRDefault="00046205" w:rsidP="00445BA5" w:rsidR="00046205" w:rsidRPr="007B269F">
      <w:pPr>
        <w:jc w:val="right"/>
      </w:pPr>
      <w:r>
        <w:t xml:space="preserve">Mirjana Gašparić </w:t>
      </w:r>
    </w:p>
    <w:p w:rsidRDefault="00065B42" w:rsidP="00046205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046205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CA5772">
          <w:rPr>
            <w:sz w:val="24"/>
          </w:rPr>
          <w:t>22</w:t>
        </w:r>
        <w:r w:rsidR="00933512">
          <w:rPr>
            <w:sz w:val="24"/>
          </w:rPr>
          <w:t>4</w:t>
        </w:r>
        <w:r w:rsidR="00046205">
          <w:rPr>
            <w:sz w:val="24"/>
          </w:rPr>
          <w:t>7</w:t>
        </w:r>
        <w:r w:rsidR="00CA5772">
          <w:rPr>
            <w:sz w:val="24"/>
          </w:rPr>
          <w:t>/</w:t>
        </w:r>
        <w:r w:rsidR="00933512">
          <w:rPr>
            <w:sz w:val="24"/>
          </w:rPr>
          <w:t>20</w:t>
        </w:r>
        <w:r w:rsidR="00CA5772">
          <w:rPr>
            <w:sz w:val="24"/>
          </w:rPr>
          <w:t>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46205"/>
    <w:rsid w:val="0005307D"/>
    <w:rsid w:val="00054035"/>
    <w:rsid w:val="00065B42"/>
    <w:rsid w:val="00085620"/>
    <w:rsid w:val="000B22E7"/>
    <w:rsid w:val="000B314B"/>
    <w:rsid w:val="000B5C4E"/>
    <w:rsid w:val="000C1F96"/>
    <w:rsid w:val="000E335E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C3072"/>
    <w:rsid w:val="002D5087"/>
    <w:rsid w:val="002D60CE"/>
    <w:rsid w:val="0031699C"/>
    <w:rsid w:val="00333032"/>
    <w:rsid w:val="00341F35"/>
    <w:rsid w:val="003459CC"/>
    <w:rsid w:val="00384745"/>
    <w:rsid w:val="003D0115"/>
    <w:rsid w:val="003D1F88"/>
    <w:rsid w:val="003F3702"/>
    <w:rsid w:val="003F686F"/>
    <w:rsid w:val="00404B33"/>
    <w:rsid w:val="00412D47"/>
    <w:rsid w:val="0046474D"/>
    <w:rsid w:val="0046518B"/>
    <w:rsid w:val="004C428C"/>
    <w:rsid w:val="004C6E2A"/>
    <w:rsid w:val="004E07BD"/>
    <w:rsid w:val="004E4C07"/>
    <w:rsid w:val="00501EBB"/>
    <w:rsid w:val="00502EB6"/>
    <w:rsid w:val="00505D53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E5DF9"/>
    <w:rsid w:val="00704DD0"/>
    <w:rsid w:val="007150E9"/>
    <w:rsid w:val="00754CF2"/>
    <w:rsid w:val="00773F15"/>
    <w:rsid w:val="007B068E"/>
    <w:rsid w:val="007E6A6F"/>
    <w:rsid w:val="007F5CFB"/>
    <w:rsid w:val="00856259"/>
    <w:rsid w:val="00866B31"/>
    <w:rsid w:val="008B669A"/>
    <w:rsid w:val="008B7789"/>
    <w:rsid w:val="00901CFD"/>
    <w:rsid w:val="00933512"/>
    <w:rsid w:val="00947BCF"/>
    <w:rsid w:val="00973C2C"/>
    <w:rsid w:val="009B1748"/>
    <w:rsid w:val="009B3D51"/>
    <w:rsid w:val="00A0793E"/>
    <w:rsid w:val="00A52CF8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0714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CD1BF9"/>
    <w:rsid w:val="00D03C11"/>
    <w:rsid w:val="00D24310"/>
    <w:rsid w:val="00D46FDC"/>
    <w:rsid w:val="00D50ADE"/>
    <w:rsid w:val="00D677F7"/>
    <w:rsid w:val="00D803A5"/>
    <w:rsid w:val="00DE0F86"/>
    <w:rsid w:val="00E0682D"/>
    <w:rsid w:val="00E13DC7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20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20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20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20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6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20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20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20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20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St-2247/2016</izvorni_sadrzaj>
    <derivirana_varijabla naziv="DomainObject.Predmet.OznakaBroj_1">St-2247/2016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NRG PLUS d.o.o. za trgovinu i usluge zastupanog po punomoćniku Dragan Malešević</izvorni_sadrzaj>
    <derivirana_varijabla naziv="DomainObject.Predmet.ProtustrankaFormated_1">  NRG PLUS d.o.o. za trgovinu i usluge zastupanog po punomoćniku Dragan Malešević</derivirana_varijabla>
  </DomainObject.Predmet.ProtustrankaFormated>
  <DomainObject.Predmet.ProtustrankaFormatedOIB>
    <izvorni_sadrzaj>  NRG PLUS d.o.o. za trgovinu i usluge, OIB 15633732372 zastupanog po punomoćniku Dragan Malešević</izvorni_sadrzaj>
    <derivirana_varijabla naziv="DomainObject.Predmet.ProtustrankaFormatedOIB_1">  NRG PLUS d.o.o. za trgovinu i usluge, OIB 15633732372 zastupanog po punomoćniku Dragan Malešević</derivirana_varijabla>
  </DomainObject.Predmet.ProtustrankaFormatedOIB>
  <DomainObject.Predmet.ProtustrankaFormatedWithAdress>
    <izvorni_sadrzaj> NRG PLUS d.o.o. za trgovinu i usluge, Ulica Krizantema 29, 10360 Sesvete zastupanog po punomoćniku Dragan Malešević</izvorni_sadrzaj>
    <derivirana_varijabla naziv="DomainObject.Predmet.ProtustrankaFormatedWithAdress_1"> NRG PLUS d.o.o. za trgovinu i usluge, Ulica Krizantema 29, 10360 Sesvete zastupanog po punomoćniku Dragan Malešević</derivirana_varijabla>
  </DomainObject.Predmet.ProtustrankaFormatedWithAdress>
  <DomainObject.Predmet.ProtustrankaFormatedWithAdressOIB>
    <izvorni_sadrzaj> NRG PLUS d.o.o. za trgovinu i usluge, OIB 15633732372, Ulica Krizantema 29, 10360 Sesvete zastupanog po punomoćniku Dragan Malešević</izvorni_sadrzaj>
    <derivirana_varijabla naziv="DomainObject.Predmet.ProtustrankaFormatedWithAdressOIB_1"> NRG PLUS d.o.o. za trgovinu i usluge, OIB 15633732372, Ulica Krizantema 29, 10360 Sesvete zastupanog po punomoćniku Dragan Malešević</derivirana_varijabla>
  </DomainObject.Predmet.ProtustrankaFormatedWithAdressOIB>
  <DomainObject.Predmet.ProtustrankaWithAdress>
    <izvorni_sadrzaj>NRG PLUS d.o.o. za trgovinu i usluge Ulica Krizantema 29, 10360 Sesvete</izvorni_sadrzaj>
    <derivirana_varijabla naziv="DomainObject.Predmet.ProtustrankaWithAdress_1">NRG PLUS d.o.o. za trgovinu i usluge Ulica Krizantema 29, 10360 Sesvete</derivirana_varijabla>
  </DomainObject.Predmet.ProtustrankaWithAdress>
  <DomainObject.Predmet.ProtustrankaWithAdressOIB>
    <izvorni_sadrzaj>NRG PLUS d.o.o. za trgovinu i usluge, OIB 15633732372, Ulica Krizantema 29, 10360 Sesvete</izvorni_sadrzaj>
    <derivirana_varijabla naziv="DomainObject.Predmet.ProtustrankaWithAdressOIB_1">NRG PLUS d.o.o. za trgovinu i usluge, OIB 15633732372, Ulica Krizantema 29, 10360 Sesvete</derivirana_varijabla>
  </DomainObject.Predmet.ProtustrankaWithAdressOIB>
  <DomainObject.Predmet.ProtustrankaNazivFormated>
    <izvorni_sadrzaj>NRG PLUS d.o.o. za trgovinu i usluge</izvorni_sadrzaj>
    <derivirana_varijabla naziv="DomainObject.Predmet.ProtustrankaNazivFormated_1">NRG PLUS d.o.o. za trgovinu i usluge</derivirana_varijabla>
  </DomainObject.Predmet.ProtustrankaNazivFormated>
  <DomainObject.Predmet.ProtustrankaNazivFormatedOIB>
    <izvorni_sadrzaj>NRG PLUS d.o.o. za trgovinu i usluge, OIB 15633732372</izvorni_sadrzaj>
    <derivirana_varijabla naziv="DomainObject.Predmet.ProtustrankaNazivFormatedOIB_1">NRG PLUS d.o.o. za trgovinu i usluge, OIB 15633732372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NRG PLUS d.o.o. za trgovinu i usluge zastupanog po punomoćniku Dragan Malešević</item>
    </izvorni_sadrzaj>
    <derivirana_varijabla naziv="DomainObject.Predmet.ProtuStrankaListFormated_1">
      <item>NRG PLUS d.o.o. za trgovinu i usluge zastupanog po punomoćniku Dragan Malešević</item>
    </derivirana_varijabla>
  </DomainObject.Predmet.ProtuStrankaListFormated>
  <DomainObject.Predmet.ProtuStrankaListFormatedOIB>
    <izvorni_sadrzaj>
      <item>NRG PLUS d.o.o. za trgovinu i usluge, OIB 15633732372 zastupanog po punomoćniku Dragan Malešević</item>
    </izvorni_sadrzaj>
    <derivirana_varijabla naziv="DomainObject.Predmet.ProtuStrankaListFormatedOIB_1">
      <item>NRG PLUS d.o.o. za trgovinu i usluge, OIB 15633732372 zastupanog po punomoćniku Dragan Malešević</item>
    </derivirana_varijabla>
  </DomainObject.Predmet.ProtuStrankaListFormatedOIB>
  <DomainObject.Predmet.ProtuStrankaListFormatedWithAdress>
    <izvorni_sadrzaj>
      <item>NRG PLUS d.o.o. za trgovinu i usluge, Ulica Krizantema 29, 10360 Sesvete zastupanog po punomoćniku Dragan Malešević</item>
    </izvorni_sadrzaj>
    <derivirana_varijabla naziv="DomainObject.Predmet.ProtuStrankaListFormatedWithAdress_1">
      <item>NRG PLUS d.o.o. za trgovinu i usluge, Ulica Krizantema 29, 10360 Sesvete zastupanog po punomoćniku Dragan Malešević</item>
    </derivirana_varijabla>
  </DomainObject.Predmet.ProtuStrankaListFormatedWithAdress>
  <DomainObject.Predmet.ProtuStrankaListFormatedWithAdressOIB>
    <izvorni_sadrzaj>
      <item>NRG PLUS d.o.o. za trgovinu i usluge, OIB 15633732372, Ulica Krizantema 29, 10360 Sesvete zastupanog po punomoćniku Dragan Malešević</item>
    </izvorni_sadrzaj>
    <derivirana_varijabla naziv="DomainObject.Predmet.ProtuStrankaListFormatedWithAdressOIB_1">
      <item>NRG PLUS d.o.o. za trgovinu i usluge, OIB 15633732372, Ulica Krizantema 29, 10360 Sesvete zastupanog po punomoćniku Dragan Malešević</item>
    </derivirana_varijabla>
  </DomainObject.Predmet.ProtuStrankaListFormatedWithAdressOIB>
  <DomainObject.Predmet.ProtuStrankaListNazivFormated>
    <izvorni_sadrzaj>
      <item>NRG PLUS d.o.o. za trgovinu i usluge</item>
    </izvorni_sadrzaj>
    <derivirana_varijabla naziv="DomainObject.Predmet.ProtuStrankaListNazivFormated_1">
      <item>NRG PLUS d.o.o. za trgovinu i usluge</item>
    </derivirana_varijabla>
  </DomainObject.Predmet.ProtuStrankaListNazivFormated>
  <DomainObject.Predmet.ProtuStrankaListNazivFormatedOIB>
    <izvorni_sadrzaj>
      <item>NRG PLUS d.o.o. za trgovinu i usluge, OIB 15633732372</item>
    </izvorni_sadrzaj>
    <derivirana_varijabla naziv="DomainObject.Predmet.ProtuStrankaListNazivFormatedOIB_1">
      <item>NRG PLUS d.o.o. za trgovinu i usluge, OIB 15633732372</item>
    </derivirana_varijabla>
  </DomainObject.Predmet.ProtuStrankaListNazivFormatedOIB>
  <DomainObject.Predmet.OstaliListFormated>
    <izvorni_sadrzaj>
      <item>Dragan Malešević punomoćnik sudionika u postupku NRG PLUS d.o.o. za trgovinu i usluge</item>
      <item>ERSTE &amp; STEIERMARKISCHE BANK d.d.</item>
      <item>Mihaela Vilus</item>
    </izvorni_sadrzaj>
    <derivirana_varijabla naziv="DomainObject.Predmet.OstaliListFormated_1">
      <item>Dragan Malešević punomoćnik sudionika u postupku NRG PLUS d.o.o. za trgovinu i usluge</item>
      <item>ERSTE &amp; STEIERMARKISCHE BANK d.d.</item>
      <item>Mihaela Vilus</item>
    </derivirana_varijabla>
  </DomainObject.Predmet.OstaliListFormated>
  <DomainObject.Predmet.OstaliListFormatedOIB>
    <izvorni_sadrzaj>
      <item>Dragan Malešević, OIB 62455385990 punomoćnik sudionika u postupku NRG PLUS d.o.o. za trgovinu i usluge</item>
      <item>ERSTE &amp; STEIERMARKISCHE BANK d.d.</item>
      <item>Mihaela Vilus</item>
    </izvorni_sadrzaj>
    <derivirana_varijabla naziv="DomainObject.Predmet.OstaliListFormatedOIB_1">
      <item>Dragan Malešević, OIB 62455385990 punomoćnik sudionika u postupku NRG PLUS d.o.o. za trgovinu i usluge</item>
      <item>ERSTE &amp; STEIERMARKISCHE BANK d.d.</item>
      <item>Mihaela Vilus</item>
    </derivirana_varijabla>
  </DomainObject.Predmet.OstaliListFormatedOIB>
  <DomainObject.Predmet.OstaliListFormatedWithAdress>
    <izvorni_sadrzaj>
      <item>Dragan Malešević,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izvorni_sadrzaj>
    <derivirana_varijabla naziv="DomainObject.Predmet.OstaliListFormatedWithAdress_1">
      <item>Dragan Malešević,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derivirana_varijabla>
  </DomainObject.Predmet.OstaliListFormatedWithAdress>
  <DomainObject.Predmet.OstaliListFormatedWithAdressOIB>
    <izvorni_sadrzaj>
      <item>Dragan Malešević, OIB 62455385990,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izvorni_sadrzaj>
    <derivirana_varijabla naziv="DomainObject.Predmet.OstaliListFormatedWithAdressOIB_1">
      <item>Dragan Malešević, OIB 62455385990,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derivirana_varijabla>
  </DomainObject.Predmet.OstaliListFormatedWithAdressOIB>
  <DomainObject.Predmet.OstaliListNazivFormated>
    <izvorni_sadrzaj>
      <item>Dragan Malešević</item>
      <item>ERSTE &amp; STEIERMARKISCHE BANK d.d.</item>
      <item>Mihaela Vilus</item>
    </izvorni_sadrzaj>
    <derivirana_varijabla naziv="DomainObject.Predmet.OstaliListNazivFormated_1">
      <item>Dragan Malešević</item>
      <item>ERSTE &amp; STEIERMARKISCHE BANK d.d.</item>
      <item>Mihaela Vilus</item>
    </derivirana_varijabla>
  </DomainObject.Predmet.OstaliListNazivFormated>
  <DomainObject.Predmet.OstaliListNazivFormatedOIB>
    <izvorni_sadrzaj>
      <item>Dragan Malešević, OIB 62455385990</item>
      <item>ERSTE &amp; STEIERMARKISCHE BANK d.d.</item>
      <item>Mihaela Vilus</item>
    </izvorni_sadrzaj>
    <derivirana_varijabla naziv="DomainObject.Predmet.OstaliListNazivFormatedOIB_1">
      <item>Dragan Malešević, OIB 62455385990</item>
      <item>ERSTE &amp; STEIERMARKISCHE BANK d.d.</item>
      <item>Mihaela Vilus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NRG PLUS d.o.o. za trgovinu i usluge</izvorni_sadrzaj>
    <derivirana_varijabla naziv="DomainObject.Predmet.ProtustrankaIDrugi_1">NRG PLUS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NRG PLUS d.o.o. za trgovinu i usluge, OIB 15633732372, Ulica Krizantema 29, 10360 Sesvete</izvorni_sadrzaj>
    <derivirana_varijabla naziv="DomainObject.Predmet.ProtustrankaIDrugiAdressOIB_1">NRG PLUS d.o.o. za trgovinu i usluge, OIB 15633732372, Ulica Krizantema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NRG PLUS d.o.o. za trgovinu i usluge</item>
      <item>Dragan Malešević</item>
      <item>ERSTE &amp; STEIERMARKISCHE BANK d.d.</item>
      <item>Mihaela Vilus</item>
    </izvorni_sadrzaj>
    <derivirana_varijabla naziv="DomainObject.Predmet.SudioniciListNaziv_1">
      <item>FINA Regionalni centar Zagreb</item>
      <item>NRG PLUS d.o.o. za trgovinu i usluge</item>
      <item>Dragan Malešević</item>
      <item>ERSTE &amp; STEIERMARKISCHE BANK d.d.</item>
      <item>Mihaela Vilus</item>
    </derivirana_varijabla>
  </DomainObject.Predmet.SudioniciListNaziv>
  <DomainObject.Predmet.SudioniciListAdressOIB>
    <izvorni_sadrzaj>
      <item>FINA Regionalni centar Zagreb, OIB 85821130368, Trg svibanjskih žrtava 1995. 1,10000 Zagreb</item>
      <item>NRG PLUS d.o.o. za trgovinu i usluge, OIB 15633732372, Ulica Krizantema 29,10360 Sesvete</item>
      <item>Dragan Malešević, OIB 62455385990, Ulica Krizantema 29,10360 Sesvete</item>
      <item>ERSTE &amp; STEIERMARKISCHE BANK d.d., Jadranski trg 3a,51000 Rijeka</item>
      <item>Mihaela Vilus, Prilaz Gjure Deželića 70,10000 Zagreb</item>
    </izvorni_sadrzaj>
    <derivirana_varijabla naziv="DomainObject.Predmet.SudioniciListAdressOIB_1">
      <item>FINA Regionalni centar Zagreb, OIB 85821130368, Trg svibanjskih žrtava 1995. 1,10000 Zagreb</item>
      <item>NRG PLUS d.o.o. za trgovinu i usluge, OIB 15633732372, Ulica Krizantema 29,10360 Sesvete</item>
      <item>Dragan Malešević, OIB 62455385990, Ulica Krizantema 29,10360 Sesvete</item>
      <item>ERSTE &amp; STEIERMARKISCHE BANK d.d., Jadranski trg 3a,51000 Rijeka</item>
      <item>Mihaela Vilus, Prilaz Gjure Deželića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15633732372</item>
      <item>, OIB 62455385990</item>
      <item>, OIB null</item>
      <item>, OIB null</item>
    </izvorni_sadrzaj>
    <derivirana_varijabla naziv="DomainObject.Predmet.SudioniciListNazivOIB_1">
      <item>, OIB 85821130368</item>
      <item>, OIB 15633732372</item>
      <item>, OIB 62455385990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0FA47-7460-4CCE-B101-7EA1B296FD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739</properties:Words>
  <properties:Characters>4152</properties:Characters>
  <properties:Lines>88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2017-05-11T08:44:00Z</dcterms:created>
  <dc:creator>gzubak</dc:creator>
  <cp:lastModifiedBy>Mirjana Gašparić</cp:lastModifiedBy>
  <cp:lastPrinted>2017-05-11T08:48:00Z</cp:lastPrinted>
  <dcterms:modified xmlns:xsi="http://www.w3.org/2001/XMLSchema-instance" xsi:type="dcterms:W3CDTF">2017-05-11T11:02:00Z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