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9bd5" w14:paraId="b279bd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B4738B">
        <w:t>6</w:t>
      </w:r>
      <w:r w:rsidR="00E351BA">
        <w:t>76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26261B">
        <w:t>Zagreb</w:t>
      </w:r>
      <w:r w:rsidR="00766DE9">
        <w:t>,</w:t>
      </w:r>
      <w:r w:rsidR="004A0D7B">
        <w:t xml:space="preserve"> Podružnica </w:t>
      </w:r>
      <w:r w:rsidR="00E351BA">
        <w:t>Zagreb,</w:t>
      </w:r>
      <w:r w:rsidR="004A0D7B">
        <w:t xml:space="preserve"> za pokretanje </w:t>
      </w:r>
      <w:r w:rsidR="006424D6">
        <w:t>skraćenog</w:t>
      </w:r>
      <w:r w:rsidR="004A0D7B">
        <w:t xml:space="preserve"> stečajnog postupka  nad dužnikom </w:t>
      </w:r>
      <w:r w:rsidR="00E351BA">
        <w:t>BOR-TIP</w:t>
      </w:r>
      <w:r w:rsidR="006424D6">
        <w:t xml:space="preserve"> </w:t>
      </w:r>
      <w:r w:rsidR="007A4A42">
        <w:t>d.o.o.,</w:t>
      </w:r>
      <w:r w:rsidR="002379FF">
        <w:t xml:space="preserve"> </w:t>
      </w:r>
      <w:r w:rsidR="00E351BA">
        <w:t>Zagreb</w:t>
      </w:r>
      <w:r w:rsidR="001353E1">
        <w:t>,</w:t>
      </w:r>
      <w:r w:rsidR="0060557B">
        <w:t xml:space="preserve"> </w:t>
      </w:r>
      <w:proofErr w:type="spellStart"/>
      <w:r w:rsidR="00E351BA">
        <w:t>Trnsko</w:t>
      </w:r>
      <w:proofErr w:type="spellEnd"/>
      <w:r w:rsidR="00E351BA">
        <w:t xml:space="preserve"> 41 D</w:t>
      </w:r>
      <w:r w:rsidR="00391B9E">
        <w:t>,</w:t>
      </w:r>
      <w:r w:rsidR="00CC7B54">
        <w:t xml:space="preserve"> </w:t>
      </w:r>
      <w:r w:rsidR="004E1E18">
        <w:t xml:space="preserve">OIB </w:t>
      </w:r>
      <w:r w:rsidR="00E351BA">
        <w:t>55606035386</w:t>
      </w:r>
      <w:r w:rsidR="00DB68DF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A226BB">
        <w:t>21</w:t>
      </w:r>
      <w:r w:rsidR="008D282E">
        <w:t>.</w:t>
      </w:r>
      <w:r w:rsidR="003036D5">
        <w:t xml:space="preserve"> </w:t>
      </w:r>
      <w:r w:rsidR="00F4175B">
        <w:t>studen</w:t>
      </w:r>
      <w:r w:rsidR="00A226BB">
        <w:t>og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E351BA">
        <w:t xml:space="preserve">BOR-TIP d.o.o., Zagreb, </w:t>
      </w:r>
      <w:proofErr w:type="spellStart"/>
      <w:r w:rsidR="00E351BA">
        <w:t>Trnsko</w:t>
      </w:r>
      <w:proofErr w:type="spellEnd"/>
      <w:r w:rsidR="00E351BA">
        <w:t xml:space="preserve"> 41 D, OIB 55606035386</w:t>
      </w:r>
      <w:r w:rsidR="004B5FBD">
        <w:t>,</w:t>
      </w:r>
      <w:r w:rsidR="009F69D5">
        <w:t xml:space="preserve"> </w:t>
      </w:r>
      <w:r>
        <w:t xml:space="preserve">iznosi </w:t>
      </w:r>
      <w:r w:rsidR="00E351BA">
        <w:t>5.672,81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</w:t>
      </w:r>
      <w:r w:rsidR="00BD2734">
        <w:t>a</w:t>
      </w:r>
      <w:r w:rsidR="007A4A42">
        <w:t xml:space="preserve"> ovlašten</w:t>
      </w:r>
      <w:r w:rsidR="00BD2734">
        <w:t>a</w:t>
      </w:r>
      <w:r w:rsidR="007A4A42">
        <w:t xml:space="preserve"> za zastupanje</w:t>
      </w:r>
      <w:r w:rsidR="00AE0578">
        <w:t>,</w:t>
      </w:r>
      <w:r w:rsidR="007A4A42">
        <w:t xml:space="preserve"> </w:t>
      </w:r>
      <w:r w:rsidR="00E351BA">
        <w:t xml:space="preserve">Boris </w:t>
      </w:r>
      <w:proofErr w:type="spellStart"/>
      <w:r w:rsidR="00E351BA">
        <w:t>Ćuić</w:t>
      </w:r>
      <w:proofErr w:type="spellEnd"/>
      <w:r w:rsidR="00BD2734">
        <w:t xml:space="preserve">, </w:t>
      </w:r>
      <w:r w:rsidR="00E351BA">
        <w:t xml:space="preserve">Zagreb, </w:t>
      </w:r>
      <w:proofErr w:type="spellStart"/>
      <w:r w:rsidR="00E351BA">
        <w:t>Trnsko</w:t>
      </w:r>
      <w:proofErr w:type="spellEnd"/>
      <w:r w:rsidR="00E351BA">
        <w:t xml:space="preserve"> 41/D,</w:t>
      </w:r>
      <w:r w:rsidR="00FC0D48">
        <w:t xml:space="preserve"> </w:t>
      </w:r>
      <w:r w:rsidR="00432BF0">
        <w:t xml:space="preserve">OIB </w:t>
      </w:r>
      <w:r w:rsidR="00E351BA">
        <w:t>70010929144</w:t>
      </w:r>
      <w:r w:rsidR="00432BF0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DB68DF">
        <w:rPr>
          <w:b/>
        </w:rPr>
        <w:t>6</w:t>
      </w:r>
      <w:r w:rsidR="00E351BA">
        <w:rPr>
          <w:b/>
        </w:rPr>
        <w:t>76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A226BB">
        <w:t>21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BC1" w:rsidR="00154BC1">
      <w:r>
        <w:separator/>
      </w:r>
    </w:p>
  </w:endnote>
  <w:endnote w:id="0" w:type="continuationSeparator">
    <w:p w:rsidRDefault="00154BC1" w:rsidR="00154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BC1" w:rsidR="00154BC1">
      <w:r>
        <w:separator/>
      </w:r>
    </w:p>
  </w:footnote>
  <w:footnote w:id="0" w:type="continuationSeparator">
    <w:p w:rsidRDefault="00154BC1" w:rsidR="00154B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54BC1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A5630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261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24D6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D417F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60129"/>
    <w:rsid w:val="00875548"/>
    <w:rsid w:val="008837D9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E4781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226BB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4738B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0BFE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D2734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37E51"/>
    <w:rsid w:val="00C41553"/>
    <w:rsid w:val="00C42920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B68DF"/>
    <w:rsid w:val="00DC4E4E"/>
    <w:rsid w:val="00DD6682"/>
    <w:rsid w:val="00DE1BB4"/>
    <w:rsid w:val="00DE5F69"/>
    <w:rsid w:val="00DF0632"/>
    <w:rsid w:val="00DF3E9C"/>
    <w:rsid w:val="00DF5C6E"/>
    <w:rsid w:val="00E2167F"/>
    <w:rsid w:val="00E23AF8"/>
    <w:rsid w:val="00E2417D"/>
    <w:rsid w:val="00E335AA"/>
    <w:rsid w:val="00E351B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3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7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7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7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7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3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7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7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7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7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2676</izvorni_sadrzaj>
    <derivirana_varijabla naziv="DomainObject.Predmet.Broj_1">2676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ZS-a</izvorni_sadrzaj>
    <derivirana_varijabla naziv="DomainObject.Predmet.Opis_1">Točka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St-2676/2016</izvorni_sadrzaj>
    <derivirana_varijabla naziv="DomainObject.Predmet.OznakaBroj_1">St-2676/2016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BOR-TIP d.o.o.</izvorni_sadrzaj>
    <derivirana_varijabla naziv="DomainObject.Predmet.ProtustrankaFormated_1">  BOR-TIP d.o.o.</derivirana_varijabla>
  </DomainObject.Predmet.ProtustrankaFormated>
  <DomainObject.Predmet.ProtustrankaFormatedOIB>
    <izvorni_sadrzaj>  BOR-TIP d.o.o., OIB 55606035386</izvorni_sadrzaj>
    <derivirana_varijabla naziv="DomainObject.Predmet.ProtustrankaFormatedOIB_1">  BOR-TIP d.o.o., OIB 55606035386</derivirana_varijabla>
  </DomainObject.Predmet.ProtustrankaFormatedOIB>
  <DomainObject.Predmet.ProtustrankaFormatedWithAdress>
    <izvorni_sadrzaj> BOR-TIP d.o.o., Trnsko 41/D, 10000 Zagreb</izvorni_sadrzaj>
    <derivirana_varijabla naziv="DomainObject.Predmet.ProtustrankaFormatedWithAdress_1"> BOR-TIP d.o.o., Trnsko 41/D, 10000 Zagreb</derivirana_varijabla>
  </DomainObject.Predmet.ProtustrankaFormatedWithAdress>
  <DomainObject.Predmet.ProtustrankaFormatedWithAdressOIB>
    <izvorni_sadrzaj> BOR-TIP d.o.o., OIB 55606035386, Trnsko 41/D, 10000 Zagreb</izvorni_sadrzaj>
    <derivirana_varijabla naziv="DomainObject.Predmet.ProtustrankaFormatedWithAdressOIB_1"> BOR-TIP d.o.o., OIB 55606035386, Trnsko 41/D, 10000 Zagreb</derivirana_varijabla>
  </DomainObject.Predmet.ProtustrankaFormatedWithAdressOIB>
  <DomainObject.Predmet.ProtustrankaWithAdress>
    <izvorni_sadrzaj>BOR-TIP d.o.o. Trnsko 41/D, 10000 Zagreb</izvorni_sadrzaj>
    <derivirana_varijabla naziv="DomainObject.Predmet.ProtustrankaWithAdress_1">BOR-TIP d.o.o. Trnsko 41/D, 10000 Zagreb</derivirana_varijabla>
  </DomainObject.Predmet.ProtustrankaWithAdress>
  <DomainObject.Predmet.ProtustrankaWithAdressOIB>
    <izvorni_sadrzaj>BOR-TIP d.o.o., OIB 55606035386, Trnsko 41/D, 10000 Zagreb</izvorni_sadrzaj>
    <derivirana_varijabla naziv="DomainObject.Predmet.ProtustrankaWithAdressOIB_1">BOR-TIP d.o.o., OIB 55606035386, Trnsko 41/D, 10000 Zagreb</derivirana_varijabla>
  </DomainObject.Predmet.ProtustrankaWithAdressOIB>
  <DomainObject.Predmet.ProtustrankaNazivFormated>
    <izvorni_sadrzaj>BOR-TIP d.o.o.</izvorni_sadrzaj>
    <derivirana_varijabla naziv="DomainObject.Predmet.ProtustrankaNazivFormated_1">BOR-TIP d.o.o.</derivirana_varijabla>
  </DomainObject.Predmet.ProtustrankaNazivFormated>
  <DomainObject.Predmet.ProtustrankaNazivFormatedOIB>
    <izvorni_sadrzaj>BOR-TIP d.o.o., OIB 55606035386</izvorni_sadrzaj>
    <derivirana_varijabla naziv="DomainObject.Predmet.ProtustrankaNazivFormatedOIB_1">BOR-TIP d.o.o., OIB 55606035386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5672.81</izvorni_sadrzaj>
    <derivirana_varijabla naziv="DomainObject.Predmet.TrenutnaVrijednost_1">5672.81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BOR-TIP d.o.o.</item>
    </izvorni_sadrzaj>
    <derivirana_varijabla naziv="DomainObject.Predmet.ProtuStrankaListFormated_1">
      <item>BOR-TIP d.o.o.</item>
    </derivirana_varijabla>
  </DomainObject.Predmet.ProtuStrankaListFormated>
  <DomainObject.Predmet.ProtuStrankaListFormatedOIB>
    <izvorni_sadrzaj>
      <item>BOR-TIP d.o.o., OIB 55606035386</item>
    </izvorni_sadrzaj>
    <derivirana_varijabla naziv="DomainObject.Predmet.ProtuStrankaListFormatedOIB_1">
      <item>BOR-TIP d.o.o., OIB 55606035386</item>
    </derivirana_varijabla>
  </DomainObject.Predmet.ProtuStrankaListFormatedOIB>
  <DomainObject.Predmet.ProtuStrankaListFormatedWithAdress>
    <izvorni_sadrzaj>
      <item>BOR-TIP d.o.o., Trnsko 41/D, 10000 Zagreb</item>
    </izvorni_sadrzaj>
    <derivirana_varijabla naziv="DomainObject.Predmet.ProtuStrankaListFormatedWithAdress_1">
      <item>BOR-TIP d.o.o., Trnsko 41/D, 10000 Zagreb</item>
    </derivirana_varijabla>
  </DomainObject.Predmet.ProtuStrankaListFormatedWithAdress>
  <DomainObject.Predmet.ProtuStrankaListFormatedWithAdressOIB>
    <izvorni_sadrzaj>
      <item>BOR-TIP d.o.o., OIB 55606035386, Trnsko 41/D, 10000 Zagreb</item>
    </izvorni_sadrzaj>
    <derivirana_varijabla naziv="DomainObject.Predmet.ProtuStrankaListFormatedWithAdressOIB_1">
      <item>BOR-TIP d.o.o., OIB 55606035386, Trnsko 41/D, 10000 Zagreb</item>
    </derivirana_varijabla>
  </DomainObject.Predmet.ProtuStrankaListFormatedWithAdressOIB>
  <DomainObject.Predmet.ProtuStrankaListNazivFormated>
    <izvorni_sadrzaj>
      <item>BOR-TIP d.o.o.</item>
    </izvorni_sadrzaj>
    <derivirana_varijabla naziv="DomainObject.Predmet.ProtuStrankaListNazivFormated_1">
      <item>BOR-TIP d.o.o.</item>
    </derivirana_varijabla>
  </DomainObject.Predmet.ProtuStrankaListNazivFormated>
  <DomainObject.Predmet.ProtuStrankaListNazivFormatedOIB>
    <izvorni_sadrzaj>
      <item>BOR-TIP d.o.o., OIB 55606035386</item>
    </izvorni_sadrzaj>
    <derivirana_varijabla naziv="DomainObject.Predmet.ProtuStrankaListNazivFormatedOIB_1">
      <item>BOR-TIP d.o.o., OIB 55606035386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BOR-TIP d.o.o.</izvorni_sadrzaj>
    <derivirana_varijabla naziv="DomainObject.Predmet.ProtustrankaIDrugi_1">BOR-TIP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BOR-TIP d.o.o., OIB 55606035386, Trnsko 41/D, 10000 Zagreb</izvorni_sadrzaj>
    <derivirana_varijabla naziv="DomainObject.Predmet.ProtustrankaIDrugiAdressOIB_1">BOR-TIP d.o.o., OIB 55606035386, Trnsko 41/D,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BOR-TIP d.o.o.</item>
      <item>FINA Regionalni centar Zagreb</item>
    </izvorni_sadrzaj>
    <derivirana_varijabla naziv="DomainObject.Predmet.SudioniciListNaziv_1">
      <item>BOR-TIP d.o.o.</item>
      <item>FINA Regionalni centar Zagreb</item>
    </derivirana_varijabla>
  </DomainObject.Predmet.SudioniciListNaziv>
  <DomainObject.Predmet.SudioniciListAdressOIB>
    <izvorni_sadrzaj>
      <item>BOR-TIP d.o.o., OIB 55606035386, Trnsko 41/D,10000 Zagreb</item>
      <item>FINA Regionalni centar Zagreb, OIB 85821130368, Trg svibanjskih žrtava 1995. br.1.,10000 Zagreb</item>
    </izvorni_sadrzaj>
    <derivirana_varijabla naziv="DomainObject.Predmet.SudioniciListAdressOIB_1">
      <item>BOR-TIP d.o.o., OIB 55606035386, Trnsko 41/D,10000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55606035386</item>
      <item>, OIB 85821130368</item>
    </izvorni_sadrzaj>
    <derivirana_varijabla naziv="DomainObject.Predmet.SudioniciListNazivOIB_1">
      <item>, OIB 55606035386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1911</properties:Characters>
  <properties:Lines>50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2016-11-18T09:58:00Z</dcterms:created>
  <dc:creator>Korisnik</dc:creator>
  <cp:lastModifiedBy>wsadmin</cp:lastModifiedBy>
  <cp:lastPrinted>2016-11-18T08:52:00Z</cp:lastPrinted>
  <dcterms:modified xmlns:xsi="http://www.w3.org/2001/XMLSchema-instance" xsi:type="dcterms:W3CDTF">2016-11-21T08:12:00Z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