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13a7" w14:paraId="63913a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FE4523">
        <w:rPr>
          <w:b/>
        </w:rPr>
        <w:t>832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FE4523">
        <w:t>ZAOSTROG d.o.o. za građenje, trgovinu i usluge, skraćena tvrtka: ZAOSTROG d.o.o., Slavonski Brod, Naselje Slavonija II 2/7, OIB: 36194957660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E4523">
        <w:t>11. studenog</w:t>
      </w:r>
      <w:r w:rsidR="00B65E50">
        <w:t xml:space="preserve"> 2016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FE4523" w:rsidRPr="00FE4523">
        <w:t>ZAOSTROG d.o.o. za građenje, trgovinu i usluge, skraćena tvrtka: ZAOSTROG d.o.o., Slavonski Brod, Naselje Slavonija II 2/7, OIB: 36194957660</w:t>
      </w:r>
      <w:r w:rsidR="00067508">
        <w:t xml:space="preserve">, </w:t>
      </w:r>
      <w:r w:rsidR="00B76165">
        <w:t xml:space="preserve">iznosi </w:t>
      </w:r>
      <w:r w:rsidR="00FE4523">
        <w:t>6.436,39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5151D0">
        <w:t>i</w:t>
      </w:r>
      <w:r w:rsidR="001F1957">
        <w:t xml:space="preserve"> zastupn</w:t>
      </w:r>
      <w:r w:rsidR="009D19F4">
        <w:t>ik</w:t>
      </w:r>
      <w:r w:rsidR="001F1957">
        <w:t xml:space="preserve"> dužnika </w:t>
      </w:r>
      <w:r w:rsidR="00FE4523">
        <w:t xml:space="preserve">Mirko Mustapić iz Slavonskog Broda, Naselje Slavonija II 2/7, OIB: 50991103822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FE4523">
        <w:rPr>
          <w:b/>
        </w:rPr>
        <w:t>2832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FE4523">
        <w:t>11.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959" w:rsidR="00873959">
      <w:r>
        <w:separator/>
      </w:r>
    </w:p>
  </w:endnote>
  <w:endnote w:id="0" w:type="continuationSeparator">
    <w:p w:rsidRDefault="00873959" w:rsidR="0087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959" w:rsidR="00873959">
      <w:r>
        <w:separator/>
      </w:r>
    </w:p>
  </w:footnote>
  <w:footnote w:id="0" w:type="continuationSeparator">
    <w:p w:rsidRDefault="00873959" w:rsidR="00873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2360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2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2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6436.39</izvorni_sadrzaj>
    <derivirana_varijabla naziv="DomainObject.Predmet.InicijalnaVrijednost_1">6436.39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St-2832/2016</izvorni_sadrzaj>
    <derivirana_varijabla naziv="DomainObject.Predmet.OznakaBroj_1">St-2832/2016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429 st.1  SZ</izvorni_sadrzaj>
    <derivirana_varijabla naziv="DomainObject.Predmet.PrimjedbaSuca_1">po 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ZAOSTROG d.o.o. za građenje, trgovinu i usluge</izvorni_sadrzaj>
    <derivirana_varijabla naziv="DomainObject.Predmet.ProtustrankaFormated_1">  ZAOSTROG d.o.o. za građenje, trgovinu i usluge</derivirana_varijabla>
  </DomainObject.Predmet.ProtustrankaFormated>
  <DomainObject.Predmet.ProtustrankaFormatedOIB>
    <izvorni_sadrzaj>  ZAOSTROG d.o.o. za građenje, trgovinu i usluge, OIB 36194957660</izvorni_sadrzaj>
    <derivirana_varijabla naziv="DomainObject.Predmet.ProtustrankaFormatedOIB_1">  ZAOSTROG d.o.o. za građenje, trgovinu i usluge, OIB 36194957660</derivirana_varijabla>
  </DomainObject.Predmet.ProtustrankaFormatedOIB>
  <DomainObject.Predmet.ProtustrankaFormatedWithAdress>
    <izvorni_sadrzaj> ZAOSTROG d.o.o. za građenje, trgovinu i usluge, Naselje Slavonija II 2/7 , 35000 Slavonski Brod</izvorni_sadrzaj>
    <derivirana_varijabla naziv="DomainObject.Predmet.ProtustrankaFormatedWithAdress_1"> ZAOSTROG d.o.o. za građenje, trgovinu i usluge, Naselje Slavonija II 2/7 , 35000 Slavonski Brod</derivirana_varijabla>
  </DomainObject.Predmet.ProtustrankaFormatedWithAdress>
  <DomainObject.Predmet.ProtustrankaFormatedWithAdressOIB>
    <izvorni_sadrzaj> ZAOSTROG d.o.o. za građenje, trgovinu i usluge, OIB 36194957660, Naselje Slavonija II 2/7 , 35000 Slavonski Brod</izvorni_sadrzaj>
    <derivirana_varijabla naziv="DomainObject.Predmet.ProtustrankaFormatedWithAdressOIB_1"> ZAOSTROG d.o.o. za građenje, trgovinu i usluge, OIB 36194957660, Naselje Slavonija II 2/7 , 35000 Slavonski Brod</derivirana_varijabla>
  </DomainObject.Predmet.ProtustrankaFormatedWithAdressOIB>
  <DomainObject.Predmet.ProtustrankaWithAdress>
    <izvorni_sadrzaj>ZAOSTROG d.o.o. za građenje, trgovinu i usluge Naselje Slavonija II 2/7 , 35000 Slavonski Brod</izvorni_sadrzaj>
    <derivirana_varijabla naziv="DomainObject.Predmet.ProtustrankaWithAdress_1">ZAOSTROG d.o.o. za građenje, trgovinu i usluge Naselje Slavonija II 2/7 , 35000 Slavonski Brod</derivirana_varijabla>
  </DomainObject.Predmet.ProtustrankaWithAdress>
  <DomainObject.Predmet.ProtustrankaWithAdressOIB>
    <izvorni_sadrzaj>ZAOSTROG d.o.o. za građenje, trgovinu i usluge, OIB 36194957660, Naselje Slavonija II 2/7 , 35000 Slavonski Brod</izvorni_sadrzaj>
    <derivirana_varijabla naziv="DomainObject.Predmet.ProtustrankaWithAdressOIB_1">ZAOSTROG d.o.o. za građenje, trgovinu i usluge, OIB 36194957660, Naselje Slavonija II 2/7 , 35000 Slavonski Brod</derivirana_varijabla>
  </DomainObject.Predmet.ProtustrankaWithAdressOIB>
  <DomainObject.Predmet.ProtustrankaNazivFormated>
    <izvorni_sadrzaj>ZAOSTROG d.o.o. za građenje, trgovinu i usluge</izvorni_sadrzaj>
    <derivirana_varijabla naziv="DomainObject.Predmet.ProtustrankaNazivFormated_1">ZAOSTROG d.o.o. za građenje, trgovinu i usluge</derivirana_varijabla>
  </DomainObject.Predmet.ProtustrankaNazivFormated>
  <DomainObject.Predmet.ProtustrankaNazivFormatedOIB>
    <izvorni_sadrzaj>ZAOSTROG d.o.o. za građenje, trgovinu i usluge, OIB 36194957660</izvorni_sadrzaj>
    <derivirana_varijabla naziv="DomainObject.Predmet.ProtustrankaNazivFormatedOIB_1">ZAOSTROG d.o.o. za građenje, trgovinu i usluge, OIB 36194957660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ZAOSTROG d.o.o. za građenje, trgovinu i usluge</item>
    </izvorni_sadrzaj>
    <derivirana_varijabla naziv="DomainObject.Predmet.ProtuStrankaListFormated_1">
      <item>ZAOSTROG d.o.o. za građenje, trgovinu i usluge</item>
    </derivirana_varijabla>
  </DomainObject.Predmet.ProtuStrankaListFormated>
  <DomainObject.Predmet.ProtuStrankaListFormatedOIB>
    <izvorni_sadrzaj>
      <item>ZAOSTROG d.o.o. za građenje, trgovinu i usluge, OIB 36194957660</item>
    </izvorni_sadrzaj>
    <derivirana_varijabla naziv="DomainObject.Predmet.ProtuStrankaListFormatedOIB_1">
      <item>ZAOSTROG d.o.o. za građenje, trgovinu i usluge, OIB 36194957660</item>
    </derivirana_varijabla>
  </DomainObject.Predmet.ProtuStrankaListFormatedOIB>
  <DomainObject.Predmet.ProtuStrankaListFormatedWithAdress>
    <izvorni_sadrzaj>
      <item>ZAOSTROG d.o.o. za građenje, trgovinu i usluge, Naselje Slavonija II 2/7 , 35000 Slavonski Brod</item>
    </izvorni_sadrzaj>
    <derivirana_varijabla naziv="DomainObject.Predmet.ProtuStrankaListFormatedWithAdress_1">
      <item>ZAOSTROG d.o.o. za građenje, trgovinu i usluge, Naselje Slavonija II 2/7 , 35000 Slavonski Brod</item>
    </derivirana_varijabla>
  </DomainObject.Predmet.ProtuStrankaListFormatedWithAdress>
  <DomainObject.Predmet.ProtuStrankaListFormatedWithAdressOIB>
    <izvorni_sadrzaj>
      <item>ZAOSTROG d.o.o. za građenje, trgovinu i usluge, OIB 36194957660, Naselje Slavonija II 2/7 , 35000 Slavonski Brod</item>
    </izvorni_sadrzaj>
    <derivirana_varijabla naziv="DomainObject.Predmet.ProtuStrankaListFormatedWithAdressOIB_1">
      <item>ZAOSTROG d.o.o. za građenje, trgovinu i usluge, OIB 36194957660, Naselje Slavonija II 2/7 , 35000 Slavonski Brod</item>
    </derivirana_varijabla>
  </DomainObject.Predmet.ProtuStrankaListFormatedWithAdressOIB>
  <DomainObject.Predmet.ProtuStrankaListNazivFormated>
    <izvorni_sadrzaj>
      <item>ZAOSTROG d.o.o. za građenje, trgovinu i usluge</item>
    </izvorni_sadrzaj>
    <derivirana_varijabla naziv="DomainObject.Predmet.ProtuStrankaListNazivFormated_1">
      <item>ZAOSTROG d.o.o. za građenje, trgovinu i usluge</item>
    </derivirana_varijabla>
  </DomainObject.Predmet.ProtuStrankaListNazivFormated>
  <DomainObject.Predmet.ProtuStrankaListNazivFormatedOIB>
    <izvorni_sadrzaj>
      <item>ZAOSTROG d.o.o. za građenje, trgovinu i usluge, OIB 36194957660</item>
    </izvorni_sadrzaj>
    <derivirana_varijabla naziv="DomainObject.Predmet.ProtuStrankaListNazivFormatedOIB_1">
      <item>ZAOSTROG d.o.o. za građenje, trgovinu i usluge, OIB 36194957660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ZAOSTROG d.o.o. za građenje, trgovinu i usluge</izvorni_sadrzaj>
    <derivirana_varijabla naziv="DomainObject.Predmet.ProtustrankaIDrugi_1">ZAOSTROG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ZAOSTROG d.o.o. za građenje, trgovinu i usluge, OIB 36194957660, Naselje Slavonija II 2/7 , 35000 Slavonski Brod</izvorni_sadrzaj>
    <derivirana_varijabla naziv="DomainObject.Predmet.ProtustrankaIDrugiAdressOIB_1">ZAOSTROG d.o.o. za građenje, trgovinu i usluge, OIB 36194957660, Naselje Slavonija II 2/7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ZAOSTROG d.o.o. za građenje, trgovinu i usluge</item>
    </izvorni_sadrzaj>
    <derivirana_varijabla naziv="DomainObject.Predmet.SudioniciListNaziv_1">
      <item>Financijska agencija</item>
      <item>ZAOSTROG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ZAOSTROG d.o.o. za građenje, trgovinu i usluge, OIB 36194957660, Naselje Slavonija II 2/7 ,35000 Slavonski Brod</item>
    </izvorni_sadrzaj>
    <derivirana_varijabla naziv="DomainObject.Predmet.SudioniciListAdressOIB_1">
      <item>Financijska agencija, OIB 85821130368, Ulica grada Vukovara 70,10000 Zagreb</item>
      <item>ZAOSTROG d.o.o. za građenje, trgovinu i usluge, OIB 36194957660, Naselje Slavonija II 2/7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36194957660</item>
    </izvorni_sadrzaj>
    <derivirana_varijabla naziv="DomainObject.Predmet.SudioniciListNazivOIB_1">
      <item>, OIB 85821130368</item>
      <item>, OIB 36194957660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2237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2016-11-11T09:32:00Z</dcterms:created>
  <dc:creator>Korisnik</dc:creator>
  <cp:lastModifiedBy>wsadmin</cp:lastModifiedBy>
  <cp:lastPrinted>2016-10-24T09:10:00Z</cp:lastPrinted>
  <dcterms:modified xmlns:xsi="http://www.w3.org/2001/XMLSchema-instance" xsi:type="dcterms:W3CDTF">2016-11-11T09:37:00Z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