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c8b0" w14:paraId="eddc8b0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5917FF" w:rsidP="005917FF" w:rsidR="005917FF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Republika Hrvatska, Ministarstvo financija, Porezna uprava Područni ured Slavonija i Baranja, Vukovar, OIB 18683136487, zastupana po Županijskom državnom odvjetništvu u Vukovaru za otvaranje stečajnog postupka nad dužnikom  RAF SYSTEM d.o.o., Vinkovci, Ivana Kukuljevića </w:t>
      </w:r>
      <w:proofErr w:type="spellStart"/>
      <w:r>
        <w:t>Sakcinskog</w:t>
      </w:r>
      <w:proofErr w:type="spellEnd"/>
      <w:r>
        <w:t xml:space="preserve"> 40, MBS: 030071932, OIB: 70542249322, dana </w:t>
      </w:r>
      <w:r w:rsidR="00565311">
        <w:t>6</w:t>
      </w:r>
      <w:r>
        <w:t>. lipnja 2017. godine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141D60">
        <w:rPr>
          <w:sz w:val="24"/>
        </w:rPr>
        <w:t>2252</w:t>
      </w:r>
      <w:r w:rsidR="002C000F" w:rsidRPr="00C94EF3">
        <w:rPr>
          <w:sz w:val="24"/>
        </w:rPr>
        <w:t>/16-</w:t>
      </w:r>
      <w:r w:rsidR="009526B0" w:rsidRPr="00C94EF3">
        <w:rPr>
          <w:sz w:val="24"/>
        </w:rPr>
        <w:t>10</w:t>
      </w:r>
      <w:r w:rsidRPr="00C94EF3">
        <w:rPr>
          <w:sz w:val="24"/>
        </w:rPr>
        <w:t xml:space="preserve"> od </w:t>
      </w:r>
      <w:r w:rsidR="009526B0" w:rsidRPr="00C94EF3">
        <w:rPr>
          <w:sz w:val="24"/>
        </w:rPr>
        <w:t>2</w:t>
      </w:r>
      <w:r w:rsidR="00141D60">
        <w:rPr>
          <w:sz w:val="24"/>
        </w:rPr>
        <w:t>3</w:t>
      </w:r>
      <w:r w:rsidR="009526B0" w:rsidRPr="00C94EF3">
        <w:rPr>
          <w:sz w:val="24"/>
        </w:rPr>
        <w:t>. veljače</w:t>
      </w:r>
      <w:r w:rsidR="002C000F" w:rsidRPr="00C94EF3">
        <w:rPr>
          <w:sz w:val="24"/>
        </w:rPr>
        <w:t xml:space="preserve"> 2017. godine</w:t>
      </w:r>
      <w:r w:rsidRPr="00C94EF3">
        <w:rPr>
          <w:sz w:val="24"/>
        </w:rPr>
        <w:t xml:space="preserve"> pokrenut je prethodni postupak nad dužnikom </w:t>
      </w:r>
      <w:r w:rsidR="0060750C">
        <w:t xml:space="preserve">RAF SYSTEM d.o.o., Vinkovci, Ivana Kukuljevića </w:t>
      </w:r>
      <w:proofErr w:type="spellStart"/>
      <w:r w:rsidR="0060750C">
        <w:t>Sakcinskog</w:t>
      </w:r>
      <w:proofErr w:type="spellEnd"/>
      <w:r w:rsidR="0060750C">
        <w:t xml:space="preserve"> 40, MBS: 030071932, OIB: 70542249322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 xml:space="preserve">i imenovan je </w:t>
      </w:r>
      <w:r w:rsidR="00750581" w:rsidRPr="00C94EF3">
        <w:rPr>
          <w:sz w:val="24"/>
        </w:rPr>
        <w:t xml:space="preserve">Zvonko Tomljanović, Našice, J. </w:t>
      </w:r>
      <w:r w:rsidR="00F2423F">
        <w:rPr>
          <w:sz w:val="24"/>
        </w:rPr>
        <w:t xml:space="preserve"> </w:t>
      </w:r>
      <w:r w:rsidR="00750581" w:rsidRPr="00C94EF3">
        <w:rPr>
          <w:sz w:val="24"/>
        </w:rPr>
        <w:t>Runjanina 7, OIB: 01559486405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privremenog stečajnog upravitelja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lastRenderedPageBreak/>
        <w:t xml:space="preserve">Privremeni stečajni upravitelj obavio je sve potrebne radnje, te je sastavio i dostavio 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750581" w:rsidRPr="00C94EF3">
        <w:rPr>
          <w:rFonts w:hAnsi="Times New Roman" w:ascii="Times New Roman"/>
          <w:sz w:val="24"/>
          <w:szCs w:val="24"/>
        </w:rPr>
        <w:t>na kojem ročištu je predložio da mu se odredi nagrada za obavljanje poslova privremenog stečajnog upravitelja</w:t>
      </w:r>
      <w:r w:rsidRPr="00C94EF3">
        <w:rPr>
          <w:rFonts w:hAnsi="Times New Roman" w:ascii="Times New Roman"/>
          <w:sz w:val="24"/>
          <w:szCs w:val="24"/>
        </w:rPr>
        <w:t>, te je sud vodeći računa o složenosti poslova koje je obavio privremeni stečajni upravitelj,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565311">
        <w:rPr>
          <w:bCs/>
        </w:rPr>
        <w:t>6</w:t>
      </w:r>
      <w:r w:rsidR="00E21329" w:rsidRPr="00C94EF3">
        <w:rPr>
          <w:bCs/>
        </w:rPr>
        <w:t xml:space="preserve">. </w:t>
      </w:r>
      <w:r w:rsidR="00F2423F">
        <w:rPr>
          <w:bCs/>
        </w:rPr>
        <w:t>lipnja</w:t>
      </w:r>
      <w:r w:rsidR="002C000F" w:rsidRPr="00C94EF3">
        <w:rPr>
          <w:bCs/>
        </w:rPr>
        <w:t xml:space="preserve">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 xml:space="preserve">Zapisničar Danijela </w:t>
      </w:r>
      <w:proofErr w:type="spellStart"/>
      <w:r w:rsidRPr="00C94EF3">
        <w:t>Špeletić</w:t>
      </w:r>
      <w:proofErr w:type="spellEnd"/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– </w:t>
      </w:r>
      <w:r w:rsidR="001056ED">
        <w:rPr>
          <w:b/>
          <w:sz w:val="24"/>
        </w:rPr>
        <w:t>po</w:t>
      </w:r>
      <w:r w:rsidRPr="00C94EF3">
        <w:rPr>
          <w:b/>
          <w:sz w:val="24"/>
        </w:rPr>
        <w:t xml:space="preserve"> pravomoćnosti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F3312" w:rsidP="00E21329" w:rsidR="007F3312" w:rsidRPr="00C94EF3">
      <w:pPr>
        <w:numPr>
          <w:ilvl w:val="0"/>
          <w:numId w:val="14"/>
        </w:numPr>
        <w:jc w:val="both"/>
      </w:pPr>
      <w:r w:rsidRPr="00C94EF3">
        <w:t>kal. 1</w:t>
      </w:r>
      <w:r w:rsidR="00956AEB">
        <w:t>6</w:t>
      </w:r>
      <w:r w:rsidRPr="00C94EF3">
        <w:t>.6.</w:t>
      </w:r>
      <w:r w:rsidR="00956AEB">
        <w:t>2017.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6DC" w:rsidR="00E516DC">
      <w:r>
        <w:separator/>
      </w:r>
    </w:p>
  </w:endnote>
  <w:endnote w:id="0" w:type="continuationSeparator">
    <w:p w:rsidRDefault="00E516DC" w:rsidR="00E51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6DC" w:rsidR="00E516DC">
      <w:r>
        <w:separator/>
      </w:r>
    </w:p>
  </w:footnote>
  <w:footnote w:id="0" w:type="continuationSeparator">
    <w:p w:rsidRDefault="00E516DC" w:rsidR="00E51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6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51F06" w:rsidR="00351F0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51F06">
      <w:t>7 St-2252/16-21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51F06" w:rsidR="00351F0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51F06">
      <w:t>7 St-2252/16-21</w:t>
    </w:r>
  </w:p>
  <w:p w:rsidRDefault="00B74FDD" w:rsidP="00B74FDD" w:rsidR="00B74FDD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6ED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1D60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1F06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311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7F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0C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6AEB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16D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97645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23F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1F0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6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976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76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6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6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1F0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976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76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6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6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59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4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St-2252/2016</izvorni_sadrzaj>
    <derivirana_varijabla naziv="DomainObject.Predmet.OznakaBroj_1">St-2252/2016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RAF SYSTEM d.o.o. za proizvodnju, projektiranje, consulting i inženjering zastupanog po punomoćniku Josip Godanj</izvorni_sadrzaj>
    <derivirana_varijabla naziv="DomainObject.Predmet.ProtustrankaFormated_1">  RAF SYSTEM d.o.o. za proizvodnju, projektiranje, consulting i inženjering zastupanog po punomoćniku Josip Godanj</derivirana_varijabla>
  </DomainObject.Predmet.ProtustrankaFormated>
  <DomainObject.Predmet.ProtustrankaFormatedOIB>
    <izvorni_sadrzaj>  RAF SYSTEM d.o.o. za proizvodnju, projektiranje, consulting i inženjering, OIB 70542249322 zastupanog po punomoćniku Josip Godanj</izvorni_sadrzaj>
    <derivirana_varijabla naziv="DomainObject.Predmet.ProtustrankaFormatedOIB_1">  RAF SYSTEM d.o.o. za proizvodnju, projektiranje, consulting i inženjering, OIB 70542249322 zastupanog po punomoćniku Josip Godanj</derivirana_varijabla>
  </DomainObject.Predmet.ProtustrankaFormatedOIB>
  <DomainObject.Predmet.ProtustrankaFormatedWithAdress>
    <izvorni_sadrzaj> RAF SYSTEM d.o.o. za proizvodnju, projektiranje, consulting i inženjering, Ivana Kukuljevića Sakcinskog 40, 32100 Vinkovci zastupanog po punomoćniku Josip Godanj</izvorni_sadrzaj>
    <derivirana_varijabla naziv="DomainObject.Predmet.ProtustrankaFormatedWithAdress_1"> RAF SYSTEM d.o.o. za proizvodnju, projektiranje, consulting i inženjering, Ivana Kukuljevića Sakcinskog 40, 32100 Vinkovci zastupanog po punomoćniku Josip Godanj</derivirana_varijabla>
  </DomainObject.Predmet.ProtustrankaFormatedWithAdress>
  <DomainObject.Predmet.ProtustrankaFormatedWithAdressOIB>
    <izvorni_sadrzaj> RAF SYSTEM d.o.o. za proizvodnju, projektiranje, consulting i inženjering, OIB 70542249322, Ivana Kukuljevića Sakcinskog 40, 32100 Vinkovci zastupanog po punomoćniku Josip Godanj</izvorni_sadrzaj>
    <derivirana_varijabla naziv="DomainObject.Predmet.ProtustrankaFormatedWithAdressOIB_1"> RAF SYSTEM d.o.o. za proizvodnju, projektiranje, consulting i inženjering, OIB 70542249322, Ivana Kukuljevića Sakcinskog 40, 32100 Vinkovci zastupanog po punomoćniku Josip Godanj</derivirana_varijabla>
  </DomainObject.Predmet.ProtustrankaFormatedWithAdressOIB>
  <DomainObject.Predmet.ProtustrankaWithAdress>
    <izvorni_sadrzaj>RAF SYSTEM d.o.o. za proizvodnju, projektiranje, consulting i inženjering Ivana Kukuljevića Sakcinskog 40, 32100 Vinkovci</izvorni_sadrzaj>
    <derivirana_varijabla naziv="DomainObject.Predmet.ProtustrankaWithAdress_1">RAF SYSTEM d.o.o. za proizvodnju, projektiranje, consulting i inženjering Ivana Kukuljevića Sakcinskog 40, 32100 Vinkovci</derivirana_varijabla>
  </DomainObject.Predmet.ProtustrankaWithAdress>
  <DomainObject.Predmet.ProtustrankaWithAdressOIB>
    <izvorni_sadrzaj>RAF SYSTEM d.o.o. za proizvodnju, projektiranje, consulting i inženjering, OIB 70542249322, Ivana Kukuljevića Sakcinskog 40, 32100 Vinkovci</izvorni_sadrzaj>
    <derivirana_varijabla naziv="DomainObject.Predmet.ProtustrankaWithAdressOIB_1">RAF SYSTEM d.o.o. za proizvodnju, projektiranje, consulting i inženjering, OIB 70542249322, Ivana Kukuljevića Sakcinskog 40, 32100 Vinkovci</derivirana_varijabla>
  </DomainObject.Predmet.ProtustrankaWithAdressOIB>
  <DomainObject.Predmet.ProtustrankaNazivFormated>
    <izvorni_sadrzaj>RAF SYSTEM d.o.o. za proizvodnju, projektiranje, consulting i inženjering</izvorni_sadrzaj>
    <derivirana_varijabla naziv="DomainObject.Predmet.ProtustrankaNazivFormated_1">RAF SYSTEM d.o.o. za proizvodnju, projektiranje, consulting i inženjering</derivirana_varijabla>
  </DomainObject.Predmet.ProtustrankaNazivFormated>
  <DomainObject.Predmet.ProtustrankaNazivFormatedOIB>
    <izvorni_sadrzaj>RAF SYSTEM d.o.o. za proizvodnju, projektiranje, consulting i inženjering, OIB 70542249322</izvorni_sadrzaj>
    <derivirana_varijabla naziv="DomainObject.Predmet.ProtustrankaNazivFormatedOIB_1">RAF SYSTEM d.o.o. za proizvodnju, projektiranje, consulting i inženjering, OIB 70542249322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Vukovar</izvorni_sadrzaj>
    <derivirana_varijabla naziv="DomainObject.Predmet.StrankaFormated_1">  RH Ministarstvo financija Porezna uprava Vukovar</derivirana_varijabla>
  </DomainObject.Predmet.StrankaFormated>
  <DomainObject.Predmet.StrankaFormatedOIB>
    <izvorni_sadrzaj>  RH Ministarstvo financija Porezna uprava Vukovar, OIB 18683136487</izvorni_sadrzaj>
    <derivirana_varijabla naziv="DomainObject.Predmet.StrankaFormatedOIB_1">  RH Ministarstvo financija Porezna uprava Vukovar, OIB 18683136487</derivirana_varijabla>
  </DomainObject.Predmet.StrankaFormatedOIB>
  <DomainObject.Predmet.StrankaFormatedWithAdress>
    <izvorni_sadrzaj> RH Ministarstvo financija Porezna uprava Vukovar</izvorni_sadrzaj>
    <derivirana_varijabla naziv="DomainObject.Predmet.StrankaFormatedWithAdress_1"> RH Ministarstvo financija Porezna uprava Vukovar</derivirana_varijabla>
  </DomainObject.Predmet.StrankaFormatedWithAdress>
  <DomainObject.Predmet.StrankaFormatedWithAdressOIB>
    <izvorni_sadrzaj> RH Ministarstvo financija Porezna uprava Vukovar, OIB 18683136487</izvorni_sadrzaj>
    <derivirana_varijabla naziv="DomainObject.Predmet.StrankaFormatedWithAdressOIB_1"> RH Ministarstvo financija Porezna uprava Vukovar, OIB 18683136487</derivirana_varijabla>
  </DomainObject.Predmet.StrankaFormatedWithAdressOIB>
  <DomainObject.Predmet.StrankaWithAdress>
    <izvorni_sadrzaj>RH Ministarstvo financija Porezna uprava Vukovar </izvorni_sadrzaj>
    <derivirana_varijabla naziv="DomainObject.Predmet.StrankaWithAdress_1">RH Ministarstvo financija Porezna uprava Vukovar </derivirana_varijabla>
  </DomainObject.Predmet.StrankaWithAdress>
  <DomainObject.Predmet.StrankaWithAdressOIB>
    <izvorni_sadrzaj>RH Ministarstvo financija Porezna uprava Vukovar, OIB 18683136487</izvorni_sadrzaj>
    <derivirana_varijabla naziv="DomainObject.Predmet.StrankaWithAdressOIB_1">RH Ministarstvo financija Porezna uprava Vukovar, OIB 18683136487</derivirana_varijabla>
  </DomainObject.Predmet.StrankaWithAdressOIB>
  <DomainObject.Predmet.StrankaNazivFormated>
    <izvorni_sadrzaj>RH Ministarstvo financija Porezna uprava Vukovar</izvorni_sadrzaj>
    <derivirana_varijabla naziv="DomainObject.Predmet.StrankaNazivFormated_1">RH Ministarstvo financija Porezna uprava Vukovar</derivirana_varijabla>
  </DomainObject.Predmet.StrankaNazivFormated>
  <DomainObject.Predmet.StrankaNazivFormatedOIB>
    <izvorni_sadrzaj>RH Ministarstvo financija Porezna uprava Vukovar, OIB 18683136487</izvorni_sadrzaj>
    <derivirana_varijabla naziv="DomainObject.Predmet.StrankaNazivFormatedOIB_1">RH Ministarstvo financija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Vukovar</item>
    </izvorni_sadrzaj>
    <derivirana_varijabla naziv="DomainObject.Predmet.StrankaListFormated_1">
      <item>RH Ministarstvo financija Porezna uprava Vukovar</item>
    </derivirana_varijabla>
  </DomainObject.Predmet.StrankaListFormated>
  <DomainObject.Predmet.StrankaListFormatedOIB>
    <izvorni_sadrzaj>
      <item>RH Ministarstvo financija Porezna uprava Vukovar, OIB 18683136487</item>
    </izvorni_sadrzaj>
    <derivirana_varijabla naziv="DomainObject.Predmet.StrankaListFormatedOIB_1">
      <item>RH Ministarstvo financija Porezna uprava Vukovar, OIB 18683136487</item>
    </derivirana_varijabla>
  </DomainObject.Predmet.StrankaListFormatedOIB>
  <DomainObject.Predmet.StrankaListFormatedWithAdress>
    <izvorni_sadrzaj>
      <item>RH Ministarstvo financija Porezna uprava Vukovar</item>
    </izvorni_sadrzaj>
    <derivirana_varijabla naziv="DomainObject.Predmet.StrankaListFormatedWithAdress_1">
      <item>RH Ministarstvo financija Porezna uprava Vukovar</item>
    </derivirana_varijabla>
  </DomainObject.Predmet.StrankaListFormatedWithAdress>
  <DomainObject.Predmet.StrankaListFormatedWithAdressOIB>
    <izvorni_sadrzaj>
      <item>RH Ministarstvo financija Porezna uprava Vukovar, OIB 18683136487</item>
    </izvorni_sadrzaj>
    <derivirana_varijabla naziv="DomainObject.Predmet.StrankaListFormatedWithAdressOIB_1">
      <item>RH Ministarstvo financija Porezna uprava Vukovar, OIB 18683136487</item>
    </derivirana_varijabla>
  </DomainObject.Predmet.StrankaListFormatedWithAdressOIB>
  <DomainObject.Predmet.StrankaListNazivFormated>
    <izvorni_sadrzaj>
      <item>RH Ministarstvo financija Porezna uprava Vukovar</item>
    </izvorni_sadrzaj>
    <derivirana_varijabla naziv="DomainObject.Predmet.StrankaListNazivFormated_1">
      <item>RH Ministarstvo financija Porezna uprava Vukovar</item>
    </derivirana_varijabla>
  </DomainObject.Predmet.StrankaListNazivFormated>
  <DomainObject.Predmet.StrankaListNazivFormatedOIB>
    <izvorni_sadrzaj>
      <item>RH Ministarstvo financija Porezna uprava Vukovar, OIB 18683136487</item>
    </izvorni_sadrzaj>
    <derivirana_varijabla naziv="DomainObject.Predmet.StrankaListNazivFormatedOIB_1">
      <item>RH Ministarstvo financija Porezna uprava Vukovar, OIB 18683136487</item>
    </derivirana_varijabla>
  </DomainObject.Predmet.StrankaListNazivFormatedOIB>
  <DomainObject.Predmet.ProtuStrankaListFormated>
    <izvorni_sadrzaj>
      <item>RAF SYSTEM d.o.o. za proizvodnju, projektiranje, consulting i inženjering zastupanog po punomoćniku Josip Godanj</item>
    </izvorni_sadrzaj>
    <derivirana_varijabla naziv="DomainObject.Predmet.ProtuStrankaListFormated_1">
      <item>RAF SYSTEM d.o.o. za proizvodnju, projektiranje, consulting i inženjering zastupanog po punomoćniku Josip Godanj</item>
    </derivirana_varijabla>
  </DomainObject.Predmet.ProtuStrankaListFormated>
  <DomainObject.Predmet.ProtuStrankaListFormatedOIB>
    <izvorni_sadrzaj>
      <item>RAF SYSTEM d.o.o. za proizvodnju, projektiranje, consulting i inženjering, OIB 70542249322 zastupanog po punomoćniku Josip Godanj</item>
    </izvorni_sadrzaj>
    <derivirana_varijabla naziv="DomainObject.Predmet.ProtuStrankaListFormatedOIB_1">
      <item>RAF SYSTEM d.o.o. za proizvodnju, projektiranje, consulting i inženjering, OIB 70542249322 zastupanog po punomoćniku Josip Godanj</item>
    </derivirana_varijabla>
  </DomainObject.Predmet.ProtuStrankaListFormatedOIB>
  <DomainObject.Predmet.ProtuStrankaListFormatedWithAdress>
    <izvorni_sadrzaj>
      <item>RAF SYSTEM d.o.o. za proizvodnju, projektiranje, consulting i inženjering, Ivana Kukuljevića Sakcinskog 40, 32100 Vinkovci zastupanog po punomoćniku Josip Godanj</item>
    </izvorni_sadrzaj>
    <derivirana_varijabla naziv="DomainObject.Predmet.ProtuStrankaListFormatedWithAdress_1">
      <item>RAF SYSTEM d.o.o. za proizvodnju, projektiranje, consulting i inženjering, Ivana Kukuljevića Sakcinskog 40, 32100 Vinkovci zastupanog po punomoćniku Josip Godanj</item>
    </derivirana_varijabla>
  </DomainObject.Predmet.ProtuStrankaListFormatedWithAdress>
  <DomainObject.Predmet.ProtuStrankaListFormatedWithAdressOIB>
    <izvorni_sadrzaj>
      <item>RAF SYSTEM d.o.o. za proizvodnju, projektiranje, consulting i inženjering, OIB 70542249322, Ivana Kukuljevića Sakcinskog 40, 32100 Vinkovci zastupanog po punomoćniku Josip Godanj</item>
    </izvorni_sadrzaj>
    <derivirana_varijabla naziv="DomainObject.Predmet.ProtuStrankaListFormatedWithAdressOIB_1">
      <item>RAF SYSTEM d.o.o. za proizvodnju, projektiranje, consulting i inženjering, OIB 70542249322, Ivana Kukuljevića Sakcinskog 40, 32100 Vinkovci zastupanog po punomoćniku Josip Godanj</item>
    </derivirana_varijabla>
  </DomainObject.Predmet.ProtuStrankaListFormatedWithAdressOIB>
  <DomainObject.Predmet.ProtuStrankaListNazivFormated>
    <izvorni_sadrzaj>
      <item>RAF SYSTEM d.o.o. za proizvodnju, projektiranje, consulting i inženjering</item>
    </izvorni_sadrzaj>
    <derivirana_varijabla naziv="DomainObject.Predmet.ProtuStrankaListNazivFormated_1">
      <item>RAF SYSTEM d.o.o. za proizvodnju, projektiranje, consulting i inženjering</item>
    </derivirana_varijabla>
  </DomainObject.Predmet.ProtuStrankaListNazivFormated>
  <DomainObject.Predmet.ProtuStrankaListNazivFormatedOIB>
    <izvorni_sadrzaj>
      <item>RAF SYSTEM d.o.o. za proizvodnju, projektiranje, consulting i inženjering, OIB 70542249322</item>
    </izvorni_sadrzaj>
    <derivirana_varijabla naziv="DomainObject.Predmet.ProtuStrankaListNazivFormatedOIB_1">
      <item>RAF SYSTEM d.o.o. za proizvodnju, projektiranje, consulting i inženjering, OIB 70542249322</item>
    </derivirana_varijabla>
  </DomainObject.Predmet.ProtuStrankaListNazivFormatedOIB>
  <DomainObject.Predmet.OstaliListFormated>
    <izvorni_sadrzaj>
      <item>ŽDO U VUKOVARU</item>
      <item>Josip Godanj punomoćnik sudionika u postupku RAF SYSTEM d.o.o. za proizvodnju, projektiranje, consulting i inženjering</item>
    </izvorni_sadrzaj>
    <derivirana_varijabla naziv="DomainObject.Predmet.OstaliListFormated_1">
      <item>ŽDO U VUKOVARU</item>
      <item>Josip Godanj punomoćnik sudionika u postupku RAF SYSTEM d.o.o. za proizvodnju, projektiranje, consulting i inženjering</item>
    </derivirana_varijabla>
  </DomainObject.Predmet.OstaliListFormated>
  <DomainObject.Predmet.OstaliListFormatedOIB>
    <izvorni_sadrzaj>
      <item>ŽDO U VUKOVARU</item>
      <item>Josip Godanj, OIB 75741587323 punomoćnik sudionika u postupku RAF SYSTEM d.o.o. za proizvodnju, projektiranje, consulting i inženjering</item>
    </izvorni_sadrzaj>
    <derivirana_varijabla naziv="DomainObject.Predmet.OstaliListFormatedOIB_1">
      <item>ŽDO U VUKOVARU</item>
      <item>Josip Godanj, OIB 75741587323 punomoćnik sudionika u postupku RAF SYSTEM d.o.o. za proizvodnju, projektiranje, consulting i inženjering</item>
    </derivirana_varijabla>
  </DomainObject.Predmet.OstaliListFormatedOIB>
  <DomainObject.Predmet.OstaliListFormatedWithAdress>
    <izvorni_sadrzaj>
      <item>ŽDO U VUKOVARU</item>
      <item>Josip Godanj, Braće Radića 155, 32272 Cerna punomoćnik sudionika u postupku RAF SYSTEM d.o.o. za proizvodnju, projektiranje, consulting i inženjering</item>
    </izvorni_sadrzaj>
    <derivirana_varijabla naziv="DomainObject.Predmet.OstaliListFormatedWithAdress_1">
      <item>ŽDO U VUKOVARU</item>
      <item>Josip Godanj, Braće Radića 155, 32272 Cerna punomoćnik sudionika u postupku RAF SYSTEM d.o.o. za proizvodnju, projektiranje, consulting i inženjering</item>
    </derivirana_varijabla>
  </DomainObject.Predmet.OstaliListFormatedWithAdress>
  <DomainObject.Predmet.OstaliListFormatedWithAdressOIB>
    <izvorni_sadrzaj>
      <item>ŽDO U VUKOVARU</item>
      <item>Josip Godanj, OIB 75741587323, Braće Radića 155, 32272 Cerna punomoćnik sudionika u postupku RAF SYSTEM d.o.o. za proizvodnju, projektiranje, consulting i inženjering</item>
    </izvorni_sadrzaj>
    <derivirana_varijabla naziv="DomainObject.Predmet.OstaliListFormatedWithAdressOIB_1">
      <item>ŽDO U VUKOVARU</item>
      <item>Josip Godanj, OIB 75741587323, Braće Radića 155, 32272 Cerna punomoćnik sudionika u postupku RAF SYSTEM d.o.o. za proizvodnju, projektiranje, consulting i inženjering</item>
    </derivirana_varijabla>
  </DomainObject.Predmet.OstaliListFormatedWithAdressOIB>
  <DomainObject.Predmet.OstaliListNazivFormated>
    <izvorni_sadrzaj>
      <item>ŽDO U VUKOVARU</item>
      <item>Josip Godanj</item>
    </izvorni_sadrzaj>
    <derivirana_varijabla naziv="DomainObject.Predmet.OstaliListNazivFormated_1">
      <item>ŽDO U VUKOVARU</item>
      <item>Josip Godanj</item>
    </derivirana_varijabla>
  </DomainObject.Predmet.OstaliListNazivFormated>
  <DomainObject.Predmet.OstaliListNazivFormatedOIB>
    <izvorni_sadrzaj>
      <item>ŽDO U VUKOVARU</item>
      <item>Josip Godanj, OIB 75741587323</item>
    </izvorni_sadrzaj>
    <derivirana_varijabla naziv="DomainObject.Predmet.OstaliListNazivFormatedOIB_1">
      <item>ŽDO U VUKOVARU</item>
      <item>Josip Godanj, OIB 75741587323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Vukovar</izvorni_sadrzaj>
    <derivirana_varijabla naziv="DomainObject.Predmet.StrankaIDrugi_1">RH Ministarstvo financija Porezna uprava Vukovar</derivirana_varijabla>
  </DomainObject.Predmet.StrankaIDrugi>
  <DomainObject.Predmet.ProtustrankaIDrugi>
    <izvorni_sadrzaj>RAF SYSTEM d.o.o. za proizvodnju, projektiranje, consulting i inženjering</izvorni_sadrzaj>
    <derivirana_varijabla naziv="DomainObject.Predmet.ProtustrankaIDrugi_1">RAF SYSTEM d.o.o. za proizvodnju, projektiranje, consulting i inženjering</derivirana_varijabla>
  </DomainObject.Predmet.ProtustrankaIDrugi>
  <DomainObject.Predmet.StrankaIDrugiAdressOIB>
    <izvorni_sadrzaj>RH Ministarstvo financija Porezna uprava Vukovar, OIB 18683136487</izvorni_sadrzaj>
    <derivirana_varijabla naziv="DomainObject.Predmet.StrankaIDrugiAdressOIB_1">RH Ministarstvo financija Porezna uprava Vukovar, OIB 18683136487</derivirana_varijabla>
  </DomainObject.Predmet.StrankaIDrugiAdressOIB>
  <DomainObject.Predmet.ProtustrankaIDrugiAdressOIB>
    <izvorni_sadrzaj>RAF SYSTEM d.o.o. za proizvodnju, projektiranje, consulting i inženjering, OIB 70542249322, Ivana Kukuljevića Sakcinskog 40, 32100 Vinkovci</izvorni_sadrzaj>
    <derivirana_varijabla naziv="DomainObject.Predmet.ProtustrankaIDrugiAdressOIB_1">RAF SYSTEM d.o.o. za proizvodnju, projektiranje, consulting i inženjering, OIB 70542249322, Ivana Kukuljevića Sakcinskog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 SYSTEM d.o.o. za proizvodnju, projektiranje, consulting i inženjering</item>
      <item>RH Ministarstvo financija Porezna uprava Vukovar</item>
      <item>ŽDO U VUKOVARU</item>
      <item>Josip Godanj</item>
    </izvorni_sadrzaj>
    <derivirana_varijabla naziv="DomainObject.Predmet.SudioniciListNaziv_1">
      <item>RAF SYSTEM d.o.o. za proizvodnju, projektiranje, consulting i inženjering</item>
      <item>RH Ministarstvo financija Porezna uprava Vukovar</item>
      <item>ŽDO U VUKOVARU</item>
      <item>Josip Godanj</item>
    </derivirana_varijabla>
  </DomainObject.Predmet.SudioniciListNaziv>
  <DomainObject.Predmet.SudioniciListAdressOIB>
    <izvorni_sadrzaj>
      <item>RAF SYSTEM d.o.o. za proizvodnju, projektiranje, consulting i inženjering, OIB 70542249322, Ivana Kukuljevića Sakcinskog 40,32100 Vinkovci</item>
      <item>RH Ministarstvo financija Porezna uprava Vukovar, OIB 18683136487</item>
      <item>ŽDO U VUKOVARU</item>
      <item>Josip Godanj, OIB 75741587323, Braće Radića 155,32272 Cerna</item>
    </izvorni_sadrzaj>
    <derivirana_varijabla naziv="DomainObject.Predmet.SudioniciListAdressOIB_1">
      <item>RAF SYSTEM d.o.o. za proizvodnju, projektiranje, consulting i inženjering, OIB 70542249322, Ivana Kukuljevića Sakcinskog 40,32100 Vinkovci</item>
      <item>RH Ministarstvo financija Porezna uprava Vukovar, OIB 18683136487</item>
      <item>ŽDO U VUKOVARU</item>
      <item>Josip Godanj, OIB 75741587323, Braće Radića 155,32272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70542249322</item>
      <item>, OIB 18683136487</item>
      <item>, OIB null</item>
      <item>, OIB 75741587323</item>
    </izvorni_sadrzaj>
    <derivirana_varijabla naziv="DomainObject.Predmet.SudioniciListNazivOIB_1">
      <item>, OIB 70542249322</item>
      <item>, OIB 18683136487</item>
      <item>, OIB null</item>
      <item>, OIB 75741587323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B10EC-8619-44B8-B557-4BDD21FEE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450</properties:Words>
  <properties:Characters>2546</properties:Characters>
  <properties:Lines>143</properties:Lines>
  <properties:Paragraphs>23</properties:Paragraphs>
  <properties:TotalTime>573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2017-06-06T10:00:00Z</dcterms:modified>
  <cp:revision>418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