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2b1f" w14:paraId="f122b1f" w:rsidRDefault="006557E9" w:rsidP="00910611" w:rsidR="006557E9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7E9" w:rsidP="00910611" w:rsidR="006557E9">
      <w:r>
        <w:rPr>
          <w:rFonts w:eastAsia="MS Mincho"/>
        </w:rPr>
        <w:t>REPUBLIKA HRVATSKA</w:t>
      </w:r>
    </w:p>
    <w:p w:rsidRDefault="006557E9" w:rsidP="00910611" w:rsidR="006557E9">
      <w:r>
        <w:rPr>
          <w:rFonts w:eastAsia="MS Mincho"/>
        </w:rPr>
        <w:t>TRGOVAČKI SUD U RIJECI</w:t>
      </w:r>
    </w:p>
    <w:p w:rsidRDefault="006557E9" w:rsidR="006557E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DC7897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DC7897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DC7897">
      <w:pPr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DC7897">
      <w:pPr>
        <w:jc w:val="center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DC7897">
      <w:pPr>
        <w:jc w:val="center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DC7897">
      <w:pPr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DC7897">
      <w:pPr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5B5525" w:rsidRPr="00DC7897">
        <w:rPr>
          <w:rFonts w:hAnsi="Times New Roman" w:ascii="Times New Roman"/>
          <w:b w:val="false"/>
          <w:lang w:val="hr-HR"/>
        </w:rPr>
        <w:t>u nastavljanju postupka zbog naknadne diobe Stečajne mase iza EUROPAMETALI trgovačko društvo za proizvodnju, promet i trgovinu, društvo s ograničenom odgovornošću u stečaju Zagreb (Grad Zagreb), Preradovićeva 13, OIB: 98307841215</w:t>
      </w:r>
      <w:r w:rsidRPr="00DC7897">
        <w:rPr>
          <w:rFonts w:hAnsi="Times New Roman" w:ascii="Times New Roman"/>
          <w:b w:val="false"/>
          <w:lang w:val="hr-HR"/>
        </w:rPr>
        <w:t>, na temelju čl.247. st.3. u vezi sa čl.441. st. 2. Stečajnog zakona (NN 71/15</w:t>
      </w:r>
      <w:r w:rsidR="000325BE" w:rsidRPr="00DC7897">
        <w:rPr>
          <w:rFonts w:hAnsi="Times New Roman" w:ascii="Times New Roman"/>
          <w:b w:val="false"/>
          <w:lang w:val="hr-HR"/>
        </w:rPr>
        <w:t>, 104/17</w:t>
      </w:r>
      <w:r w:rsidRPr="00DC7897">
        <w:rPr>
          <w:rFonts w:hAnsi="Times New Roman" w:ascii="Times New Roman"/>
          <w:b w:val="false"/>
          <w:lang w:val="hr-HR"/>
        </w:rPr>
        <w:t xml:space="preserve">), dana </w:t>
      </w:r>
      <w:r w:rsidR="005B5525" w:rsidRPr="00DC7897">
        <w:rPr>
          <w:rFonts w:hAnsi="Times New Roman" w:ascii="Times New Roman"/>
          <w:b w:val="false"/>
          <w:lang w:val="hr-HR"/>
        </w:rPr>
        <w:t xml:space="preserve"> 12. listopada</w:t>
      </w:r>
      <w:r w:rsidR="000325BE" w:rsidRPr="00DC7897">
        <w:rPr>
          <w:rFonts w:hAnsi="Times New Roman" w:ascii="Times New Roman"/>
          <w:b w:val="false"/>
          <w:lang w:val="hr-HR"/>
        </w:rPr>
        <w:t xml:space="preserve"> 2018.</w:t>
      </w:r>
    </w:p>
    <w:p w:rsidRDefault="00B310F2" w:rsidP="00B310F2" w:rsidR="00B310F2" w:rsidRPr="00DC7897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DC7897">
      <w:pPr>
        <w:jc w:val="center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DC7897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DC7897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DC7897" w:rsidRPr="00DC7897">
        <w:rPr>
          <w:rFonts w:hAnsi="Times New Roman" w:ascii="Times New Roman"/>
          <w:b w:val="false"/>
          <w:lang w:val="hr-HR"/>
        </w:rPr>
        <w:t>Općinskog suda u Rijeci, zemljišnoknjižni odjel Rijeka, k.č.br. 1574/127 u naravi gospodarska zgrada, nadstrešnica i ind. dvorište površine 1895 m2,  upisano u ZK ul.2139,  Katastarska općina: 324655, Kukuljanovo</w:t>
      </w:r>
      <w:r w:rsidRPr="00DC7897">
        <w:rPr>
          <w:rFonts w:hAnsi="Times New Roman" w:ascii="Times New Roman"/>
          <w:b w:val="false"/>
          <w:lang w:val="hr-HR"/>
        </w:rPr>
        <w:t xml:space="preserve">, iznosi  </w:t>
      </w:r>
      <w:r w:rsidR="00DC7897" w:rsidRPr="00DC7897">
        <w:rPr>
          <w:rFonts w:hAnsi="Times New Roman" w:ascii="Times New Roman"/>
          <w:b w:val="false"/>
          <w:lang w:val="hr-HR"/>
        </w:rPr>
        <w:t xml:space="preserve"> 4.134.777,21 kn</w:t>
      </w:r>
      <w:r w:rsidRPr="00DC7897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DC7897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DC7897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 </w:t>
      </w:r>
      <w:r w:rsidRPr="00DC7897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DC7897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DC7897">
      <w:pPr>
        <w:jc w:val="center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DC7897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III. </w:t>
      </w:r>
      <w:r w:rsidR="00B310F2" w:rsidRPr="00DC7897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DC7897">
        <w:rPr>
          <w:rFonts w:hAnsi="Times New Roman" w:ascii="Times New Roman"/>
          <w:b w:val="false"/>
          <w:lang w:val="hr-HR"/>
        </w:rPr>
        <w:t xml:space="preserve">te </w:t>
      </w:r>
      <w:r w:rsidR="00B310F2" w:rsidRPr="00DC7897">
        <w:rPr>
          <w:rFonts w:hAnsi="Times New Roman" w:ascii="Times New Roman"/>
          <w:b w:val="false"/>
          <w:lang w:val="hr-HR"/>
        </w:rPr>
        <w:t>na</w:t>
      </w:r>
      <w:r w:rsidRPr="00DC7897">
        <w:rPr>
          <w:rFonts w:hAnsi="Times New Roman" w:ascii="Times New Roman"/>
          <w:b w:val="false"/>
          <w:lang w:val="hr-HR"/>
        </w:rPr>
        <w:t xml:space="preserve"> </w:t>
      </w:r>
      <w:r w:rsidR="00B310F2" w:rsidRPr="00DC7897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DC7897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DC7897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IV. </w:t>
      </w:r>
      <w:r w:rsidR="00B310F2" w:rsidRPr="00DC7897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DC7897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DC7897">
        <w:rPr>
          <w:rFonts w:hAnsi="Times New Roman" w:ascii="Times New Roman"/>
          <w:b w:val="false"/>
          <w:lang w:val="hr-HR"/>
        </w:rPr>
        <w:t xml:space="preserve">u zemljišnim knjigama </w:t>
      </w:r>
      <w:r w:rsidR="00DC7897" w:rsidRPr="00DC7897">
        <w:rPr>
          <w:rFonts w:hAnsi="Times New Roman" w:ascii="Times New Roman"/>
          <w:b w:val="false"/>
          <w:lang w:val="hr-HR"/>
        </w:rPr>
        <w:t>Općinskog suda u Rijeci, zemljišnoknjižni odjel Rijeka, k.č.br. 1574/127 u naravi gospodarska zgrada, nadstrešnica i ind. dvorište površine 1895 m2,  upisano u ZK ul.2139,  Katastarska općina: 324655, Kukuljanovo</w:t>
      </w:r>
      <w:r w:rsidRPr="00DC7897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DC789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DC7897" w:rsidRPr="00DC7897">
        <w:rPr>
          <w:rFonts w:hAnsi="Times New Roman" w:ascii="Times New Roman"/>
          <w:b w:val="false"/>
          <w:lang w:val="hr-HR"/>
        </w:rPr>
        <w:t>4.134.777,21 </w:t>
      </w:r>
      <w:r w:rsidR="00F9335D" w:rsidRPr="00DC7897">
        <w:rPr>
          <w:rFonts w:hAnsi="Times New Roman" w:ascii="Times New Roman"/>
          <w:b w:val="false"/>
          <w:lang w:val="hr-HR"/>
        </w:rPr>
        <w:t>kn</w:t>
      </w:r>
      <w:r w:rsidRPr="00DC7897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DC789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DC7897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DC7897">
        <w:rPr>
          <w:rFonts w:hAnsi="Times New Roman" w:ascii="Times New Roman"/>
          <w:b w:val="false"/>
          <w:lang w:val="hr-HR"/>
        </w:rPr>
        <w:t xml:space="preserve"> što iznosi </w:t>
      </w:r>
      <w:r w:rsidR="00DC7897" w:rsidRPr="00DC7897">
        <w:rPr>
          <w:rFonts w:hAnsi="Times New Roman" w:ascii="Times New Roman"/>
          <w:b w:val="false"/>
          <w:lang w:val="hr-HR"/>
        </w:rPr>
        <w:t xml:space="preserve"> 3.101.082,90</w:t>
      </w:r>
      <w:r w:rsidR="00A46E8A" w:rsidRPr="00DC7897">
        <w:rPr>
          <w:rFonts w:hAnsi="Times New Roman" w:ascii="Times New Roman"/>
          <w:b w:val="false"/>
          <w:lang w:val="hr-HR"/>
        </w:rPr>
        <w:t xml:space="preserve"> kn</w:t>
      </w:r>
      <w:r w:rsidRPr="00DC7897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DC7897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DC7897">
        <w:rPr>
          <w:rFonts w:hAnsi="Times New Roman" w:ascii="Times New Roman"/>
          <w:b w:val="false"/>
          <w:lang w:val="hr-HR"/>
        </w:rPr>
        <w:t xml:space="preserve"> što iznosi </w:t>
      </w:r>
      <w:r w:rsidR="00DC7897" w:rsidRPr="00DC7897">
        <w:rPr>
          <w:rFonts w:hAnsi="Times New Roman" w:ascii="Times New Roman"/>
          <w:b w:val="false"/>
          <w:lang w:val="hr-HR"/>
        </w:rPr>
        <w:t xml:space="preserve"> 2.067.388,60</w:t>
      </w:r>
      <w:r w:rsidR="00A46E8A" w:rsidRPr="00DC7897">
        <w:rPr>
          <w:rFonts w:hAnsi="Times New Roman" w:ascii="Times New Roman"/>
          <w:b w:val="false"/>
          <w:lang w:val="hr-HR"/>
        </w:rPr>
        <w:t xml:space="preserve"> kn</w:t>
      </w:r>
      <w:r w:rsidRPr="00DC7897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DC7897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DC7897">
        <w:rPr>
          <w:rFonts w:hAnsi="Times New Roman" w:ascii="Times New Roman"/>
          <w:b w:val="false"/>
          <w:lang w:val="hr-HR"/>
        </w:rPr>
        <w:t xml:space="preserve"> što iznosi </w:t>
      </w:r>
      <w:r w:rsidR="00DC7897" w:rsidRPr="00DC7897">
        <w:rPr>
          <w:rFonts w:hAnsi="Times New Roman" w:ascii="Times New Roman"/>
          <w:b w:val="false"/>
          <w:lang w:val="hr-HR"/>
        </w:rPr>
        <w:t xml:space="preserve"> 1.033.694,30</w:t>
      </w:r>
      <w:r w:rsidR="00A46E8A" w:rsidRPr="00DC7897">
        <w:rPr>
          <w:rFonts w:hAnsi="Times New Roman" w:ascii="Times New Roman"/>
          <w:b w:val="false"/>
          <w:lang w:val="hr-HR"/>
        </w:rPr>
        <w:t xml:space="preserve"> kn</w:t>
      </w:r>
      <w:r w:rsidRPr="00DC7897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DC7897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DC7897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DC7897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DC7897">
        <w:rPr>
          <w:rFonts w:hAnsi="Times New Roman" w:ascii="Times New Roman"/>
          <w:b w:val="false"/>
          <w:lang w:val="hr-HR"/>
        </w:rPr>
        <w:t>, 104/17</w:t>
      </w:r>
      <w:r w:rsidR="00DC0EA3" w:rsidRPr="00DC7897">
        <w:rPr>
          <w:rFonts w:hAnsi="Times New Roman" w:ascii="Times New Roman"/>
          <w:b w:val="false"/>
          <w:lang w:val="hr-HR"/>
        </w:rPr>
        <w:t>)</w:t>
      </w:r>
      <w:r w:rsidRPr="00DC7897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DC789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DC7897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DC7897" w:rsidRPr="00DC7897">
        <w:rPr>
          <w:rFonts w:hAnsi="Times New Roman" w:ascii="Times New Roman"/>
          <w:b w:val="false"/>
          <w:lang w:val="hr-HR"/>
        </w:rPr>
        <w:t>Općinskog suda u Rijeci, zemljišnoknjižni odjel Rijeka, k.č.br. 1574/127 u naravi gospodarska zgrada, nadstrešnica i ind. dvorište površine 1895 m2,  upisano u ZK ul.2139,  Katastarska općina: 324655, Kukuljanovo</w:t>
      </w:r>
      <w:r w:rsidR="00F9335D" w:rsidRPr="00DC7897">
        <w:rPr>
          <w:rFonts w:hAnsi="Times New Roman" w:ascii="Times New Roman"/>
          <w:b w:val="false"/>
          <w:lang w:val="hr-HR"/>
        </w:rPr>
        <w:t xml:space="preserve"> </w:t>
      </w:r>
      <w:r w:rsidRPr="00DC7897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DC7897" w:rsidP="00DC7897" w:rsidR="00DC7897" w:rsidRPr="00DC7897">
      <w:pPr>
        <w:pStyle w:val="Odlomakpopisa"/>
        <w:numPr>
          <w:ilvl w:val="0"/>
          <w:numId w:val="7"/>
        </w:numPr>
        <w:contextualSpacing/>
        <w:jc w:val="both"/>
        <w:rPr>
          <w:rFonts w:hAnsi="Times New Roman" w:ascii="Times New Roman"/>
          <w:b w:val="false"/>
          <w:color w:val="000000"/>
          <w:lang w:val="hr-HR"/>
        </w:rPr>
      </w:pPr>
      <w:r w:rsidRPr="00DC7897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Ugovora o međusobnom poslovnom odnosu solemn. dana 17. travnja 2007. pod posl.br. OV-7696/07., uknjiženo je pravo zaloga, u iznosu od 200.000,00 EUR u kunskoj protuvrijednosti obračunatih po srednjem tečaju HNB važećem na dan plaćanja s ugovorenim kamatama, troškovima i drugim uvjetima, za korist: </w:t>
      </w:r>
      <w:r w:rsidRPr="00DC7897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CROATIA BANKA D.D. ZAGREB, PODRUŽNICA RIJEKA , RIVA BODULI BR. 1;</w:t>
      </w:r>
    </w:p>
    <w:p w:rsidRDefault="00DC7897" w:rsidP="00DC7897" w:rsidR="00DC7897" w:rsidRPr="00DC7897">
      <w:pPr>
        <w:pStyle w:val="Odlomakpopisa"/>
        <w:numPr>
          <w:ilvl w:val="0"/>
          <w:numId w:val="7"/>
        </w:numPr>
        <w:contextualSpacing/>
        <w:jc w:val="both"/>
        <w:rPr>
          <w:rFonts w:hAnsi="Times New Roman" w:ascii="Times New Roman"/>
          <w:b w:val="false"/>
          <w:color w:val="000000"/>
          <w:lang w:val="hr-HR"/>
        </w:rPr>
      </w:pPr>
      <w:r w:rsidRPr="00DC7897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Ugovora o međusobnom poslovnom odnosu sa Sporazumom o zasnivanju založnog prava-hipoteke na nekretninama od 04. svibnja 2010. solem. pod posl.br. OV-5340/10 uknjiženo je pravo zaloga za iznos glavnice od 200.000,00 EUR uvećano za kamate, naknade i troškove sukladano ugovoru za korist: </w:t>
      </w:r>
      <w:r w:rsidRPr="00DC7897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CROATIA BANKA D.D. ZAGREB, PODRUŽNICA RIJEKA, OIB: 32247795989, RIVA BODULI 1;</w:t>
      </w:r>
    </w:p>
    <w:p w:rsidRDefault="00DC7897" w:rsidP="00DC7897" w:rsidR="00DC7897" w:rsidRPr="00DC7897">
      <w:pPr>
        <w:pStyle w:val="Odlomakpopisa"/>
        <w:numPr>
          <w:ilvl w:val="0"/>
          <w:numId w:val="7"/>
        </w:numPr>
        <w:contextualSpacing/>
        <w:jc w:val="both"/>
        <w:rPr>
          <w:rFonts w:hAnsi="Times New Roman" w:ascii="Times New Roman"/>
          <w:b w:val="false"/>
          <w:color w:val="000000"/>
          <w:lang w:val="hr-HR"/>
        </w:rPr>
      </w:pPr>
      <w:r w:rsidRPr="00DC7897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Ugovora o međusobnom poslovnom odnosu sa Sporazumom o zasnivanju založnog prava-hipoteke na nekretninama od 04. svibnja 2010. solem. pod posl.br. OV-5340/10 uknjiženo je pravo zaloga u iznosu kunske protuvrijednosti od 200.000,00 EUR po srednjem tečaju Hrvatske Narodne Banke za EUR na dan plaćanja uvećano za kamate, naknade i druge troškove, te ostale iz uvjete iz Ugovora o MPO, za korist: </w:t>
      </w:r>
      <w:r w:rsidRPr="00DC7897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CROATIA BANKA D.D. ZAGREB, PODRUŽNICA RIJEKA, OIB: 32247795989, RIVA BODULI 1;</w:t>
      </w:r>
    </w:p>
    <w:p w:rsidRDefault="00DC7897" w:rsidP="00DC7897" w:rsidR="00DC7897" w:rsidRPr="00DC7897">
      <w:pPr>
        <w:pStyle w:val="Odlomakpopisa"/>
        <w:numPr>
          <w:ilvl w:val="0"/>
          <w:numId w:val="7"/>
        </w:numPr>
        <w:contextualSpacing/>
        <w:jc w:val="both"/>
        <w:rPr>
          <w:rFonts w:hAnsi="Times New Roman" w:ascii="Times New Roman"/>
          <w:b w:val="false"/>
          <w:color w:val="000000"/>
          <w:lang w:val="hr-HR"/>
        </w:rPr>
      </w:pPr>
      <w:r w:rsidRPr="00DC7897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Ugovora o međusobnom poslovnom odnosu broj 07-11 sa Sporazumom o zasnivanju založnog prava-hipoteke na nekretninama od 21. prosinca 2011.g. . solem. pod posl.br. OV-14971/11, uknjiženo je pravo zaloga u iznosu kunske protuvrijednosti 400.000,00 EUR po srednjem tečaju Hrvatske Narodne Banke za EUR na dan plaćanja uvećano za kamate, nakande i druge troškove, te ostale iz uvjete iz Ugovora , za korist: </w:t>
      </w:r>
      <w:r w:rsidRPr="00DC7897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CROATIA BANKA D.D. ZAGREB, OIB: 32247795989, ZAGREB, KVATERNIKOV TRG 9;</w:t>
      </w:r>
    </w:p>
    <w:p w:rsidRDefault="00DC7897" w:rsidP="00DC7897" w:rsidR="00DC7897" w:rsidRPr="00DC7897">
      <w:pPr>
        <w:pStyle w:val="Odlomakpopisa"/>
        <w:numPr>
          <w:ilvl w:val="0"/>
          <w:numId w:val="7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na temelju Ugovora o međusobnom poslovnom odnosu broj 04-14 sa sporazumom o zasnivanju založnog prava-hipoteke na nekretnini od 12. prosinca 2014. javnobilježnički solemniziran pod posl.br. OV-13538/14 uknjiženo je pravo zaloga, za iznos glavnice od 558.000,00 EUR u iznosu kunske protuvrijednosti po srednjem tečaju HNB , uvećano za pripadajuće kamate, nakande i troškove sukladno ugovoru za korist:</w:t>
      </w:r>
      <w:r w:rsidRPr="00DC7897">
        <w:rPr>
          <w:rFonts w:hAnsi="Times New Roman" w:ascii="Times New Roman"/>
          <w:b w:val="false"/>
          <w:bCs/>
          <w:color w:val="000000"/>
          <w:bdr w:frame="true" w:space="0" w:sz="0" w:color="auto" w:val="none"/>
          <w:lang w:val="hr-HR"/>
        </w:rPr>
        <w:t xml:space="preserve"> CROATIA BANKA D.D., OIB: 32247795989, ZAGREB, KVATERNIKOV TRG 9, PODRUŽNICA RIJEKA;</w:t>
      </w:r>
    </w:p>
    <w:p w:rsidRDefault="005B5525" w:rsidP="005B5525" w:rsidR="00582BCC" w:rsidRPr="00DC7897">
      <w:pPr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      </w:t>
      </w:r>
      <w:r w:rsidR="00CB1864" w:rsidRPr="00DC7897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DC789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DC7897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DC7897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DC789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DC7897">
        <w:rPr>
          <w:rFonts w:hAnsi="Times New Roman" w:ascii="Times New Roman"/>
          <w:b w:val="false"/>
          <w:lang w:val="hr-HR"/>
        </w:rPr>
        <w:t xml:space="preserve"> odnosno iznos od </w:t>
      </w:r>
      <w:r w:rsidR="00DC7897" w:rsidRPr="00DC7897">
        <w:rPr>
          <w:rFonts w:hAnsi="Times New Roman" w:ascii="Times New Roman"/>
          <w:b w:val="false"/>
          <w:lang w:val="hr-HR"/>
        </w:rPr>
        <w:t>413.477,72 </w:t>
      </w:r>
      <w:r w:rsidR="00BD7F35" w:rsidRPr="00DC7897">
        <w:rPr>
          <w:rFonts w:hAnsi="Times New Roman" w:ascii="Times New Roman"/>
          <w:b w:val="false"/>
          <w:lang w:val="hr-HR"/>
        </w:rPr>
        <w:t>kn</w:t>
      </w:r>
      <w:r w:rsidRPr="00DC7897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DC789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dražbeni korak iznosi </w:t>
      </w:r>
      <w:r w:rsidR="00DC7897" w:rsidRPr="00DC7897">
        <w:rPr>
          <w:rFonts w:hAnsi="Times New Roman" w:ascii="Times New Roman"/>
          <w:b w:val="false"/>
          <w:lang w:val="hr-HR"/>
        </w:rPr>
        <w:t>5</w:t>
      </w:r>
      <w:r w:rsidRPr="00DC7897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DC789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DC789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DC7897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DC7897">
        <w:rPr>
          <w:rFonts w:hAnsi="Times New Roman" w:ascii="Times New Roman"/>
          <w:b w:val="false"/>
          <w:lang w:val="hr-HR"/>
        </w:rPr>
        <w:t xml:space="preserve">im upraviteljem </w:t>
      </w:r>
      <w:r w:rsidR="005B5525" w:rsidRPr="00DC7897">
        <w:rPr>
          <w:rFonts w:hAnsi="Times New Roman" w:ascii="Times New Roman"/>
          <w:b w:val="false"/>
          <w:lang w:val="hr-HR"/>
        </w:rPr>
        <w:t>Stjepanom Lovićem, OIB: 25964288839, Preradovićeva 13, Zagreb</w:t>
      </w:r>
      <w:r w:rsidR="00F9335D" w:rsidRPr="00DC7897">
        <w:rPr>
          <w:rFonts w:hAnsi="Times New Roman" w:ascii="Times New Roman"/>
          <w:b w:val="false"/>
          <w:lang w:val="hr-HR"/>
        </w:rPr>
        <w:t xml:space="preserve">, Rijeka </w:t>
      </w:r>
      <w:r w:rsidR="008D3E5A" w:rsidRPr="00DC7897">
        <w:rPr>
          <w:rFonts w:hAnsi="Times New Roman" w:ascii="Times New Roman"/>
          <w:b w:val="false"/>
          <w:lang w:val="hr-HR"/>
        </w:rPr>
        <w:t xml:space="preserve"> koj</w:t>
      </w:r>
      <w:r w:rsidR="00F9335D" w:rsidRPr="00DC7897">
        <w:rPr>
          <w:rFonts w:hAnsi="Times New Roman" w:ascii="Times New Roman"/>
          <w:b w:val="false"/>
          <w:lang w:val="hr-HR"/>
        </w:rPr>
        <w:t>eg</w:t>
      </w:r>
      <w:r w:rsidR="008D3E5A" w:rsidRPr="00DC7897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DC7897">
        <w:rPr>
          <w:rFonts w:hAnsi="Times New Roman" w:ascii="Times New Roman"/>
          <w:b w:val="false"/>
          <w:lang w:val="hr-HR"/>
        </w:rPr>
        <w:t>09</w:t>
      </w:r>
      <w:r w:rsidR="005B5525" w:rsidRPr="00DC7897">
        <w:rPr>
          <w:rFonts w:hAnsi="Times New Roman" w:ascii="Times New Roman"/>
          <w:b w:val="false"/>
          <w:lang w:val="hr-HR"/>
        </w:rPr>
        <w:t>8</w:t>
      </w:r>
      <w:r w:rsidR="00BD7F35" w:rsidRPr="00DC7897">
        <w:rPr>
          <w:rFonts w:hAnsi="Times New Roman" w:ascii="Times New Roman"/>
          <w:b w:val="false"/>
          <w:lang w:val="hr-HR"/>
        </w:rPr>
        <w:t>/</w:t>
      </w:r>
      <w:r w:rsidR="005B5525" w:rsidRPr="00DC7897">
        <w:rPr>
          <w:rFonts w:hAnsi="Times New Roman" w:ascii="Times New Roman"/>
          <w:b w:val="false"/>
          <w:lang w:val="hr-HR"/>
        </w:rPr>
        <w:t>422-130</w:t>
      </w:r>
      <w:r w:rsidRPr="00DC7897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DC7897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DC7897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>
      <w:pPr>
        <w:jc w:val="center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Rijeka</w:t>
      </w:r>
      <w:r w:rsidR="00B310F2" w:rsidRPr="00DC7897">
        <w:rPr>
          <w:rFonts w:hAnsi="Times New Roman" w:ascii="Times New Roman"/>
          <w:b w:val="false"/>
          <w:lang w:val="hr-HR"/>
        </w:rPr>
        <w:t xml:space="preserve">, </w:t>
      </w:r>
      <w:r w:rsidR="005B5525" w:rsidRPr="00DC7897">
        <w:rPr>
          <w:rFonts w:hAnsi="Times New Roman" w:ascii="Times New Roman"/>
          <w:b w:val="false"/>
          <w:lang w:val="hr-HR"/>
        </w:rPr>
        <w:t xml:space="preserve"> 12. listopada</w:t>
      </w:r>
      <w:r w:rsidR="001C5B2F" w:rsidRPr="00DC7897">
        <w:rPr>
          <w:rFonts w:hAnsi="Times New Roman" w:ascii="Times New Roman"/>
          <w:b w:val="false"/>
          <w:lang w:val="hr-HR"/>
        </w:rPr>
        <w:t xml:space="preserve"> 2018.</w:t>
      </w:r>
      <w:r w:rsidR="00B310F2" w:rsidRPr="00DC7897">
        <w:rPr>
          <w:rFonts w:hAnsi="Times New Roman" w:ascii="Times New Roman"/>
          <w:b w:val="false"/>
          <w:lang w:val="hr-HR"/>
        </w:rPr>
        <w:tab/>
      </w:r>
      <w:r w:rsidR="00B310F2" w:rsidRPr="00DC7897">
        <w:rPr>
          <w:rFonts w:hAnsi="Times New Roman" w:ascii="Times New Roman"/>
          <w:b w:val="false"/>
          <w:lang w:val="hr-HR"/>
        </w:rPr>
        <w:tab/>
      </w:r>
    </w:p>
    <w:p w:rsidRDefault="006557E9" w:rsidP="00B310F2" w:rsidR="006557E9" w:rsidRPr="00DC7897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R="00B310F2" w:rsidRPr="00DC7897">
      <w:pPr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</w:t>
      </w:r>
      <w:r w:rsidR="00F9335D" w:rsidRPr="00DC7897">
        <w:rPr>
          <w:rFonts w:hAnsi="Times New Roman" w:ascii="Times New Roman"/>
          <w:b w:val="false"/>
          <w:lang w:val="hr-HR"/>
        </w:rPr>
        <w:t xml:space="preserve">        </w:t>
      </w:r>
      <w:r w:rsidRPr="00DC7897">
        <w:rPr>
          <w:rFonts w:hAnsi="Times New Roman" w:ascii="Times New Roman"/>
          <w:b w:val="false"/>
          <w:lang w:val="hr-HR"/>
        </w:rPr>
        <w:t xml:space="preserve"> Sudac</w:t>
      </w:r>
    </w:p>
    <w:p w:rsidRDefault="00B310F2" w:rsidR="00B310F2" w:rsidRPr="00DC7897">
      <w:pPr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DC7897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DC7897">
      <w:pPr>
        <w:jc w:val="right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DC7897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DC7897">
      <w:pPr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DC7897">
      <w:pPr>
        <w:jc w:val="both"/>
        <w:rPr>
          <w:rFonts w:hAnsi="Times New Roman" w:ascii="Times New Roman"/>
          <w:b w:val="false"/>
          <w:lang w:val="hr-HR"/>
        </w:rPr>
      </w:pPr>
      <w:r w:rsidRPr="00DC7897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DC7897">
          <w:rPr>
            <w:rFonts w:hAnsi="Times New Roman" w:ascii="Times New Roman"/>
            <w:b w:val="false"/>
            <w:lang w:val="hr-HR"/>
          </w:rPr>
          <w:t>11. st</w:t>
        </w:r>
      </w:smartTag>
      <w:r w:rsidRPr="00DC7897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D7F35" w:rsidR="00BD7F35" w:rsidRPr="00DC7897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DC789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E94" w:rsidP="00B310F2" w:rsidR="00122E94">
      <w:r>
        <w:separator/>
      </w:r>
    </w:p>
  </w:endnote>
  <w:endnote w:id="0" w:type="continuationSeparator">
    <w:p w:rsidRDefault="00122E94" w:rsidP="00B310F2" w:rsidR="00122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092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9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2092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E94" w:rsidP="00B310F2" w:rsidR="00122E94">
      <w:r>
        <w:separator/>
      </w:r>
    </w:p>
  </w:footnote>
  <w:footnote w:id="0" w:type="continuationSeparator">
    <w:p w:rsidRDefault="00122E94" w:rsidP="00B310F2" w:rsidR="00122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5B5525">
      <w:rPr>
        <w:rFonts w:hAnsi="Times New Roman" w:ascii="Times New Roman"/>
        <w:b w:val="false"/>
      </w:rPr>
      <w:t xml:space="preserve"> 581/2017</w:t>
    </w:r>
    <w:r w:rsidR="006557E9">
      <w:rPr>
        <w:rFonts w:hAnsi="Times New Roman" w:ascii="Times New Roman"/>
        <w:b w:val="false"/>
      </w:rPr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17B67"/>
    <w:rsid w:val="000325BE"/>
    <w:rsid w:val="00084C43"/>
    <w:rsid w:val="000B617D"/>
    <w:rsid w:val="000D63B0"/>
    <w:rsid w:val="000F4F8D"/>
    <w:rsid w:val="00122E94"/>
    <w:rsid w:val="00141F9B"/>
    <w:rsid w:val="001C5B2F"/>
    <w:rsid w:val="001E0597"/>
    <w:rsid w:val="002162F6"/>
    <w:rsid w:val="00267BBB"/>
    <w:rsid w:val="002F4C8B"/>
    <w:rsid w:val="00352788"/>
    <w:rsid w:val="003541B1"/>
    <w:rsid w:val="003D2633"/>
    <w:rsid w:val="003D652E"/>
    <w:rsid w:val="00407A03"/>
    <w:rsid w:val="0043333F"/>
    <w:rsid w:val="00453F86"/>
    <w:rsid w:val="004F6C16"/>
    <w:rsid w:val="00520689"/>
    <w:rsid w:val="00520927"/>
    <w:rsid w:val="00582BCC"/>
    <w:rsid w:val="005B452E"/>
    <w:rsid w:val="005B5525"/>
    <w:rsid w:val="006557E9"/>
    <w:rsid w:val="00674056"/>
    <w:rsid w:val="00726ED0"/>
    <w:rsid w:val="0076139A"/>
    <w:rsid w:val="007B6D04"/>
    <w:rsid w:val="00836506"/>
    <w:rsid w:val="00875006"/>
    <w:rsid w:val="008B59B7"/>
    <w:rsid w:val="008D3E5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7F35"/>
    <w:rsid w:val="00C15009"/>
    <w:rsid w:val="00C17835"/>
    <w:rsid w:val="00CB1864"/>
    <w:rsid w:val="00D502DC"/>
    <w:rsid w:val="00D67E91"/>
    <w:rsid w:val="00DA4AC8"/>
    <w:rsid w:val="00DC0EA3"/>
    <w:rsid w:val="00DC7897"/>
    <w:rsid w:val="00E518D1"/>
    <w:rsid w:val="00ED0D53"/>
    <w:rsid w:val="00F9335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0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0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7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76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St-326/16</izvorni_sadrzaj>
    <derivirana_varijabla naziv="DomainObject.Predmet.PrimjedbaSuca_1">Nastavak postupka radi naknadne diobe,
veza St-326/16</derivirana_varijabla>
  </DomainObject.Predmet.PrimjedbaSuca>
  <DomainObject.Predmet.ProtustrankaFormated>
    <izvorni_sadrzaj>  Stečajna masa iza EUROPAMETALI d.o.o.</izvorni_sadrzaj>
    <derivirana_varijabla naziv="DomainObject.Predmet.ProtustrankaFormated_1">  Stečajna masa iza EUROPAMETALI d.o.o.</derivirana_varijabla>
  </DomainObject.Predmet.ProtustrankaFormated>
  <DomainObject.Predmet.ProtustrankaFormatedOIB>
    <izvorni_sadrzaj>  Stečajna masa iza EUROPAMETALI d.o.o., OIB 77433113516</izvorni_sadrzaj>
    <derivirana_varijabla naziv="DomainObject.Predmet.ProtustrankaFormatedOIB_1">  Stečajna masa iza EUROPAMETALI d.o.o., OIB 77433113516</derivirana_varijabla>
  </DomainObject.Predmet.ProtustrankaFormatedOIB>
  <DomainObject.Predmet.ProtustrankaFormatedWithAdress>
    <izvorni_sadrzaj> Stečajna masa iza EUROPAMETALI d.o.o., Kukuljanovo bb, 51223 Škrljevo</izvorni_sadrzaj>
    <derivirana_varijabla naziv="DomainObject.Predmet.ProtustrankaFormatedWithAdress_1"> Stečajna masa iza EUROPAMETALI d.o.o., Kukuljanovo bb, 51223 Škrljevo</derivirana_varijabla>
  </DomainObject.Predmet.ProtustrankaFormatedWithAdress>
  <DomainObject.Predmet.ProtustrankaFormatedWithAdressOIB>
    <izvorni_sadrzaj> Stečajna masa iza EUROPAMETALI d.o.o., OIB 77433113516, Kukuljanovo bb, 51223 Škrljevo</izvorni_sadrzaj>
    <derivirana_varijabla naziv="DomainObject.Predmet.ProtustrankaFormatedWithAdressOIB_1"> Stečajna masa iza EUROPAMETALI d.o.o., OIB 77433113516, Kukuljanovo bb, 51223 Škrljevo</derivirana_varijabla>
  </DomainObject.Predmet.ProtustrankaFormatedWithAdressOIB>
  <DomainObject.Predmet.ProtustrankaWithAdress>
    <izvorni_sadrzaj>Stečajna masa iza EUROPAMETALI d.o.o. Kukuljanovo bb, 51223 Škrljevo</izvorni_sadrzaj>
    <derivirana_varijabla naziv="DomainObject.Predmet.ProtustrankaWithAdress_1">Stečajna masa iza EUROPAMETALI d.o.o. Kukuljanovo bb, 51223 Škrljevo</derivirana_varijabla>
  </DomainObject.Predmet.ProtustrankaWithAdress>
  <DomainObject.Predmet.ProtustrankaWithAdressOIB>
    <izvorni_sadrzaj>Stečajna masa iza EUROPAMETALI d.o.o., OIB 77433113516, Kukuljanovo bb, 51223 Škrljevo</izvorni_sadrzaj>
    <derivirana_varijabla naziv="DomainObject.Predmet.ProtustrankaWithAdressOIB_1">Stečajna masa iza EUROPAMETALI d.o.o., OIB 77433113516, Kukuljanovo bb, 51223 Škrljevo</derivirana_varijabla>
  </DomainObject.Predmet.ProtustrankaWithAdressOIB>
  <DomainObject.Predmet.ProtustrankaNazivFormated>
    <izvorni_sadrzaj>Stečajna masa iza EUROPAMETALI d.o.o.</izvorni_sadrzaj>
    <derivirana_varijabla naziv="DomainObject.Predmet.ProtustrankaNazivFormated_1">Stečajna masa iza EUROPAMETALI d.o.o.</derivirana_varijabla>
  </DomainObject.Predmet.ProtustrankaNazivFormated>
  <DomainObject.Predmet.ProtustrankaNazivFormatedOIB>
    <izvorni_sadrzaj>Stečajna masa iza EUROPAMETALI d.o.o., OIB 77433113516</izvorni_sadrzaj>
    <derivirana_varijabla naziv="DomainObject.Predmet.ProtustrankaNazivFormatedOIB_1">Stečajna masa iza EUROPAMETALI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LOVIĆ stečajni upravitelj</izvorni_sadrzaj>
    <derivirana_varijabla naziv="DomainObject.Predmet.StrankaFormated_1">  STJEPAN LOVIĆ stečajni upravitelj</derivirana_varijabla>
  </DomainObject.Predmet.StrankaFormated>
  <DomainObject.Predmet.StrankaFormatedOIB>
    <izvorni_sadrzaj>  STJEPAN LOVIĆ stečajni upravitelj, OIB 25964288839</izvorni_sadrzaj>
    <derivirana_varijabla naziv="DomainObject.Predmet.StrankaFormatedOIB_1">  STJEPAN LOVIĆ stečajni upravitelj, OIB 25964288839</derivirana_varijabla>
  </DomainObject.Predmet.StrankaFormatedOIB>
  <DomainObject.Predmet.StrankaFormatedWithAdress>
    <izvorni_sadrzaj> STJEPAN LOVIĆ stečajni upravitelj, Preradovićeva 13, 10000 Zagreb</izvorni_sadrzaj>
    <derivirana_varijabla naziv="DomainObject.Predmet.StrankaFormatedWithAdress_1"> STJEPAN LOVIĆ stečajni upravitelj, Preradovićeva 13, 10000 Zagreb</derivirana_varijabla>
  </DomainObject.Predmet.StrankaFormatedWithAdress>
  <DomainObject.Predmet.StrankaFormatedWithAdressOIB>
    <izvorni_sadrzaj> STJEPAN LOVIĆ stečajni upravitelj, OIB 25964288839, Preradovićeva 13, 10000 Zagreb</izvorni_sadrzaj>
    <derivirana_varijabla naziv="DomainObject.Predmet.StrankaFormatedWithAdressOIB_1"> STJEPAN LOVIĆ stečajni upravitelj, OIB 25964288839, Preradovićeva 13, 10000 Zagreb</derivirana_varijabla>
  </DomainObject.Predmet.StrankaFormatedWithAdressOIB>
  <DomainObject.Predmet.StrankaWithAdress>
    <izvorni_sadrzaj>STJEPAN LOVIĆ stečajni upravitelj Preradovićeva 13,10000 Zagreb</izvorni_sadrzaj>
    <derivirana_varijabla naziv="DomainObject.Predmet.StrankaWithAdress_1">STJEPAN LOVIĆ stečajni upravitelj Preradovićeva 13,10000 Zagreb</derivirana_varijabla>
  </DomainObject.Predmet.StrankaWithAdress>
  <DomainObject.Predmet.StrankaWithAdressOIB>
    <izvorni_sadrzaj>STJEPAN LOVIĆ stečajni upravitelj, OIB 25964288839, Preradovićeva 13,10000 Zagreb</izvorni_sadrzaj>
    <derivirana_varijabla naziv="DomainObject.Predmet.StrankaWithAdressOIB_1">STJEPAN LOVIĆ stečajni upravitelj, OIB 25964288839, Preradovićeva 13,10000 Zagreb</derivirana_varijabla>
  </DomainObject.Predmet.StrankaWithAdressOIB>
  <DomainObject.Predmet.StrankaNazivFormated>
    <izvorni_sadrzaj>STJEPAN LOVIĆ stečajni upravitelj</izvorni_sadrzaj>
    <derivirana_varijabla naziv="DomainObject.Predmet.StrankaNazivFormated_1">STJEPAN LOVIĆ stečajni upravitelj</derivirana_varijabla>
  </DomainObject.Predmet.StrankaNazivFormated>
  <DomainObject.Predmet.StrankaNazivFormatedOIB>
    <izvorni_sadrzaj>STJEPAN LOVIĆ stečajni upravitelj, OIB 25964288839</izvorni_sadrzaj>
    <derivirana_varijabla naziv="DomainObject.Predmet.StrankaNazivFormatedOIB_1">STJEPAN LOVIĆ stečajni upravitelj, OIB 25964288839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STJEPAN LOVIĆ stečajni upravitelj</item>
    </izvorni_sadrzaj>
    <derivirana_varijabla naziv="DomainObject.Predmet.StrankaListFormated_1">
      <item>STJEPAN LOVIĆ stečajni upravitelj</item>
    </derivirana_varijabla>
  </DomainObject.Predmet.StrankaListFormated>
  <DomainObject.Predmet.StrankaListFormatedOIB>
    <izvorni_sadrzaj>
      <item>STJEPAN LOVIĆ stečajni upravitelj, OIB 25964288839</item>
    </izvorni_sadrzaj>
    <derivirana_varijabla naziv="DomainObject.Predmet.StrankaListFormatedOIB_1">
      <item>STJEPAN LOVIĆ stečajni upravitelj, OIB 25964288839</item>
    </derivirana_varijabla>
  </DomainObject.Predmet.StrankaListFormatedOIB>
  <DomainObject.Predmet.StrankaListFormatedWithAdress>
    <izvorni_sadrzaj>
      <item>STJEPAN LOVIĆ stečajni upravitelj, Preradovićeva 13, 10000 Zagreb</item>
    </izvorni_sadrzaj>
    <derivirana_varijabla naziv="DomainObject.Predmet.StrankaListFormatedWithAdress_1">
      <item>STJEPAN LOVIĆ stečajni upravitelj, Preradovićeva 13, 10000 Zagreb</item>
    </derivirana_varijabla>
  </DomainObject.Predmet.StrankaListFormatedWithAdress>
  <DomainObject.Predmet.StrankaListFormatedWithAdressOIB>
    <izvorni_sadrzaj>
      <item>STJEPAN LOVIĆ stečajni upravitelj, OIB 25964288839, Preradovićeva 13, 10000 Zagreb</item>
    </izvorni_sadrzaj>
    <derivirana_varijabla naziv="DomainObject.Predmet.StrankaListFormatedWithAdressOIB_1">
      <item>STJEPAN LOVIĆ stečajni upravitelj, OIB 25964288839, Preradovićeva 13, 10000 Zagreb</item>
    </derivirana_varijabla>
  </DomainObject.Predmet.StrankaListFormatedWithAdressOIB>
  <DomainObject.Predmet.StrankaListNazivFormated>
    <izvorni_sadrzaj>
      <item>STJEPAN LOVIĆ stečajni upravitelj</item>
    </izvorni_sadrzaj>
    <derivirana_varijabla naziv="DomainObject.Predmet.StrankaListNazivFormated_1">
      <item>STJEPAN LOVIĆ stečajni upravitelj</item>
    </derivirana_varijabla>
  </DomainObject.Predmet.StrankaListNazivFormated>
  <DomainObject.Predmet.StrankaListNazivFormatedOIB>
    <izvorni_sadrzaj>
      <item>STJEPAN LOVIĆ stečajni upravitelj, OIB 25964288839</item>
    </izvorni_sadrzaj>
    <derivirana_varijabla naziv="DomainObject.Predmet.StrankaListNazivFormatedOIB_1">
      <item>STJEPAN LOVIĆ stečajni upravitelj, OIB 25964288839</item>
    </derivirana_varijabla>
  </DomainObject.Predmet.StrankaListNazivFormatedOIB>
  <DomainObject.Predmet.ProtuStrankaListFormated>
    <izvorni_sadrzaj>
      <item>Stečajna masa iza EUROPAMETALI d.o.o.</item>
    </izvorni_sadrzaj>
    <derivirana_varijabla naziv="DomainObject.Predmet.ProtuStrankaListFormated_1">
      <item>Stečajna masa iza EUROPAMETALI d.o.o.</item>
    </derivirana_varijabla>
  </DomainObject.Predmet.ProtuStrankaListFormated>
  <DomainObject.Predmet.ProtuStrankaListFormatedOIB>
    <izvorni_sadrzaj>
      <item>Stečajna masa iza EUROPAMETALI d.o.o., OIB 77433113516</item>
    </izvorni_sadrzaj>
    <derivirana_varijabla naziv="DomainObject.Predmet.ProtuStrankaListFormatedOIB_1">
      <item>Stečajna masa iza EUROPAMETALI d.o.o., OIB 77433113516</item>
    </derivirana_varijabla>
  </DomainObject.Predmet.ProtuStrankaListFormatedOIB>
  <DomainObject.Predmet.ProtuStrankaListFormatedWithAdress>
    <izvorni_sadrzaj>
      <item>Stečajna masa iza EUROPAMETALI d.o.o., Kukuljanovo bb, 51223 Škrljevo</item>
    </izvorni_sadrzaj>
    <derivirana_varijabla naziv="DomainObject.Predmet.ProtuStrankaListFormatedWithAdress_1">
      <item>Stečajna masa iza EUROPAMETALI d.o.o., Kukuljanovo bb, 51223 Škrljevo</item>
    </derivirana_varijabla>
  </DomainObject.Predmet.ProtuStrankaListFormatedWithAdress>
  <DomainObject.Predmet.ProtuStrankaListFormatedWithAdressOIB>
    <izvorni_sadrzaj>
      <item>Stečajna masa iza EUROPAMETALI d.o.o., OIB 77433113516, Kukuljanovo bb, 51223 Škrljevo</item>
    </izvorni_sadrzaj>
    <derivirana_varijabla naziv="DomainObject.Predmet.ProtuStrankaListFormatedWithAdressOIB_1">
      <item>Stečajna masa iza EUROPAMETALI d.o.o., OIB 77433113516, Kukuljanovo bb, 51223 Škrljevo</item>
    </derivirana_varijabla>
  </DomainObject.Predmet.ProtuStrankaListFormatedWithAdressOIB>
  <DomainObject.Predmet.ProtuStrankaListNazivFormated>
    <izvorni_sadrzaj>
      <item>Stečajna masa iza EUROPAMETALI d.o.o.</item>
    </izvorni_sadrzaj>
    <derivirana_varijabla naziv="DomainObject.Predmet.ProtuStrankaListNazivFormated_1">
      <item>Stečajna masa iza EUROPAMETALI d.o.o.</item>
    </derivirana_varijabla>
  </DomainObject.Predmet.ProtuStrankaListNazivFormated>
  <DomainObject.Predmet.ProtuStrankaListNazivFormatedOIB>
    <izvorni_sadrzaj>
      <item>Stečajna masa iza EUROPAMETALI d.o.o., OIB 77433113516</item>
    </izvorni_sadrzaj>
    <derivirana_varijabla naziv="DomainObject.Predmet.ProtuStrankaListNazivFormatedOIB_1">
      <item>Stečajna masa iza EUROPAMETALI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LOVIĆ stečajni upravitelj</izvorni_sadrzaj>
    <derivirana_varijabla naziv="DomainObject.Predmet.StrankaIDrugi_1">STJEPAN LOVIĆ stečajni upravitelj</derivirana_varijabla>
  </DomainObject.Predmet.StrankaIDrugi>
  <DomainObject.Predmet.ProtustrankaIDrugi>
    <izvorni_sadrzaj>Stečajna masa iza EUROPAMETALI d.o.o.</izvorni_sadrzaj>
    <derivirana_varijabla naziv="DomainObject.Predmet.ProtustrankaIDrugi_1">Stečajna masa iza EUROPAMETALI d.o.o.</derivirana_varijabla>
  </DomainObject.Predmet.ProtustrankaIDrugi>
  <DomainObject.Predmet.StrankaIDrugiAdressOIB>
    <izvorni_sadrzaj>STJEPAN LOVIĆ stečajni upravitelj, OIB 25964288839, Preradovićeva 13, 10000 Zagreb</izvorni_sadrzaj>
    <derivirana_varijabla naziv="DomainObject.Predmet.StrankaIDrugiAdressOIB_1">STJEPAN LOVIĆ stečajni upravitelj, OIB 25964288839, Preradovićeva 13, 10000 Zagreb</derivirana_varijabla>
  </DomainObject.Predmet.StrankaIDrugiAdressOIB>
  <DomainObject.Predmet.ProtustrankaIDrugiAdressOIB>
    <izvorni_sadrzaj>Stečajna masa iza EUROPAMETALI d.o.o., OIB 77433113516, Kukuljanovo bb, 51223 Škrljevo</izvorni_sadrzaj>
    <derivirana_varijabla naziv="DomainObject.Predmet.ProtustrankaIDrugiAdressOIB_1">Stečajna masa iza EUROPAMETALI d.o.o., OIB 77433113516,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LOVIĆ stečajni upravitelj</item>
      <item>Stečajna masa iza EUROPAMETALI d.o.o.</item>
    </izvorni_sadrzaj>
    <derivirana_varijabla naziv="DomainObject.Predmet.SudioniciListNaziv_1">
      <item>STJEPAN LOVIĆ stečajni upravitelj</item>
      <item>Stečajna masa iza EUROPAMETALI d.o.o.</item>
    </derivirana_varijabla>
  </DomainObject.Predmet.SudioniciListNaziv>
  <DomainObject.Predmet.SudioniciListAdressOIB>
    <izvorni_sadrzaj>
      <item>STJEPAN LOVIĆ stečajni upravitelj, OIB 25964288839, Preradovićeva 13,10000 Zagreb</item>
      <item>Stečajna masa iza EUROPAMETALI d.o.o., OIB 77433113516, Kukuljanovo bb,51223 Škrljevo</item>
    </izvorni_sadrzaj>
    <derivirana_varijabla naziv="DomainObject.Predmet.SudioniciListAdressOIB_1">
      <item>STJEPAN LOVIĆ stečajni upravitelj, OIB 25964288839, Preradovićeva 13,10000 Zagreb</item>
      <item>Stečajna masa iza EUROPAMETALI d.o.o., OIB 77433113516,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25964288839</item>
      <item>, OIB 77433113516</item>
    </izvorni_sadrzaj>
    <derivirana_varijabla naziv="DomainObject.Predmet.SudioniciListNazivOIB_1">
      <item>, OIB 25964288839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St-581/2017-22</izvorni_sadrzaj>
    <derivirana_varijabla naziv="DomainObject.PredzadnjaOdlukaIzPredmeta.Oznaka_1">St-581/2017-22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5494</properties:Characters>
  <properties:Lines>118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2018-10-12T08:59:00Z</dcterms:created>
  <dc:creator>Vera Jelenović</dc:creator>
  <cp:lastModifiedBy>Danijela Fumić</cp:lastModifiedBy>
  <cp:lastPrinted>2016-09-21T08:59:00Z</cp:lastPrinted>
  <dcterms:modified xmlns:xsi="http://www.w3.org/2001/XMLSchema-instance" xsi:type="dcterms:W3CDTF">2018-10-12T09:00:00Z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(581 17 zaključak prodaja fina2.docx)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