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dc2c" w14:paraId="fe1dc2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E12A5E">
        <w:t>2</w:t>
      </w:r>
      <w:r w:rsidR="00565140">
        <w:t>86</w:t>
      </w:r>
      <w:r w:rsidR="00E12A5E">
        <w:t>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565140">
        <w:t>ISIDOR MATKOVIĆ j.d.o</w:t>
      </w:r>
      <w:r w:rsidR="00E12A5E">
        <w:t xml:space="preserve">.o. za </w:t>
      </w:r>
      <w:r w:rsidR="00565140">
        <w:t>ugostiteljstvo</w:t>
      </w:r>
      <w:r w:rsidR="00E12A5E">
        <w:t xml:space="preserve"> </w:t>
      </w:r>
      <w:r w:rsidR="00A30626">
        <w:t xml:space="preserve">Zagreb, </w:t>
      </w:r>
      <w:r w:rsidR="00565140">
        <w:t>Krapinska 5</w:t>
      </w:r>
      <w:r w:rsidR="00ED13B1">
        <w:t xml:space="preserve">, </w:t>
      </w:r>
      <w:r w:rsidR="00EB00A8">
        <w:t xml:space="preserve">OIB </w:t>
      </w:r>
      <w:r w:rsidR="00565140">
        <w:t>99938874419</w:t>
      </w:r>
      <w:r w:rsidR="00EB00A8">
        <w:t>, MBS 0</w:t>
      </w:r>
      <w:r w:rsidR="00565140">
        <w:t>81011055</w:t>
      </w:r>
      <w:r w:rsidR="00EB00A8">
        <w:t>,</w:t>
      </w:r>
      <w:r w:rsidR="003D193F">
        <w:t xml:space="preserve"> </w:t>
      </w:r>
      <w:r w:rsidR="0002766D">
        <w:t>temeljem čla</w:t>
      </w:r>
      <w:r>
        <w:t>nka 430. Stečajnog zakona („Narodne novine“ 71/15, dalje SZ-a), dana</w:t>
      </w:r>
      <w:r w:rsidR="00565140">
        <w:t xml:space="preserve"> 17. v</w:t>
      </w:r>
      <w:r w:rsidR="00614684">
        <w:t xml:space="preserve">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565140">
        <w:t>ISIDOR MATKOVIĆ j.d.o.o. za ugostiteljstvo Zagreb, Krapinska 5, OIB 99938874419, MBS 081011055</w:t>
      </w:r>
      <w:r w:rsidR="006E4744">
        <w:t xml:space="preserve">, </w:t>
      </w:r>
      <w:r>
        <w:t>iznosi</w:t>
      </w:r>
      <w:r w:rsidR="00614684">
        <w:t xml:space="preserve"> </w:t>
      </w:r>
      <w:r w:rsidR="00565140">
        <w:t>15.429,57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E12A5E">
        <w:t>2</w:t>
      </w:r>
      <w:r w:rsidR="00565140">
        <w:t>86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5140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1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sudvima</izvorni_sadrzaj>
    <derivirana_varijabla naziv="DomainObject.Predmet.PrimjedbaSuca_1">čl. 11 Zakona o sudvima</derivirana_varijabla>
  </DomainObject.Predmet.PrimjedbaSuca>
  <DomainObject.Predmet.ProtustrankaFormated>
    <izvorni_sadrzaj>  ISIDOR MATKOVIĆ j.d.o.o.</izvorni_sadrzaj>
    <derivirana_varijabla naziv="DomainObject.Predmet.ProtustrankaFormated_1">  ISIDOR MATKOVIĆ j.d.o.o.</derivirana_varijabla>
  </DomainObject.Predmet.ProtustrankaFormated>
  <DomainObject.Predmet.ProtustrankaFormatedOIB>
    <izvorni_sadrzaj>  ISIDOR MATKOVIĆ j.d.o.o., OIB 99938874419</izvorni_sadrzaj>
    <derivirana_varijabla naziv="DomainObject.Predmet.ProtustrankaFormatedOIB_1">  ISIDOR MATKOVIĆ j.d.o.o., OIB 99938874419</derivirana_varijabla>
  </DomainObject.Predmet.ProtustrankaFormatedOIB>
  <DomainObject.Predmet.ProtustrankaFormatedWithAdress>
    <izvorni_sadrzaj> ISIDOR MATKOVIĆ j.d.o.o., Krapinska 5, 10000 Zagreb</izvorni_sadrzaj>
    <derivirana_varijabla naziv="DomainObject.Predmet.ProtustrankaFormatedWithAdress_1"> ISIDOR MATKOVIĆ j.d.o.o., Krapinska 5, 10000 Zagreb</derivirana_varijabla>
  </DomainObject.Predmet.ProtustrankaFormatedWithAdress>
  <DomainObject.Predmet.ProtustrankaFormatedWithAdressOIB>
    <izvorni_sadrzaj> ISIDOR MATKOVIĆ j.d.o.o., OIB 99938874419, Krapinska 5, 10000 Zagreb</izvorni_sadrzaj>
    <derivirana_varijabla naziv="DomainObject.Predmet.ProtustrankaFormatedWithAdressOIB_1"> ISIDOR MATKOVIĆ j.d.o.o., OIB 99938874419, Krapinska 5, 10000 Zagreb</derivirana_varijabla>
  </DomainObject.Predmet.ProtustrankaFormatedWithAdressOIB>
  <DomainObject.Predmet.ProtustrankaWithAdress>
    <izvorni_sadrzaj>ISIDOR MATKOVIĆ j.d.o.o. Krapinska 5, 10000 Zagreb</izvorni_sadrzaj>
    <derivirana_varijabla naziv="DomainObject.Predmet.ProtustrankaWithAdress_1">ISIDOR MATKOVIĆ j.d.o.o. Krapinska 5, 10000 Zagreb</derivirana_varijabla>
  </DomainObject.Predmet.ProtustrankaWithAdress>
  <DomainObject.Predmet.ProtustrankaWithAdressOIB>
    <izvorni_sadrzaj>ISIDOR MATKOVIĆ j.d.o.o., OIB 99938874419, Krapinska 5, 10000 Zagreb</izvorni_sadrzaj>
    <derivirana_varijabla naziv="DomainObject.Predmet.ProtustrankaWithAdressOIB_1">ISIDOR MATKOVIĆ j.d.o.o., OIB 99938874419, Krapinska 5, 10000 Zagreb</derivirana_varijabla>
  </DomainObject.Predmet.ProtustrankaWithAdressOIB>
  <DomainObject.Predmet.ProtustrankaNazivFormated>
    <izvorni_sadrzaj>ISIDOR MATKOVIĆ j.d.o.o.</izvorni_sadrzaj>
    <derivirana_varijabla naziv="DomainObject.Predmet.ProtustrankaNazivFormated_1">ISIDOR MATKOVIĆ j.d.o.o.</derivirana_varijabla>
  </DomainObject.Predmet.ProtustrankaNazivFormated>
  <DomainObject.Predmet.ProtustrankaNazivFormatedOIB>
    <izvorni_sadrzaj>ISIDOR MATKOVIĆ j.d.o.o., OIB 99938874419</izvorni_sadrzaj>
    <derivirana_varijabla naziv="DomainObject.Predmet.ProtustrankaNazivFormatedOIB_1">ISIDOR MATKOVIĆ j.d.o.o., OIB 99938874419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ISIDOR MATKOVIĆ j.d.o.o.</item>
    </izvorni_sadrzaj>
    <derivirana_varijabla naziv="DomainObject.Predmet.ProtuStrankaListFormated_1">
      <item>ISIDOR MATKOVIĆ j.d.o.o.</item>
    </derivirana_varijabla>
  </DomainObject.Predmet.ProtuStrankaListFormated>
  <DomainObject.Predmet.ProtuStrankaListFormatedOIB>
    <izvorni_sadrzaj>
      <item>ISIDOR MATKOVIĆ j.d.o.o., OIB 99938874419</item>
    </izvorni_sadrzaj>
    <derivirana_varijabla naziv="DomainObject.Predmet.ProtuStrankaListFormatedOIB_1">
      <item>ISIDOR MATKOVIĆ j.d.o.o., OIB 99938874419</item>
    </derivirana_varijabla>
  </DomainObject.Predmet.ProtuStrankaListFormatedOIB>
  <DomainObject.Predmet.ProtuStrankaListFormatedWithAdress>
    <izvorni_sadrzaj>
      <item>ISIDOR MATKOVIĆ j.d.o.o., Krapinska 5, 10000 Zagreb</item>
    </izvorni_sadrzaj>
    <derivirana_varijabla naziv="DomainObject.Predmet.ProtuStrankaListFormatedWithAdress_1">
      <item>ISIDOR MATKOVIĆ j.d.o.o., Krapinska 5, 10000 Zagreb</item>
    </derivirana_varijabla>
  </DomainObject.Predmet.ProtuStrankaListFormatedWithAdress>
  <DomainObject.Predmet.ProtuStrankaListFormatedWithAdressOIB>
    <izvorni_sadrzaj>
      <item>ISIDOR MATKOVIĆ j.d.o.o., OIB 99938874419, Krapinska 5, 10000 Zagreb</item>
    </izvorni_sadrzaj>
    <derivirana_varijabla naziv="DomainObject.Predmet.ProtuStrankaListFormatedWithAdressOIB_1">
      <item>ISIDOR MATKOVIĆ j.d.o.o., OIB 99938874419, Krapinska 5, 10000 Zagreb</item>
    </derivirana_varijabla>
  </DomainObject.Predmet.ProtuStrankaListFormatedWithAdressOIB>
  <DomainObject.Predmet.ProtuStrankaListNazivFormated>
    <izvorni_sadrzaj>
      <item>ISIDOR MATKOVIĆ j.d.o.o.</item>
    </izvorni_sadrzaj>
    <derivirana_varijabla naziv="DomainObject.Predmet.ProtuStrankaListNazivFormated_1">
      <item>ISIDOR MATKOVIĆ j.d.o.o.</item>
    </derivirana_varijabla>
  </DomainObject.Predmet.ProtuStrankaListNazivFormated>
  <DomainObject.Predmet.ProtuStrankaListNazivFormatedOIB>
    <izvorni_sadrzaj>
      <item>ISIDOR MATKOVIĆ j.d.o.o., OIB 99938874419</item>
    </izvorni_sadrzaj>
    <derivirana_varijabla naziv="DomainObject.Predmet.ProtuStrankaListNazivFormatedOIB_1">
      <item>ISIDOR MATKOVIĆ j.d.o.o., OIB 99938874419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ISIDOR MATKOVIĆ j.d.o.o.</izvorni_sadrzaj>
    <derivirana_varijabla naziv="DomainObject.Predmet.ProtustrankaIDrugi_1">ISIDOR MATKOVIĆ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ISIDOR MATKOVIĆ j.d.o.o., OIB 99938874419, Krapinska 5, 10000 Zagreb</izvorni_sadrzaj>
    <derivirana_varijabla naziv="DomainObject.Predmet.ProtustrankaIDrugiAdressOIB_1">ISIDOR MATKOVIĆ j.d.o.o., OIB 99938874419,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ISIDOR MATKOVIĆ j.d.o.o.</item>
      <item>FINA Regionalni centar Zagreb</item>
    </izvorni_sadrzaj>
    <derivirana_varijabla naziv="DomainObject.Predmet.SudioniciListNaziv_1">
      <item>ISIDOR MATKOVIĆ j.d.o.o.</item>
      <item>FINA Regionalni centar Zagreb</item>
    </derivirana_varijabla>
  </DomainObject.Predmet.SudioniciListNaziv>
  <DomainObject.Predmet.SudioniciListAdressOIB>
    <izvorni_sadrzaj>
      <item>ISIDOR MATKOVIĆ j.d.o.o., OIB 99938874419, Krapinska 5,10000 Zagreb</item>
      <item>FINA Regionalni centar Zagreb, OIB 85821130368, Trg svibanjskih žrtava 1995. 1,10000 Zagreb</item>
    </izvorni_sadrzaj>
    <derivirana_varijabla naziv="DomainObject.Predmet.SudioniciListAdressOIB_1">
      <item>ISIDOR MATKOVIĆ j.d.o.o., OIB 99938874419, Krapinska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99938874419</item>
      <item>, OIB 85821130368</item>
    </izvorni_sadrzaj>
    <derivirana_varijabla naziv="DomainObject.Predmet.SudioniciListNazivOIB_1">
      <item>, OIB 99938874419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BA12C-FDB2-4282-BCA1-9C789AF96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1850</properties:Characters>
  <properties:Lines>49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2017-02-17T13:16:00Z</cp:lastPrinted>
  <dcterms:modified xmlns:xsi="http://www.w3.org/2001/XMLSchema-instance" xsi:type="dcterms:W3CDTF">2017-02-17T13:16:00Z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