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9812" w14:paraId="25b9812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B704FE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414FEC">
        <w:rPr>
          <w:rFonts w:cs="Times New Roman"/>
        </w:rPr>
        <w:t>DOMIVA d.o.o., OIB 42927904833, Koprivnica, dr. Nikole Sertića 78/a</w:t>
      </w:r>
      <w:r w:rsidRPr="00BA3155">
        <w:rPr>
          <w:rFonts w:cs="Times New Roman"/>
        </w:rPr>
        <w:t xml:space="preserve">, dana </w:t>
      </w:r>
      <w:r w:rsidR="00414FEC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414FEC">
        <w:rPr>
          <w:rFonts w:cs="Times New Roman"/>
        </w:rPr>
        <w:t>DOMIVA d.o.o., OIB 42927904833, Koprivnica, dr. Nikole Sertića 78/a</w:t>
      </w:r>
      <w:r w:rsidRPr="00BA3155">
        <w:rPr>
          <w:rFonts w:cs="Times New Roman"/>
        </w:rPr>
        <w:t xml:space="preserve">, s danom </w:t>
      </w:r>
      <w:r w:rsidR="00414FEC">
        <w:rPr>
          <w:rFonts w:cs="Times New Roman"/>
        </w:rPr>
        <w:t>7. ožujka 2016.</w:t>
      </w:r>
      <w:r>
        <w:rPr>
          <w:rFonts w:cs="Times New Roman"/>
        </w:rPr>
        <w:t xml:space="preserve"> u </w:t>
      </w:r>
      <w:r w:rsidR="00414FEC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414FEC">
        <w:rPr>
          <w:rFonts w:cs="Times New Roman"/>
        </w:rPr>
        <w:t>DOMIVA d.o.o., OIB 42927904833, Koprivnica, dr. Nikole Sertića 78/a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414FEC">
        <w:rPr>
          <w:rFonts w:cs="Times New Roman"/>
        </w:rPr>
        <w:t>Hrvoje Kraljičković, OIB 63875916042, iz Zagreba, Trg hrvatskih velikana 4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414FEC" w:rsidRPr="00414FEC">
        <w:rPr>
          <w:rFonts w:cs="Times New Roman"/>
        </w:rPr>
        <w:t>DOMIVA d.o.o., OIB 42927904833, Koprivnica, dr. Nikole Sertića 78/a</w:t>
      </w:r>
      <w:r w:rsidRPr="00414FEC">
        <w:rPr>
          <w:rFonts w:cs="Times New Roman"/>
        </w:rPr>
        <w:t>, bit će brisan iz 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414FEC">
        <w:rPr>
          <w:rFonts w:cs="Times New Roman"/>
        </w:rPr>
        <w:t>25.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414FEC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 w:rsidR="00414FEC">
        <w:rPr>
          <w:rFonts w:cs="Times New Roman"/>
        </w:rPr>
        <w:t xml:space="preserve"> 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9D5F93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414FEC">
        <w:rPr>
          <w:rFonts w:cs="Times New Roman"/>
        </w:rPr>
        <w:t>DOMIVA d.o.o., Koprivnica, dr. Nikole Sertića 78/a</w:t>
      </w:r>
      <w:r w:rsidR="00414FEC" w:rsidRPr="00521255">
        <w:rPr>
          <w:rFonts w:cs="Times New Roman"/>
          <w:color w:themeColor="accent6" w:val="F79646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414FEC">
        <w:rPr>
          <w:rFonts w:cs="Times New Roman"/>
        </w:rPr>
        <w:t xml:space="preserve">Direktor </w:t>
      </w:r>
      <w:r>
        <w:rPr>
          <w:rFonts w:cs="Times New Roman"/>
        </w:rPr>
        <w:t xml:space="preserve">dužnika, </w:t>
      </w:r>
      <w:r w:rsidR="00414FEC">
        <w:rPr>
          <w:rFonts w:cs="Times New Roman"/>
        </w:rPr>
        <w:t>Renata Geci, Koprivnica, dr. Nikole Sertića 78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414FEC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>Ministarstvo financija, Porezna uprava, Područni ured Sjeverna Hrvatska, Ispostava Koprivnica, Hrvatske državnosti 7</w:t>
      </w:r>
    </w:p>
    <w:p w:rsidRDefault="00BA3155" w:rsidP="00BA3155" w:rsidR="00BA3155" w:rsidRPr="00414FE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14FEC">
        <w:rPr>
          <w:rFonts w:cs="Times New Roman"/>
        </w:rPr>
        <w:t>Stečajni upravitelj</w:t>
      </w:r>
      <w:r w:rsidR="00414FEC">
        <w:rPr>
          <w:rFonts w:cs="Times New Roman"/>
        </w:rPr>
        <w:t>,</w:t>
      </w:r>
      <w:r w:rsidRPr="00414FEC">
        <w:rPr>
          <w:rFonts w:cs="Times New Roman"/>
        </w:rPr>
        <w:t xml:space="preserve"> </w:t>
      </w:r>
      <w:r w:rsidR="00414FEC" w:rsidRPr="00414FEC">
        <w:rPr>
          <w:rFonts w:cs="Times New Roman"/>
        </w:rPr>
        <w:t>Hrvoje Kraljičković, Zagreb, Trg hrvatskih velikana 4</w:t>
      </w:r>
    </w:p>
    <w:p w:rsidRDefault="00DF5515" w:rsidP="00E550E1" w:rsidR="00414FEC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9D5F93" w:rsidP="009D5F93" w:rsidR="009D5F93">
      <w:pPr>
        <w:spacing w:after="0"/>
        <w:rPr>
          <w:rFonts w:cs="Times New Roman"/>
        </w:rPr>
      </w:pPr>
    </w:p>
    <w:p w:rsidRDefault="009D5F93" w:rsidP="009D5F93" w:rsidR="009D5F93">
      <w:pPr>
        <w:spacing w:after="0"/>
        <w:rPr>
          <w:rFonts w:cs="Times New Roman"/>
        </w:rPr>
      </w:pPr>
    </w:p>
    <w:p w:rsidRDefault="009D5F93" w:rsidP="009D5F93" w:rsidR="009D5F93">
      <w:pPr>
        <w:spacing w:after="0"/>
        <w:rPr>
          <w:rFonts w:cs="Times New Roman"/>
        </w:rPr>
      </w:pPr>
    </w:p>
    <w:sectPr w:rsidSect="009D5F93" w:rsidR="009D5F93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EEA" w:rsidP="00BA3155" w:rsidR="00254EEA">
      <w:pPr>
        <w:spacing w:after="0"/>
      </w:pPr>
      <w:r>
        <w:separator/>
      </w:r>
    </w:p>
  </w:endnote>
  <w:endnote w:id="0" w:type="continuationSeparator">
    <w:p w:rsidRDefault="00254EEA" w:rsidP="00BA3155" w:rsidR="00254E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4FE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EEA" w:rsidP="00BA3155" w:rsidR="00254EEA">
      <w:pPr>
        <w:spacing w:after="0"/>
      </w:pPr>
      <w:r>
        <w:separator/>
      </w:r>
    </w:p>
  </w:footnote>
  <w:footnote w:id="0" w:type="continuationSeparator">
    <w:p w:rsidRDefault="00254EEA" w:rsidP="00BA3155" w:rsidR="00254EE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414FEC">
      <w:t>907/15-5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414FEC">
      <w:t>907/15-5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54EEA"/>
    <w:rsid w:val="00280824"/>
    <w:rsid w:val="00414FEC"/>
    <w:rsid w:val="00443F39"/>
    <w:rsid w:val="00521255"/>
    <w:rsid w:val="00535974"/>
    <w:rsid w:val="0057362D"/>
    <w:rsid w:val="007D392C"/>
    <w:rsid w:val="00887688"/>
    <w:rsid w:val="009D5F93"/>
    <w:rsid w:val="00B704FE"/>
    <w:rsid w:val="00B72CD2"/>
    <w:rsid w:val="00BA3155"/>
    <w:rsid w:val="00D12B3F"/>
    <w:rsid w:val="00D463E2"/>
    <w:rsid w:val="00DF5515"/>
    <w:rsid w:val="00E31D2D"/>
    <w:rsid w:val="00E550E1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70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4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4FE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4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70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4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4FE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4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St-907/2015</izvorni_sadrzaj>
    <derivirana_varijabla naziv="DomainObject.Predmet.OznakaBroj_1">St-907/2015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DOMIVA d.o.o. proizvodnja, trgovina i usluge</izvorni_sadrzaj>
    <derivirana_varijabla naziv="DomainObject.Predmet.ProtustrankaFormated_1">  DOMIVA d.o.o. proizvodnja, trgovina i usluge</derivirana_varijabla>
  </DomainObject.Predmet.ProtustrankaFormated>
  <DomainObject.Predmet.ProtustrankaFormatedOIB>
    <izvorni_sadrzaj>  DOMIVA d.o.o. proizvodnja, trgovina i usluge, OIB 42927904833</izvorni_sadrzaj>
    <derivirana_varijabla naziv="DomainObject.Predmet.ProtustrankaFormatedOIB_1">  DOMIVA d.o.o. proizvodnja, trgovina i usluge, OIB 42927904833</derivirana_varijabla>
  </DomainObject.Predmet.ProtustrankaFormatedOIB>
  <DomainObject.Predmet.ProtustrankaFormatedWithAdress>
    <izvorni_sadrzaj> DOMIVA d.o.o. proizvodnja, trgovina i usluge, dr.Nikole Sertića 78/a, 48000 Koprivnica</izvorni_sadrzaj>
    <derivirana_varijabla naziv="DomainObject.Predmet.ProtustrankaFormatedWithAdress_1"> DOMIVA d.o.o. proizvodnja, trgovina i usluge, dr.Nikole Sertića 78/a, 48000 Koprivnica</derivirana_varijabla>
  </DomainObject.Predmet.ProtustrankaFormatedWithAdress>
  <DomainObject.Predmet.ProtustrankaFormatedWithAdressOIB>
    <izvorni_sadrzaj> DOMIVA d.o.o. proizvodnja, trgovina i usluge, OIB 42927904833, dr.Nikole Sertića 78/a, 48000 Koprivnica</izvorni_sadrzaj>
    <derivirana_varijabla naziv="DomainObject.Predmet.ProtustrankaFormatedWithAdressOIB_1"> DOMIVA d.o.o. proizvodnja, trgovina i usluge, OIB 42927904833, dr.Nikole Sertića 78/a, 48000 Koprivnica</derivirana_varijabla>
  </DomainObject.Predmet.ProtustrankaFormatedWithAdressOIB>
  <DomainObject.Predmet.ProtustrankaWithAdress>
    <izvorni_sadrzaj>DOMIVA d.o.o. proizvodnja, trgovina i usluge dr.Nikole Sertića 78/a, 48000 Koprivnica</izvorni_sadrzaj>
    <derivirana_varijabla naziv="DomainObject.Predmet.ProtustrankaWithAdress_1">DOMIVA d.o.o. proizvodnja, trgovina i usluge dr.Nikole Sertića 78/a, 48000 Koprivnica</derivirana_varijabla>
  </DomainObject.Predmet.ProtustrankaWithAdress>
  <DomainObject.Predmet.ProtustrankaWithAdressOIB>
    <izvorni_sadrzaj>DOMIVA d.o.o. proizvodnja, trgovina i usluge, OIB 42927904833, dr.Nikole Sertića 78/a, 48000 Koprivnica</izvorni_sadrzaj>
    <derivirana_varijabla naziv="DomainObject.Predmet.ProtustrankaWithAdressOIB_1">DOMIVA d.o.o. proizvodnja, trgovina i usluge, OIB 42927904833, dr.Nikole Sertića 78/a, 48000 Koprivnica</derivirana_varijabla>
  </DomainObject.Predmet.ProtustrankaWithAdressOIB>
  <DomainObject.Predmet.ProtustrankaNazivFormated>
    <izvorni_sadrzaj>DOMIVA d.o.o. proizvodnja, trgovina i usluge</izvorni_sadrzaj>
    <derivirana_varijabla naziv="DomainObject.Predmet.ProtustrankaNazivFormated_1">DOMIVA d.o.o. proizvodnja, trgovina i usluge</derivirana_varijabla>
  </DomainObject.Predmet.ProtustrankaNazivFormated>
  <DomainObject.Predmet.ProtustrankaNazivFormatedOIB>
    <izvorni_sadrzaj>DOMIVA d.o.o. proizvodnja, trgovina i usluge, OIB 42927904833</izvorni_sadrzaj>
    <derivirana_varijabla naziv="DomainObject.Predmet.ProtustrankaNazivFormatedOIB_1">DOMIVA d.o.o. proizvodnja, trgovina i usluge, OIB 42927904833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35864.63</izvorni_sadrzaj>
    <derivirana_varijabla naziv="DomainObject.Predmet.TrenutnaVrijednost_1">35864.63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DOMIVA d.o.o. proizvodnja, trgovina i usluge</item>
    </izvorni_sadrzaj>
    <derivirana_varijabla naziv="DomainObject.Predmet.ProtuStrankaListFormated_1">
      <item>DOMIVA d.o.o. proizvodnja, trgovina i usluge</item>
    </derivirana_varijabla>
  </DomainObject.Predmet.ProtuStrankaListFormated>
  <DomainObject.Predmet.ProtuStrankaListFormatedOIB>
    <izvorni_sadrzaj>
      <item>DOMIVA d.o.o. proizvodnja, trgovina i usluge, OIB 42927904833</item>
    </izvorni_sadrzaj>
    <derivirana_varijabla naziv="DomainObject.Predmet.ProtuStrankaListFormatedOIB_1">
      <item>DOMIVA d.o.o. proizvodnja, trgovina i usluge, OIB 42927904833</item>
    </derivirana_varijabla>
  </DomainObject.Predmet.ProtuStrankaListFormatedOIB>
  <DomainObject.Predmet.ProtuStrankaListFormatedWithAdress>
    <izvorni_sadrzaj>
      <item>DOMIVA d.o.o. proizvodnja, trgovina i usluge, dr.Nikole Sertića 78/a, 48000 Koprivnica</item>
    </izvorni_sadrzaj>
    <derivirana_varijabla naziv="DomainObject.Predmet.ProtuStrankaListFormatedWithAdress_1">
      <item>DOMIVA d.o.o. proizvodnja, trgovina i usluge, dr.Nikole Sertića 78/a, 48000 Koprivnica</item>
    </derivirana_varijabla>
  </DomainObject.Predmet.ProtuStrankaListFormatedWithAdress>
  <DomainObject.Predmet.ProtuStrankaListFormatedWithAdressOIB>
    <izvorni_sadrzaj>
      <item>DOMIVA d.o.o. proizvodnja, trgovina i usluge, OIB 42927904833, dr.Nikole Sertića 78/a, 48000 Koprivnica</item>
    </izvorni_sadrzaj>
    <derivirana_varijabla naziv="DomainObject.Predmet.ProtuStrankaListFormatedWithAdressOIB_1">
      <item>DOMIVA d.o.o. proizvodnja, trgovina i usluge, OIB 42927904833, dr.Nikole Sertića 78/a, 48000 Koprivnica</item>
    </derivirana_varijabla>
  </DomainObject.Predmet.ProtuStrankaListFormatedWithAdressOIB>
  <DomainObject.Predmet.ProtuStrankaListNazivFormated>
    <izvorni_sadrzaj>
      <item>DOMIVA d.o.o. proizvodnja, trgovina i usluge</item>
    </izvorni_sadrzaj>
    <derivirana_varijabla naziv="DomainObject.Predmet.ProtuStrankaListNazivFormated_1">
      <item>DOMIVA d.o.o. proizvodnja, trgovina i usluge</item>
    </derivirana_varijabla>
  </DomainObject.Predmet.ProtuStrankaListNazivFormated>
  <DomainObject.Predmet.ProtuStrankaListNazivFormatedOIB>
    <izvorni_sadrzaj>
      <item>DOMIVA d.o.o. proizvodnja, trgovina i usluge, OIB 42927904833</item>
    </izvorni_sadrzaj>
    <derivirana_varijabla naziv="DomainObject.Predmet.ProtuStrankaListNazivFormatedOIB_1">
      <item>DOMIVA d.o.o. proizvodnja, trgovina i usluge, OIB 42927904833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DOMIVA d.o.o. proizvodnja, trgovina i usluge</izvorni_sadrzaj>
    <derivirana_varijabla naziv="DomainObject.Predmet.ProtustrankaIDrugi_1">DOMIVA d.o.o. proizvodnja,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DOMIVA d.o.o. proizvodnja, trgovina i usluge, OIB 42927904833, dr.Nikole Sertića 78/a, 48000 Koprivnica</izvorni_sadrzaj>
    <derivirana_varijabla naziv="DomainObject.Predmet.ProtustrankaIDrugiAdressOIB_1">DOMIVA d.o.o. proizvodnja, trgovina i usluge, OIB 42927904833, dr.Nikole Sertića 78/a,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DOMIVA d.o.o. proizvodnja, trgovina i usluge</item>
      <item>E-oglasna ploča</item>
      <item>Sudski registar, Trgovački sud u Varaždinu</item>
    </izvorni_sadrzaj>
    <derivirana_varijabla naziv="DomainObject.Predmet.SudioniciListNaziv_1">
      <item>Financijska agencija</item>
      <item>DOMIVA d.o.o. proizvodnja, trgovina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DOMIVA d.o.o. proizvodnja, trgovina i usluge, OIB 42927904833, dr.Nikole Sertića 78/a,48000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DOMIVA d.o.o. proizvodnja, trgovina i usluge, OIB 42927904833, dr.Nikole Sertića 78/a,48000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42927904833</item>
      <item>, OIB null</item>
      <item>, OIB null</item>
    </izvorni_sadrzaj>
    <derivirana_varijabla naziv="DomainObject.Predmet.SudioniciListNazivOIB_1">
      <item>, OIB 85821130368</item>
      <item>, OIB 42927904833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2754</properties:Characters>
  <properties:Lines>70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2016-03-04T12:04:00Z</dcterms:created>
  <dc:creator>Ljubica Makovec</dc:creator>
  <cp:lastModifiedBy>Ljubica Makovec</cp:lastModifiedBy>
  <cp:lastPrinted>2016-03-07T11:19:00Z</cp:lastPrinted>
  <dcterms:modified xmlns:xsi="http://www.w3.org/2001/XMLSchema-instance" xsi:type="dcterms:W3CDTF">2016-03-07T11:20:00Z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