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ab45" w14:paraId="cf9ab45" w:rsidRDefault="0096219C" w:rsidP="0096219C" w:rsidR="0096219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19C" w:rsidP="0096219C" w:rsidR="0096219C" w:rsidRPr="00B77765">
      <w:r w:rsidRPr="00B77765">
        <w:rPr>
          <w:lang w:val="pl-PL"/>
        </w:rPr>
        <w:t>REPUBLIKA HRVATSKA</w:t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</w:p>
    <w:p w:rsidRDefault="0096219C" w:rsidP="0096219C" w:rsidR="0096219C" w:rsidRPr="00B77765">
      <w:pPr>
        <w:rPr>
          <w:lang w:val="pl-PL"/>
        </w:rPr>
      </w:pPr>
      <w:r w:rsidRPr="00B77765">
        <w:rPr>
          <w:lang w:val="pl-PL"/>
        </w:rPr>
        <w:t>TRGOVAČKI SUD U ZAGREBU</w:t>
      </w:r>
    </w:p>
    <w:p w:rsidRDefault="0096219C" w:rsidP="0096219C" w:rsidR="0096219C">
      <w:pPr>
        <w:jc w:val="both"/>
        <w:rPr>
          <w:lang w:val="pt-BR"/>
        </w:rPr>
      </w:pPr>
      <w:r>
        <w:rPr>
          <w:lang w:val="pt-BR"/>
        </w:rPr>
        <w:t>Zagreb, Amruševa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</w:t>
      </w:r>
    </w:p>
    <w:p w:rsidRDefault="0096219C" w:rsidP="0096219C" w:rsidR="0096219C" w:rsidRPr="00B77765">
      <w:pPr>
        <w:jc w:val="center"/>
        <w:rPr>
          <w:lang w:val="pt-BR"/>
        </w:rPr>
      </w:pP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>R E P U B L I K A   H R VA T S K A</w:t>
      </w: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 xml:space="preserve">  R J E Š E N J E</w:t>
      </w:r>
    </w:p>
    <w:p w:rsidRDefault="0096219C" w:rsidP="0096219C" w:rsidR="0096219C" w:rsidRPr="00B77765">
      <w:pPr>
        <w:jc w:val="both"/>
        <w:rPr>
          <w:b/>
        </w:rPr>
      </w:pPr>
    </w:p>
    <w:p w:rsidRDefault="00DF1A46" w:rsidP="00DF1A46" w:rsidR="00DF1A46" w:rsidRPr="00502F84">
      <w:pPr>
        <w:jc w:val="both"/>
        <w:rPr>
          <w:lang w:val="pt-BR"/>
        </w:rPr>
      </w:pPr>
      <w:r w:rsidRPr="00502F84">
        <w:rPr>
          <w:lang w:val="pt-BR"/>
        </w:rPr>
        <w:t xml:space="preserve">Trgovački sud u Zagrebu, po sucu Nikoli Ribariću, u stečajnom postupku nad dužnikom </w:t>
      </w:r>
      <w:r w:rsidRPr="00502F84">
        <w:t>TEHNOKONTROLA d.o.o. u stečaju, Sesvete, Kašinska 9, OIB: 62668926122, MBS: 080085071</w:t>
      </w:r>
      <w:r>
        <w:rPr>
          <w:lang w:val="pt-BR"/>
        </w:rPr>
        <w:t>,  dana 26</w:t>
      </w:r>
      <w:r w:rsidRPr="00502F84">
        <w:rPr>
          <w:lang w:val="pt-BR"/>
        </w:rPr>
        <w:t>.</w:t>
      </w:r>
      <w:r>
        <w:rPr>
          <w:lang w:val="pt-BR"/>
        </w:rPr>
        <w:t xml:space="preserve"> veljače</w:t>
      </w:r>
      <w:r w:rsidRPr="00502F84">
        <w:rPr>
          <w:lang w:val="pt-BR"/>
        </w:rPr>
        <w:t xml:space="preserve"> 2018. godine, 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DF1A46" w:rsidP="00624264" w:rsidR="00E029B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C53B7E" w:rsidRPr="00624264">
        <w:rPr>
          <w:rFonts w:hAnsi="Times New Roman" w:ascii="Times New Roman"/>
        </w:rPr>
        <w:t>Određuje se nagrada</w:t>
      </w:r>
      <w:r w:rsidR="00DC07DD" w:rsidRPr="00624264">
        <w:rPr>
          <w:rFonts w:hAnsi="Times New Roman" w:ascii="Times New Roman"/>
        </w:rPr>
        <w:t xml:space="preserve"> stečajno</w:t>
      </w:r>
      <w:r w:rsidR="0096219C" w:rsidRPr="00624264">
        <w:rPr>
          <w:rFonts w:hAnsi="Times New Roman" w:ascii="Times New Roman"/>
        </w:rPr>
        <w:t xml:space="preserve">m upravitelju </w:t>
      </w:r>
      <w:r w:rsidRPr="00DF1A46">
        <w:rPr>
          <w:rFonts w:hAnsi="Times New Roman" w:ascii="Times New Roman"/>
          <w:szCs w:val="24"/>
        </w:rPr>
        <w:t>IVIC</w:t>
      </w:r>
      <w:r w:rsidR="0064066B">
        <w:rPr>
          <w:rFonts w:hAnsi="Times New Roman" w:ascii="Times New Roman"/>
          <w:szCs w:val="24"/>
        </w:rPr>
        <w:t>I</w:t>
      </w:r>
      <w:r w:rsidRPr="00DF1A46">
        <w:rPr>
          <w:rFonts w:hAnsi="Times New Roman" w:ascii="Times New Roman"/>
          <w:szCs w:val="24"/>
        </w:rPr>
        <w:t xml:space="preserve"> BOLTUŽIĆ, ZAGREB, JORDANOVAC 113, OIB: 24281705494</w:t>
      </w:r>
      <w:r w:rsidR="00624264" w:rsidRPr="00624264">
        <w:rPr>
          <w:rFonts w:hAnsi="Times New Roman" w:ascii="Times New Roman"/>
          <w:szCs w:val="24"/>
        </w:rPr>
        <w:t>,</w:t>
      </w:r>
      <w:r w:rsidR="004449D0" w:rsidRPr="00624264">
        <w:rPr>
          <w:rFonts w:hAnsi="Times New Roman" w:ascii="Times New Roman"/>
        </w:rPr>
        <w:t xml:space="preserve"> </w:t>
      </w:r>
      <w:r w:rsidR="00063CD6" w:rsidRPr="00624264">
        <w:rPr>
          <w:rFonts w:hAnsi="Times New Roman" w:ascii="Times New Roman"/>
        </w:rPr>
        <w:t>u</w:t>
      </w:r>
      <w:r w:rsidR="00DC07DD" w:rsidRPr="00624264">
        <w:rPr>
          <w:rFonts w:hAnsi="Times New Roman" w:ascii="Times New Roman"/>
        </w:rPr>
        <w:t xml:space="preserve"> iznosu od </w:t>
      </w:r>
      <w:r w:rsidR="0096219C" w:rsidRPr="00624264">
        <w:rPr>
          <w:rFonts w:hAnsi="Times New Roman" w:ascii="Times New Roman"/>
        </w:rPr>
        <w:t>3</w:t>
      </w:r>
      <w:r w:rsidR="009B34DB" w:rsidRPr="00624264">
        <w:rPr>
          <w:rFonts w:hAnsi="Times New Roman" w:ascii="Times New Roman"/>
        </w:rPr>
        <w:t>.000,00 kn</w:t>
      </w:r>
      <w:r w:rsidR="0096219C" w:rsidRPr="00624264">
        <w:rPr>
          <w:rFonts w:hAnsi="Times New Roman" w:ascii="Times New Roman"/>
        </w:rPr>
        <w:t xml:space="preserve"> bruto</w:t>
      </w:r>
      <w:r w:rsidR="00F1797B" w:rsidRPr="00624264">
        <w:rPr>
          <w:rFonts w:hAnsi="Times New Roman" w:ascii="Times New Roman"/>
        </w:rPr>
        <w:t>.</w:t>
      </w:r>
    </w:p>
    <w:p w:rsidRDefault="00D15576" w:rsidP="00624264" w:rsidR="00D15576">
      <w:pPr>
        <w:pStyle w:val="BodyText21"/>
        <w:ind w:firstLine="0" w:left="0"/>
        <w:rPr>
          <w:rFonts w:hAnsi="Times New Roman" w:ascii="Times New Roman"/>
        </w:rPr>
      </w:pPr>
    </w:p>
    <w:p w:rsidRDefault="00091F42" w:rsidP="00091F42" w:rsidR="00091F42">
      <w:r>
        <w:t>II</w:t>
      </w:r>
      <w:r>
        <w:tab/>
      </w:r>
      <w:r w:rsidRPr="00545A4A">
        <w:t xml:space="preserve">Nalaže se računovodstvu suda da iznos od 3.000,00 kn (tritisućekuna) bruto, isplati </w:t>
      </w:r>
      <w:r w:rsidR="000F6CDD">
        <w:t>IVICI</w:t>
      </w:r>
      <w:r w:rsidRPr="00DF1A46">
        <w:t xml:space="preserve"> BOLTUŽIĆ, ZAGREB, JORDANOVAC 113, OIB: 24281705494</w:t>
      </w:r>
      <w:r w:rsidRPr="00545A4A">
        <w:t xml:space="preserve">, prema troškovniku koji je priložen u sudski spis, </w:t>
      </w:r>
      <w:r>
        <w:t xml:space="preserve">iz isplatiti iz Fonda za pokriće troškova stečajnog postupka, </w:t>
      </w:r>
      <w:r w:rsidRPr="00545A4A">
        <w:t xml:space="preserve">na broj računa: IBAN: HR </w:t>
      </w:r>
      <w:r>
        <w:t>86 2360000 3116574387.</w:t>
      </w:r>
    </w:p>
    <w:p w:rsidRDefault="00AE1B85" w:rsidP="00AE1B85" w:rsidR="00AE1B85" w:rsidRPr="00091F42"/>
    <w:p w:rsidRDefault="00DC07DD" w:rsidP="00AE1B85" w:rsidR="00DC07DD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DC07DD" w:rsidP="00972A55" w:rsidR="00DC07DD" w:rsidRPr="00972A55">
      <w:pPr>
        <w:ind w:firstLine="720"/>
        <w:jc w:val="both"/>
      </w:pPr>
      <w:r>
        <w:t xml:space="preserve">Sud je u ovom stečajnom postupku rješenjem od </w:t>
      </w:r>
      <w:r w:rsidR="00091F42">
        <w:t>4</w:t>
      </w:r>
      <w:r>
        <w:t>.</w:t>
      </w:r>
      <w:r w:rsidR="00091F42">
        <w:t xml:space="preserve"> siječnja</w:t>
      </w:r>
      <w:r w:rsidR="0096219C">
        <w:t xml:space="preserve"> 201</w:t>
      </w:r>
      <w:r w:rsidR="00A577E2">
        <w:t>7</w:t>
      </w:r>
      <w:r>
        <w:t xml:space="preserve">. imenovao </w:t>
      </w:r>
      <w:r w:rsidR="00091F42" w:rsidRPr="00DF1A46">
        <w:t>IVIC</w:t>
      </w:r>
      <w:r w:rsidR="00091F42">
        <w:t>U</w:t>
      </w:r>
      <w:r w:rsidR="00091F42" w:rsidRPr="00DF1A46">
        <w:t xml:space="preserve"> BOLTUŽIĆ, ZAGREB, JORDANOVAC 113, OIB: 24281705494</w:t>
      </w:r>
      <w:r w:rsidR="00972A55" w:rsidRPr="00972A55">
        <w:t xml:space="preserve">, </w:t>
      </w:r>
      <w:r w:rsidRPr="00972A55">
        <w:t>stečajn</w:t>
      </w:r>
      <w:r w:rsidR="00E75CE5" w:rsidRPr="00972A55">
        <w:t>im upraviteljem</w:t>
      </w:r>
      <w:r w:rsidRPr="00972A55">
        <w:rPr>
          <w:bCs/>
          <w:lang w:val="pt-BR"/>
        </w:rPr>
        <w:t>.</w:t>
      </w:r>
    </w:p>
    <w:p w:rsidRDefault="00624264" w:rsidP="002D4CBC" w:rsidR="00624264">
      <w:pPr>
        <w:ind w:firstLine="708"/>
        <w:jc w:val="both"/>
        <w:rPr>
          <w:bCs/>
          <w:lang w:val="pt-BR"/>
        </w:rPr>
      </w:pPr>
    </w:p>
    <w:p w:rsidRDefault="00624264" w:rsidP="002D4CBC" w:rsidR="0062426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Podneskom od </w:t>
      </w:r>
      <w:r w:rsidR="00091F42">
        <w:rPr>
          <w:bCs/>
          <w:lang w:val="pt-BR"/>
        </w:rPr>
        <w:t>21</w:t>
      </w:r>
      <w:r w:rsidR="00153015">
        <w:rPr>
          <w:bCs/>
          <w:lang w:val="pt-BR"/>
        </w:rPr>
        <w:t>.</w:t>
      </w:r>
      <w:r w:rsidR="00091F42">
        <w:rPr>
          <w:bCs/>
          <w:lang w:val="pt-BR"/>
        </w:rPr>
        <w:t xml:space="preserve"> veljače</w:t>
      </w:r>
      <w:r w:rsidR="00153015">
        <w:rPr>
          <w:bCs/>
          <w:lang w:val="pt-BR"/>
        </w:rPr>
        <w:t xml:space="preserve"> 201</w:t>
      </w:r>
      <w:r w:rsidR="00091F42">
        <w:rPr>
          <w:bCs/>
          <w:lang w:val="pt-BR"/>
        </w:rPr>
        <w:t>8</w:t>
      </w:r>
      <w:r w:rsidR="00153015">
        <w:rPr>
          <w:bCs/>
          <w:lang w:val="pt-BR"/>
        </w:rPr>
        <w:t xml:space="preserve">. stečajni upravitelj zatražio je određivanje nagrade za obavljeni posao stečajnog upravitelja u ovosudnom predmetu u iznosu od </w:t>
      </w:r>
      <w:r w:rsidR="00091F42">
        <w:rPr>
          <w:bCs/>
          <w:lang w:val="pt-BR"/>
        </w:rPr>
        <w:t>3</w:t>
      </w:r>
      <w:r w:rsidR="00153015">
        <w:rPr>
          <w:bCs/>
          <w:lang w:val="pt-BR"/>
        </w:rPr>
        <w:t>.000,00 kuna bruto.</w:t>
      </w:r>
    </w:p>
    <w:p w:rsidRDefault="00153015" w:rsidP="002D4CBC" w:rsidR="00153015">
      <w:pPr>
        <w:ind w:firstLine="708"/>
        <w:jc w:val="both"/>
        <w:rPr>
          <w:bCs/>
          <w:lang w:val="pt-BR"/>
        </w:rPr>
      </w:pPr>
    </w:p>
    <w:p w:rsidRDefault="00153015" w:rsidP="00F34EE0" w:rsidR="005D2B51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Uvidom u predmet sud je utvrdio kako je s</w:t>
      </w:r>
      <w:r w:rsidR="00E75CE5">
        <w:rPr>
          <w:bCs/>
          <w:lang w:val="pt-BR"/>
        </w:rPr>
        <w:t xml:space="preserve">tečajni upravitelj </w:t>
      </w:r>
      <w:r w:rsidR="00F34EE0">
        <w:rPr>
          <w:bCs/>
          <w:lang w:val="pt-BR"/>
        </w:rPr>
        <w:t>dostavio</w:t>
      </w:r>
      <w:r w:rsidR="00DC07DD">
        <w:rPr>
          <w:bCs/>
          <w:lang w:val="pt-BR"/>
        </w:rPr>
        <w:t xml:space="preserve"> sudu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u skladu s čl. 227. Stečajnog zakona (“Narodne novine” broj 71/15, dalje: SZ)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izvješće o gospodarskom položaju stečajnog dužnika</w:t>
      </w:r>
      <w:r w:rsidR="00F34EE0">
        <w:rPr>
          <w:bCs/>
          <w:lang w:val="pt-BR"/>
        </w:rPr>
        <w:t xml:space="preserve"> zajedno sa</w:t>
      </w:r>
      <w:r w:rsidR="00DC07DD">
        <w:rPr>
          <w:bCs/>
          <w:lang w:val="pt-BR"/>
        </w:rPr>
        <w:t xml:space="preserve">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predmeta stečajne mase,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vjerovnika, pregled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imovine i obveza stečajn</w:t>
      </w:r>
      <w:r w:rsidR="007D375F">
        <w:rPr>
          <w:bCs/>
          <w:lang w:val="pt-BR"/>
        </w:rPr>
        <w:t>og dužnika, predračun</w:t>
      </w:r>
      <w:r w:rsidR="00F34EE0">
        <w:rPr>
          <w:bCs/>
          <w:lang w:val="pt-BR"/>
        </w:rPr>
        <w:t>om</w:t>
      </w:r>
      <w:r w:rsidR="007D375F">
        <w:rPr>
          <w:bCs/>
          <w:lang w:val="pt-BR"/>
        </w:rPr>
        <w:t xml:space="preserve"> troškova i tablicu prija</w:t>
      </w:r>
      <w:r w:rsidR="00B1774F">
        <w:rPr>
          <w:bCs/>
          <w:lang w:val="pt-BR"/>
        </w:rPr>
        <w:t>vljenih tražbina te je, potom, 2</w:t>
      </w:r>
      <w:r w:rsidR="006406B5">
        <w:rPr>
          <w:bCs/>
          <w:lang w:val="pt-BR"/>
        </w:rPr>
        <w:t>8</w:t>
      </w:r>
      <w:r w:rsidR="007D375F">
        <w:rPr>
          <w:bCs/>
          <w:lang w:val="pt-BR"/>
        </w:rPr>
        <w:t>.</w:t>
      </w:r>
      <w:r w:rsidR="006406B5">
        <w:rPr>
          <w:bCs/>
          <w:lang w:val="pt-BR"/>
        </w:rPr>
        <w:t xml:space="preserve"> veljače</w:t>
      </w:r>
      <w:r w:rsidR="00F34EE0">
        <w:rPr>
          <w:bCs/>
          <w:lang w:val="pt-BR"/>
        </w:rPr>
        <w:t xml:space="preserve"> 201</w:t>
      </w:r>
      <w:r w:rsidR="006406B5">
        <w:rPr>
          <w:bCs/>
          <w:lang w:val="pt-BR"/>
        </w:rPr>
        <w:t>8</w:t>
      </w:r>
      <w:r w:rsidR="00F34EE0">
        <w:rPr>
          <w:bCs/>
          <w:lang w:val="pt-BR"/>
        </w:rPr>
        <w:t>. pristupio</w:t>
      </w:r>
      <w:r w:rsidR="007D375F">
        <w:rPr>
          <w:bCs/>
          <w:lang w:val="pt-BR"/>
        </w:rPr>
        <w:t xml:space="preserve"> na ispitno i izvještajno ročište na kojem su ispitane sve, u roku, prijavljene tražbine</w:t>
      </w:r>
      <w:r w:rsidR="00285718">
        <w:rPr>
          <w:bCs/>
          <w:lang w:val="pt-BR"/>
        </w:rPr>
        <w:t>. Stečajni upravitelj je na ročištu</w:t>
      </w:r>
      <w:r w:rsidR="007D375F">
        <w:rPr>
          <w:bCs/>
          <w:lang w:val="pt-BR"/>
        </w:rPr>
        <w:t xml:space="preserve"> usmeno </w:t>
      </w:r>
      <w:r w:rsidR="00F34EE0">
        <w:rPr>
          <w:bCs/>
          <w:lang w:val="pt-BR"/>
        </w:rPr>
        <w:t>prezentirao</w:t>
      </w:r>
      <w:r w:rsidR="007D375F">
        <w:rPr>
          <w:bCs/>
          <w:lang w:val="pt-BR"/>
        </w:rPr>
        <w:t xml:space="preserve"> izvješće o gospodarskom položaju stečajnog dužnika.</w:t>
      </w:r>
      <w:r w:rsidR="00960166">
        <w:rPr>
          <w:bCs/>
          <w:lang w:val="pt-BR"/>
        </w:rPr>
        <w:t xml:space="preserve"> </w:t>
      </w:r>
      <w:r w:rsidR="006D0966">
        <w:rPr>
          <w:bCs/>
          <w:lang w:val="pt-BR"/>
        </w:rPr>
        <w:t>Uvidom u spis sud je utvrdio kako je steč</w:t>
      </w:r>
      <w:r w:rsidR="00DA00A4">
        <w:rPr>
          <w:bCs/>
          <w:lang w:val="pt-BR"/>
        </w:rPr>
        <w:t>ajni upravitelj ispi</w:t>
      </w:r>
      <w:r w:rsidR="00B1774F">
        <w:rPr>
          <w:bCs/>
          <w:lang w:val="pt-BR"/>
        </w:rPr>
        <w:t xml:space="preserve">tao </w:t>
      </w:r>
      <w:r w:rsidR="006406B5">
        <w:rPr>
          <w:bCs/>
          <w:lang w:val="pt-BR"/>
        </w:rPr>
        <w:t>ukupno 9 tražbina vjerovnika, od čega jednu u prvom višem isplatnom redu te 8 u drugom višem isplatnom redu.</w:t>
      </w:r>
      <w:r w:rsidR="00B84CAC">
        <w:rPr>
          <w:bCs/>
          <w:lang w:val="pt-BR"/>
        </w:rPr>
        <w:t xml:space="preserve"> </w:t>
      </w:r>
      <w:r w:rsidR="00B97135">
        <w:rPr>
          <w:bCs/>
          <w:lang w:val="pt-BR"/>
        </w:rPr>
        <w:t>Na skupštini vjerovnika</w:t>
      </w:r>
      <w:r w:rsidR="00332769">
        <w:rPr>
          <w:bCs/>
          <w:lang w:val="pt-BR"/>
        </w:rPr>
        <w:t xml:space="preserve">, </w:t>
      </w:r>
      <w:r w:rsidR="00B97135">
        <w:rPr>
          <w:bCs/>
          <w:lang w:val="pt-BR"/>
        </w:rPr>
        <w:t>održano</w:t>
      </w:r>
      <w:r w:rsidR="008645A6">
        <w:rPr>
          <w:bCs/>
          <w:lang w:val="pt-BR"/>
        </w:rPr>
        <w:t>j</w:t>
      </w:r>
      <w:r w:rsidR="00B97135">
        <w:rPr>
          <w:bCs/>
          <w:lang w:val="pt-BR"/>
        </w:rPr>
        <w:t xml:space="preserve"> </w:t>
      </w:r>
      <w:r w:rsidR="00B1774F">
        <w:rPr>
          <w:bCs/>
          <w:lang w:val="pt-BR"/>
        </w:rPr>
        <w:t>21</w:t>
      </w:r>
      <w:r w:rsidR="00B97135">
        <w:rPr>
          <w:bCs/>
          <w:lang w:val="pt-BR"/>
        </w:rPr>
        <w:t>.</w:t>
      </w:r>
      <w:r w:rsidR="00DA00A4">
        <w:rPr>
          <w:bCs/>
          <w:lang w:val="pt-BR"/>
        </w:rPr>
        <w:t xml:space="preserve"> rujna</w:t>
      </w:r>
      <w:r w:rsidR="00B97135">
        <w:rPr>
          <w:bCs/>
          <w:lang w:val="pt-BR"/>
        </w:rPr>
        <w:t xml:space="preserve"> 2017. godine nazočni vjerovnici </w:t>
      </w:r>
      <w:r w:rsidR="00E409BF">
        <w:rPr>
          <w:bCs/>
          <w:lang w:val="pt-BR"/>
        </w:rPr>
        <w:t>suglasili su se,</w:t>
      </w:r>
      <w:r w:rsidR="00B97135">
        <w:rPr>
          <w:bCs/>
          <w:lang w:val="pt-BR"/>
        </w:rPr>
        <w:t xml:space="preserve"> pozivom na odredbe članka 293. SZ-a</w:t>
      </w:r>
      <w:r w:rsidR="00E409BF">
        <w:rPr>
          <w:bCs/>
          <w:lang w:val="pt-BR"/>
        </w:rPr>
        <w:t xml:space="preserve">, da se </w:t>
      </w:r>
      <w:r w:rsidR="00B97135">
        <w:rPr>
          <w:bCs/>
          <w:lang w:val="pt-BR"/>
        </w:rPr>
        <w:t xml:space="preserve">stečajni postupak obustavi i zaključi. </w:t>
      </w:r>
    </w:p>
    <w:p w:rsidRDefault="005D2B51" w:rsidP="002D4CBC" w:rsidR="005D2B51">
      <w:pPr>
        <w:ind w:firstLine="708"/>
        <w:jc w:val="both"/>
        <w:rPr>
          <w:bCs/>
          <w:lang w:val="pt-BR"/>
        </w:rPr>
      </w:pPr>
    </w:p>
    <w:p w:rsidRDefault="00991604" w:rsidP="00991604" w:rsidR="00960166">
      <w:pPr>
        <w:ind w:firstLine="708"/>
        <w:jc w:val="both"/>
        <w:rPr>
          <w:bCs/>
        </w:rPr>
      </w:pPr>
      <w:r>
        <w:rPr>
          <w:bCs/>
        </w:rPr>
        <w:t xml:space="preserve">Prema odredbi čl. 94. st. 1. SZ-a stečajni upravitelj </w:t>
      </w:r>
      <w:r w:rsidRPr="00991604">
        <w:rPr>
          <w:bCs/>
        </w:rPr>
        <w:t>ima pravo na nagradu za svoj rad, te na naknadu stvarnih troškova</w:t>
      </w:r>
      <w:r w:rsidR="00954E9A">
        <w:rPr>
          <w:bCs/>
        </w:rPr>
        <w:t>.</w:t>
      </w:r>
      <w:r w:rsidRPr="00991604">
        <w:rPr>
          <w:bCs/>
        </w:rPr>
        <w:t xml:space="preserve"> Nagradu stečajnom upravitelju određuje rješenjem sud prema posebnom propisu kojim Vlada Republike Hrvatske utvrđuje kriterije i način obračuna i plaćanja nagrade stečajnom upravitelju (</w:t>
      </w:r>
      <w:r>
        <w:rPr>
          <w:bCs/>
        </w:rPr>
        <w:t>čl. 94. st. 2. SZ-a</w:t>
      </w:r>
      <w:r w:rsidRPr="00991604">
        <w:rPr>
          <w:bCs/>
        </w:rPr>
        <w:t>)</w:t>
      </w:r>
      <w:r>
        <w:rPr>
          <w:bCs/>
        </w:rPr>
        <w:t xml:space="preserve">. </w:t>
      </w:r>
      <w:r w:rsidRPr="00991604">
        <w:rPr>
          <w:bCs/>
        </w:rPr>
        <w:t xml:space="preserve">Naknadu troškova rješenjem </w:t>
      </w:r>
      <w:r w:rsidRPr="00991604">
        <w:rPr>
          <w:bCs/>
        </w:rPr>
        <w:lastRenderedPageBreak/>
        <w:t>određuje sud na temelju pisanoga, obrazloženoga i dokumentiranoga izvješća stečajnoga upravitelja</w:t>
      </w:r>
      <w:r>
        <w:rPr>
          <w:bCs/>
        </w:rPr>
        <w:t xml:space="preserve"> (čl. 94. st. 3. SZ-a).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991604" w:rsidP="00991604" w:rsidR="00991604">
      <w:pPr>
        <w:ind w:firstLine="708"/>
        <w:jc w:val="both"/>
        <w:rPr>
          <w:bCs/>
        </w:rPr>
      </w:pPr>
      <w:r>
        <w:rPr>
          <w:bCs/>
        </w:rPr>
        <w:t>Prema čl. 5.</w:t>
      </w:r>
      <w:r w:rsidRPr="00991604">
        <w:rPr>
          <w:bCs/>
        </w:rPr>
        <w:t xml:space="preserve"> Uredbe o kriterijima i načinu obračuna i plaćanja nagrada stečajnim upraviteljima (</w:t>
      </w:r>
      <w:r>
        <w:rPr>
          <w:bCs/>
        </w:rPr>
        <w:t>„Narodne novine“ broj 105/15</w:t>
      </w:r>
      <w:r w:rsidRPr="00991604">
        <w:rPr>
          <w:bCs/>
        </w:rPr>
        <w:t>, dalje: Uredba)</w:t>
      </w:r>
      <w:r>
        <w:rPr>
          <w:bCs/>
        </w:rPr>
        <w:t xml:space="preserve"> s</w:t>
      </w:r>
      <w:r w:rsidRPr="00991604">
        <w:rPr>
          <w:bCs/>
        </w:rPr>
        <w:t>ud rješenjem utvrđuje visinu nagrade, uzimajući u obzir obujam i složenost poslova, rad stečajnoga upravitelja na ispitivanju tražbina te vrijednost unovčene stečajne mase</w:t>
      </w:r>
      <w:r>
        <w:rPr>
          <w:bCs/>
        </w:rPr>
        <w:t>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8A39EE" w:rsidP="00991604" w:rsidR="00013A29">
      <w:pPr>
        <w:ind w:firstLine="708"/>
        <w:jc w:val="both"/>
        <w:rPr>
          <w:bCs/>
        </w:rPr>
      </w:pPr>
      <w:r>
        <w:rPr>
          <w:bCs/>
        </w:rPr>
        <w:t>S obzirom na to da navedenom Uredbom nije određen iznos visine nagrade za obujam i složenost poslova te ispitivanje tražbina, a kako u ovom postupku nije uno</w:t>
      </w:r>
      <w:r w:rsidR="00954E9A">
        <w:rPr>
          <w:bCs/>
        </w:rPr>
        <w:t>včena imovina stečajnog dužnika</w:t>
      </w:r>
      <w:r w:rsidR="00013A29">
        <w:rPr>
          <w:bCs/>
        </w:rPr>
        <w:t xml:space="preserve">, </w:t>
      </w:r>
      <w:r>
        <w:rPr>
          <w:bCs/>
        </w:rPr>
        <w:t>sud je kao kriterij za određivanje nagrade stečajnom upravitelju za obavljene poslove uzeo u obzir čl. 4. Uredbe prema kojemu p</w:t>
      </w:r>
      <w:r w:rsidRPr="008A39EE">
        <w:rPr>
          <w:bCs/>
        </w:rPr>
        <w:t>rivremenom stečajnom upravitelju pripada pravo na jednokratnu nagradu za poslove obavljene u prethodnom postupku u iznosu od 3.000,00 kuna do 20.000,00 kuna</w:t>
      </w:r>
      <w:r>
        <w:rPr>
          <w:bCs/>
        </w:rPr>
        <w:t xml:space="preserve">. </w:t>
      </w:r>
    </w:p>
    <w:p w:rsidRDefault="00013A29" w:rsidP="00991604" w:rsidR="00013A29">
      <w:pPr>
        <w:ind w:firstLine="708"/>
        <w:jc w:val="both"/>
        <w:rPr>
          <w:bCs/>
        </w:rPr>
      </w:pPr>
    </w:p>
    <w:p w:rsidRDefault="008A39EE" w:rsidP="00991604" w:rsidR="008A39EE">
      <w:pPr>
        <w:ind w:firstLine="708"/>
        <w:jc w:val="both"/>
        <w:rPr>
          <w:bCs/>
          <w:lang w:val="pt-BR"/>
        </w:rPr>
      </w:pPr>
      <w:r>
        <w:rPr>
          <w:bCs/>
        </w:rPr>
        <w:t>Kako je sud u stečajnim postupcima ovog suda</w:t>
      </w:r>
      <w:r w:rsidR="00827F02">
        <w:rPr>
          <w:bCs/>
        </w:rPr>
        <w:t xml:space="preserve"> rješenjima</w:t>
      </w:r>
      <w:r>
        <w:rPr>
          <w:bCs/>
        </w:rPr>
        <w:t xml:space="preserve"> poslovni broj St-</w:t>
      </w:r>
      <w:r w:rsidR="004D7839">
        <w:rPr>
          <w:bCs/>
        </w:rPr>
        <w:t>6272/1</w:t>
      </w:r>
      <w:r w:rsidR="00F83274">
        <w:rPr>
          <w:bCs/>
        </w:rPr>
        <w:t>6</w:t>
      </w:r>
      <w:r w:rsidR="004D7839">
        <w:rPr>
          <w:bCs/>
        </w:rPr>
        <w:t xml:space="preserve"> od 1. ožujka 2017. i St-3682/16 od</w:t>
      </w:r>
      <w:r w:rsidR="00827F02">
        <w:rPr>
          <w:bCs/>
        </w:rPr>
        <w:t xml:space="preserve"> </w:t>
      </w:r>
      <w:r w:rsidR="004D7839">
        <w:rPr>
          <w:bCs/>
        </w:rPr>
        <w:t>3</w:t>
      </w:r>
      <w:r w:rsidR="00827F02">
        <w:rPr>
          <w:bCs/>
        </w:rPr>
        <w:t>.</w:t>
      </w:r>
      <w:r w:rsidR="004D7839">
        <w:rPr>
          <w:bCs/>
        </w:rPr>
        <w:t xml:space="preserve"> ožujka</w:t>
      </w:r>
      <w:r w:rsidR="00827F02">
        <w:rPr>
          <w:bCs/>
        </w:rPr>
        <w:t xml:space="preserve"> 2017. za radnje poduzete u prethodnom postupku</w:t>
      </w:r>
      <w:r w:rsidR="00461EE6">
        <w:rPr>
          <w:bCs/>
        </w:rPr>
        <w:t>,</w:t>
      </w:r>
      <w:r w:rsidR="00827F02">
        <w:rPr>
          <w:bCs/>
        </w:rPr>
        <w:t xml:space="preserve"> npr. sastavljanje izvješća, prikupljanje podataka o imovini i obvezama dužnika, predračun</w:t>
      </w:r>
      <w:r w:rsidR="00954E9A">
        <w:rPr>
          <w:bCs/>
        </w:rPr>
        <w:t>a</w:t>
      </w:r>
      <w:r w:rsidR="00827F02">
        <w:rPr>
          <w:bCs/>
        </w:rPr>
        <w:t xml:space="preserve"> troškova prethodnog i stečajnog postupka, pristup</w:t>
      </w:r>
      <w:r w:rsidR="00954E9A">
        <w:rPr>
          <w:bCs/>
        </w:rPr>
        <w:t>a</w:t>
      </w:r>
      <w:r w:rsidR="00827F02">
        <w:rPr>
          <w:bCs/>
        </w:rPr>
        <w:t xml:space="preserve"> na ročište radi i očitovanja o prijedlogu za otvaranje stečajnog postupka i ročište radi rasprave o uvjetima za otvaranje stečaj</w:t>
      </w:r>
      <w:r w:rsidR="00461EE6">
        <w:rPr>
          <w:bCs/>
        </w:rPr>
        <w:t xml:space="preserve">nog postupka, </w:t>
      </w:r>
      <w:r w:rsidR="00827F02">
        <w:rPr>
          <w:bCs/>
        </w:rPr>
        <w:t>odredio nagradu privremenim stečajnim upraviteljima u iznosu od 3.000,00 kn</w:t>
      </w:r>
      <w:r w:rsidR="00461EE6">
        <w:rPr>
          <w:bCs/>
        </w:rPr>
        <w:t xml:space="preserve"> bruto</w:t>
      </w:r>
      <w:r w:rsidR="00827F02">
        <w:rPr>
          <w:bCs/>
        </w:rPr>
        <w:t>, tako u konkretnom slučaju stečajno</w:t>
      </w:r>
      <w:r w:rsidR="004D7839">
        <w:rPr>
          <w:bCs/>
        </w:rPr>
        <w:t>m upravitelju</w:t>
      </w:r>
      <w:r w:rsidR="00827F02">
        <w:rPr>
          <w:bCs/>
        </w:rPr>
        <w:t xml:space="preserve"> pripada nagrada za sastavljanje izvješća o gospodarskom položaju stečajnog dužnika, izradu </w:t>
      </w:r>
      <w:r w:rsidR="00827F02" w:rsidRPr="00827F02">
        <w:rPr>
          <w:bCs/>
          <w:lang w:val="pt-BR"/>
        </w:rPr>
        <w:t>pregled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imovine i obveza, predračun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troškova</w:t>
      </w:r>
      <w:r w:rsidR="00B90BF5">
        <w:rPr>
          <w:bCs/>
          <w:lang w:val="pt-BR"/>
        </w:rPr>
        <w:t xml:space="preserve">, ispitivanje </w:t>
      </w:r>
      <w:r w:rsidR="004645FF">
        <w:rPr>
          <w:bCs/>
          <w:lang w:val="pt-BR"/>
        </w:rPr>
        <w:t xml:space="preserve">tražbina </w:t>
      </w:r>
      <w:r w:rsidR="00B90BF5">
        <w:rPr>
          <w:bCs/>
          <w:lang w:val="pt-BR"/>
        </w:rPr>
        <w:t>i sastavljajne</w:t>
      </w:r>
      <w:r w:rsidR="00827F02" w:rsidRPr="00827F02">
        <w:rPr>
          <w:bCs/>
          <w:lang w:val="pt-BR"/>
        </w:rPr>
        <w:t xml:space="preserve"> tablic</w:t>
      </w:r>
      <w:r w:rsidR="00B90BF5">
        <w:rPr>
          <w:bCs/>
          <w:lang w:val="pt-BR"/>
        </w:rPr>
        <w:t>e</w:t>
      </w:r>
      <w:r w:rsidR="00827F02" w:rsidRPr="00827F02">
        <w:rPr>
          <w:bCs/>
          <w:lang w:val="pt-BR"/>
        </w:rPr>
        <w:t xml:space="preserve"> prijavljenih tražbina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pristup ispitnom-izvještajnom ročištu </w:t>
      </w:r>
      <w:r w:rsidR="00DA00A4">
        <w:rPr>
          <w:bCs/>
          <w:lang w:val="pt-BR"/>
        </w:rPr>
        <w:t>5</w:t>
      </w:r>
      <w:r w:rsidR="00827F02">
        <w:rPr>
          <w:bCs/>
          <w:lang w:val="pt-BR"/>
        </w:rPr>
        <w:t>.</w:t>
      </w:r>
      <w:r w:rsidR="00DA00A4">
        <w:rPr>
          <w:bCs/>
          <w:lang w:val="pt-BR"/>
        </w:rPr>
        <w:t xml:space="preserve"> listopada</w:t>
      </w:r>
      <w:r w:rsidR="00827F02">
        <w:rPr>
          <w:bCs/>
          <w:lang w:val="pt-BR"/>
        </w:rPr>
        <w:t xml:space="preserve"> 201</w:t>
      </w:r>
      <w:r w:rsidR="00DA00A4">
        <w:rPr>
          <w:bCs/>
          <w:lang w:val="pt-BR"/>
        </w:rPr>
        <w:t>6</w:t>
      </w:r>
      <w:r w:rsidR="00827F02">
        <w:rPr>
          <w:bCs/>
          <w:lang w:val="pt-BR"/>
        </w:rPr>
        <w:t>.</w:t>
      </w:r>
      <w:r w:rsidR="00461EE6">
        <w:rPr>
          <w:bCs/>
          <w:lang w:val="pt-BR"/>
        </w:rPr>
        <w:t>,</w:t>
      </w:r>
      <w:r w:rsidR="00827F02">
        <w:rPr>
          <w:bCs/>
          <w:lang w:val="pt-BR"/>
        </w:rPr>
        <w:t xml:space="preserve"> primjenom odredbe čl. 4. i 5. </w:t>
      </w:r>
      <w:r w:rsidR="009B34DB">
        <w:rPr>
          <w:bCs/>
          <w:lang w:val="pt-BR"/>
        </w:rPr>
        <w:t xml:space="preserve">i 15. </w:t>
      </w:r>
      <w:r w:rsidR="00827F02">
        <w:rPr>
          <w:bCs/>
          <w:lang w:val="pt-BR"/>
        </w:rPr>
        <w:t>Uredbe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nagrada za obavljene poslove u stečajnom postupku u iznosu od </w:t>
      </w:r>
      <w:r w:rsidR="00461EE6">
        <w:rPr>
          <w:bCs/>
          <w:lang w:val="pt-BR"/>
        </w:rPr>
        <w:t>3</w:t>
      </w:r>
      <w:r w:rsidR="00827F02">
        <w:rPr>
          <w:bCs/>
          <w:lang w:val="pt-BR"/>
        </w:rPr>
        <w:t>.000,00 kn bruto.</w:t>
      </w:r>
    </w:p>
    <w:p w:rsidRDefault="00F83274" w:rsidP="00991604" w:rsidR="00F83274">
      <w:pPr>
        <w:ind w:firstLine="708"/>
        <w:jc w:val="both"/>
        <w:rPr>
          <w:bCs/>
          <w:lang w:val="pt-BR"/>
        </w:rPr>
      </w:pPr>
    </w:p>
    <w:p w:rsidRDefault="00F83274" w:rsidP="00991604" w:rsidR="00F8327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Stoga je sud, cijeneći obujam i posao koji je stečajni upravitelj obavio u ovosudnom predmetu, </w:t>
      </w:r>
      <w:r w:rsidR="00865301">
        <w:rPr>
          <w:bCs/>
          <w:lang w:val="pt-BR"/>
        </w:rPr>
        <w:t>cijenio iznos od 3.000,00 kuna bruto primjerenim, posebno vodeći računa kako unovčenja imovine u postupku nije bilo, te kako se troškovi podmiruju iz Fonda</w:t>
      </w:r>
      <w:r w:rsidR="00281517">
        <w:rPr>
          <w:bCs/>
          <w:lang w:val="pt-BR"/>
        </w:rPr>
        <w:t>.</w:t>
      </w:r>
    </w:p>
    <w:p w:rsidRDefault="00327390" w:rsidP="00991604" w:rsidR="00327390">
      <w:pPr>
        <w:ind w:firstLine="708"/>
        <w:jc w:val="both"/>
        <w:rPr>
          <w:bCs/>
          <w:lang w:val="pt-BR"/>
        </w:rPr>
      </w:pPr>
    </w:p>
    <w:p w:rsidRDefault="00D91023" w:rsidP="00281517" w:rsidR="00F1797B" w:rsidRPr="00E10610">
      <w:pPr>
        <w:ind w:firstLine="708"/>
        <w:jc w:val="both"/>
      </w:pPr>
      <w:r>
        <w:rPr>
          <w:bCs/>
          <w:lang w:val="pt-BR"/>
        </w:rPr>
        <w:t>Slijedom navedenoga odlučeno je kao u izreci.</w:t>
      </w:r>
    </w:p>
    <w:p w:rsidRDefault="005F571B" w:rsidP="00C66037" w:rsidR="005F571B">
      <w:pPr>
        <w:jc w:val="center"/>
      </w:pPr>
    </w:p>
    <w:p w:rsidRDefault="00E620DE" w:rsidP="00C66037" w:rsidR="00F1797B" w:rsidRPr="00E10610">
      <w:pPr>
        <w:jc w:val="center"/>
      </w:pPr>
      <w:r w:rsidRPr="00E10610">
        <w:t>U Zagrebu</w:t>
      </w:r>
      <w:r w:rsidR="00865301">
        <w:t>,</w:t>
      </w:r>
      <w:r w:rsidR="00D91023">
        <w:t xml:space="preserve"> </w:t>
      </w:r>
      <w:r w:rsidR="00281517">
        <w:t>2</w:t>
      </w:r>
      <w:r w:rsidR="009851D5">
        <w:t>6</w:t>
      </w:r>
      <w:r w:rsidR="00D91023">
        <w:t>.</w:t>
      </w:r>
      <w:r w:rsidR="00281517">
        <w:t xml:space="preserve"> veljače 2018</w:t>
      </w:r>
      <w:r w:rsidR="00D91023">
        <w:t>.</w:t>
      </w:r>
    </w:p>
    <w:p w:rsidRDefault="00281517" w:rsidP="00E91121" w:rsidR="005F571B">
      <w:pPr>
        <w:pStyle w:val="Podnaslov"/>
        <w:ind w:firstLine="708" w:left="4956"/>
      </w:pPr>
      <w:r>
        <w:t xml:space="preserve">        </w:t>
      </w:r>
    </w:p>
    <w:p w:rsidRDefault="004918BD" w:rsidP="00E91121" w:rsidR="005F571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10610">
        <w:t xml:space="preserve"> </w:t>
      </w:r>
      <w:r w:rsidR="005F571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F571B" w:rsidP="00E91121" w:rsidR="005F571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F571B" w:rsidP="00E91121" w:rsidR="005F571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F571B" w:rsidP="00E91121" w:rsidR="005F571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F571B" w:rsidP="00E91121" w:rsidR="005F571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D64AD" w:rsidP="005F571B" w:rsidR="00AD64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D64AD" w:rsidP="00AD64AD" w:rsidR="00AD64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5F571B" w:rsidP="002D4CBC" w:rsidR="005F571B">
      <w:pPr>
        <w:jc w:val="both"/>
      </w:pPr>
    </w:p>
    <w:p w:rsidRDefault="005F571B" w:rsidP="002D4CBC" w:rsidR="005F571B">
      <w:pPr>
        <w:jc w:val="both"/>
      </w:pPr>
    </w:p>
    <w:p w:rsidRDefault="005F571B" w:rsidP="002D4CBC" w:rsidR="005F571B">
      <w:pPr>
        <w:jc w:val="both"/>
      </w:pPr>
    </w:p>
    <w:p w:rsidRDefault="005F571B" w:rsidP="002D4CBC" w:rsidR="005F571B">
      <w:pPr>
        <w:jc w:val="both"/>
      </w:pPr>
    </w:p>
    <w:p w:rsidRDefault="005F571B" w:rsidP="002D4CBC" w:rsidR="005F571B">
      <w:pPr>
        <w:jc w:val="both"/>
      </w:pPr>
    </w:p>
    <w:p w:rsidRDefault="005F571B" w:rsidP="002D4CBC" w:rsidR="005F571B">
      <w:pPr>
        <w:jc w:val="both"/>
      </w:pPr>
    </w:p>
    <w:p w:rsidRDefault="005F571B" w:rsidP="002D4CBC" w:rsidR="005F571B">
      <w:pPr>
        <w:jc w:val="both"/>
      </w:pPr>
    </w:p>
    <w:p w:rsidRDefault="005F571B" w:rsidP="002D4CBC" w:rsidR="005F571B">
      <w:pPr>
        <w:jc w:val="both"/>
      </w:pPr>
    </w:p>
    <w:p w:rsidRDefault="005F571B" w:rsidP="002D4CBC" w:rsidR="005F571B">
      <w:pPr>
        <w:jc w:val="both"/>
      </w:pPr>
    </w:p>
    <w:p w:rsidRDefault="005F571B" w:rsidP="002D4CBC" w:rsidR="005F571B">
      <w:pPr>
        <w:jc w:val="both"/>
      </w:pPr>
    </w:p>
    <w:p w:rsidRDefault="005F571B" w:rsidP="002D4CBC" w:rsidR="005F571B">
      <w:pPr>
        <w:jc w:val="both"/>
      </w:pPr>
    </w:p>
    <w:sectPr w:rsidSect="006D0966" w:rsidR="005F571B">
      <w:headerReference w:type="default" r:id="rId10"/>
      <w:pgSz w:h="16838" w:w="11906"/>
      <w:pgMar w:gutter="0" w:footer="708" w:header="708" w:left="1417" w:bottom="993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FA151D">
          <w:rPr>
            <w:noProof/>
          </w:rPr>
          <w:t>1</w:t>
        </w:r>
        <w:r>
          <w:fldChar w:fldCharType="end"/>
        </w:r>
        <w:r w:rsidR="0096219C">
          <w:tab/>
        </w:r>
        <w:r w:rsidR="00833BC2">
          <w:t>7</w:t>
        </w:r>
        <w:r w:rsidR="0096219C">
          <w:t>2</w:t>
        </w:r>
        <w:r w:rsidR="00833BC2">
          <w:t>. St-</w:t>
        </w:r>
        <w:r w:rsidR="00A577E2">
          <w:t>5</w:t>
        </w:r>
        <w:r w:rsidR="00DF1A46">
          <w:t>868</w:t>
        </w:r>
        <w:r w:rsidR="00A577E2">
          <w:t>/2016</w:t>
        </w:r>
        <w:r w:rsidR="005F571B">
          <w:t>-44</w:t>
        </w:r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13A29"/>
    <w:rsid w:val="00063CD6"/>
    <w:rsid w:val="00091F42"/>
    <w:rsid w:val="0009227D"/>
    <w:rsid w:val="00092F47"/>
    <w:rsid w:val="000E426F"/>
    <w:rsid w:val="000F6CDD"/>
    <w:rsid w:val="00100575"/>
    <w:rsid w:val="001245D0"/>
    <w:rsid w:val="00153015"/>
    <w:rsid w:val="00161034"/>
    <w:rsid w:val="001C1583"/>
    <w:rsid w:val="00281517"/>
    <w:rsid w:val="00285718"/>
    <w:rsid w:val="002920CF"/>
    <w:rsid w:val="002D2E1B"/>
    <w:rsid w:val="002D4CBC"/>
    <w:rsid w:val="002E740F"/>
    <w:rsid w:val="002F66B2"/>
    <w:rsid w:val="00322DD5"/>
    <w:rsid w:val="00327390"/>
    <w:rsid w:val="00332769"/>
    <w:rsid w:val="00367541"/>
    <w:rsid w:val="003A083E"/>
    <w:rsid w:val="003C247D"/>
    <w:rsid w:val="00401EA5"/>
    <w:rsid w:val="00441280"/>
    <w:rsid w:val="004449D0"/>
    <w:rsid w:val="00461EE6"/>
    <w:rsid w:val="004645FF"/>
    <w:rsid w:val="004918BD"/>
    <w:rsid w:val="004D7839"/>
    <w:rsid w:val="005029F0"/>
    <w:rsid w:val="005D2B51"/>
    <w:rsid w:val="005F571B"/>
    <w:rsid w:val="00624264"/>
    <w:rsid w:val="0064066B"/>
    <w:rsid w:val="006406B5"/>
    <w:rsid w:val="00692E35"/>
    <w:rsid w:val="006C65BA"/>
    <w:rsid w:val="006D0966"/>
    <w:rsid w:val="00707D5C"/>
    <w:rsid w:val="007B1B34"/>
    <w:rsid w:val="007D375F"/>
    <w:rsid w:val="008006AB"/>
    <w:rsid w:val="00824F96"/>
    <w:rsid w:val="00827F02"/>
    <w:rsid w:val="00833BC2"/>
    <w:rsid w:val="00856B03"/>
    <w:rsid w:val="008645A6"/>
    <w:rsid w:val="00865301"/>
    <w:rsid w:val="008A39EE"/>
    <w:rsid w:val="00914DD8"/>
    <w:rsid w:val="00954E9A"/>
    <w:rsid w:val="00960166"/>
    <w:rsid w:val="0096069A"/>
    <w:rsid w:val="0096219C"/>
    <w:rsid w:val="00972A55"/>
    <w:rsid w:val="009851D5"/>
    <w:rsid w:val="00991604"/>
    <w:rsid w:val="009B34DB"/>
    <w:rsid w:val="009C58F8"/>
    <w:rsid w:val="009E5F9A"/>
    <w:rsid w:val="00A577E2"/>
    <w:rsid w:val="00A84DF9"/>
    <w:rsid w:val="00AD64AD"/>
    <w:rsid w:val="00AE1B85"/>
    <w:rsid w:val="00B1774F"/>
    <w:rsid w:val="00B84CAC"/>
    <w:rsid w:val="00B90BF5"/>
    <w:rsid w:val="00B97135"/>
    <w:rsid w:val="00BA062E"/>
    <w:rsid w:val="00C53B7E"/>
    <w:rsid w:val="00C66037"/>
    <w:rsid w:val="00C82A07"/>
    <w:rsid w:val="00D11D6C"/>
    <w:rsid w:val="00D15576"/>
    <w:rsid w:val="00D2738B"/>
    <w:rsid w:val="00D360EB"/>
    <w:rsid w:val="00D433B1"/>
    <w:rsid w:val="00D91023"/>
    <w:rsid w:val="00DA00A4"/>
    <w:rsid w:val="00DA1D25"/>
    <w:rsid w:val="00DC07DD"/>
    <w:rsid w:val="00DC575D"/>
    <w:rsid w:val="00DF1A46"/>
    <w:rsid w:val="00E029B4"/>
    <w:rsid w:val="00E10610"/>
    <w:rsid w:val="00E409BF"/>
    <w:rsid w:val="00E56F7F"/>
    <w:rsid w:val="00E620DE"/>
    <w:rsid w:val="00E75CE5"/>
    <w:rsid w:val="00EE51A4"/>
    <w:rsid w:val="00F1797B"/>
    <w:rsid w:val="00F34EE0"/>
    <w:rsid w:val="00F535CC"/>
    <w:rsid w:val="00F73669"/>
    <w:rsid w:val="00F83274"/>
    <w:rsid w:val="00FA151D"/>
    <w:rsid w:val="00FC4242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true" w:styleId="BodyText21" w:type="paragraph">
    <w:name w:val="Body Text 21"/>
    <w:basedOn w:val="Normal"/>
    <w:rsid w:val="0062426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D64A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A1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5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5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5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5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1" w:styleId="BodyText21" w:type="paragraph">
    <w:name w:val="Body Text 21"/>
    <w:basedOn w:val="Normal"/>
    <w:rsid w:val="0062426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Podnaslov" w:type="paragraph">
    <w:name w:val="Subtitle"/>
    <w:basedOn w:val="Normal"/>
    <w:link w:val="PodnaslovChar"/>
    <w:qFormat/>
    <w:rsid w:val="00AD64A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D64A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A1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5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5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5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5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5868</izvorni_sadrzaj>
    <derivirana_varijabla naziv="DomainObject.Predmet.Broj_1">5868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St-5868/2016</izvorni_sadrzaj>
    <derivirana_varijabla naziv="DomainObject.Predmet.OznakaBroj_1">St-5868/2016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TEHNOKONTROLA d.o.o. zastupanog po punomoćniku Zdravko Medek</izvorni_sadrzaj>
    <derivirana_varijabla naziv="DomainObject.Predmet.ProtustrankaFormated_1">  TEHNOKONTROLA d.o.o. zastupanog po punomoćniku Zdravko Medek</derivirana_varijabla>
  </DomainObject.Predmet.ProtustrankaFormated>
  <DomainObject.Predmet.ProtustrankaFormatedOIB>
    <izvorni_sadrzaj>  TEHNOKONTROLA d.o.o., OIB 62668926122 zastupanog po punomoćniku Zdravko Medek</izvorni_sadrzaj>
    <derivirana_varijabla naziv="DomainObject.Predmet.ProtustrankaFormatedOIB_1">  TEHNOKONTROLA d.o.o., OIB 62668926122 zastupanog po punomoćniku Zdravko Medek</derivirana_varijabla>
  </DomainObject.Predmet.ProtustrankaFormatedOIB>
  <DomainObject.Predmet.ProtustrankaFormatedWithAdress>
    <izvorni_sadrzaj> TEHNOKONTROLA d.o.o., Kašinska 9, 10360 Sesvete zastupanog po punomoćniku Zdravko Medek</izvorni_sadrzaj>
    <derivirana_varijabla naziv="DomainObject.Predmet.ProtustrankaFormatedWithAdress_1"> TEHNOKONTROLA d.o.o., Kašinska 9, 10360 Sesvete zastupanog po punomoćniku Zdravko Medek</derivirana_varijabla>
  </DomainObject.Predmet.ProtustrankaFormatedWithAdress>
  <DomainObject.Predmet.ProtustrankaFormatedWithAdressOIB>
    <izvorni_sadrzaj> TEHNOKONTROLA d.o.o., OIB 62668926122, Kašinska 9, 10360 Sesvete zastupanog po punomoćniku Zdravko Medek</izvorni_sadrzaj>
    <derivirana_varijabla naziv="DomainObject.Predmet.ProtustrankaFormatedWithAdressOIB_1"> TEHNOKONTROLA d.o.o., OIB 62668926122, Kašinska 9, 10360 Sesvete zastupanog po punomoćniku Zdravko Medek</derivirana_varijabla>
  </DomainObject.Predmet.ProtustrankaFormatedWithAdressOIB>
  <DomainObject.Predmet.ProtustrankaWithAdress>
    <izvorni_sadrzaj>TEHNOKONTROLA d.o.o. Kašinska 9, 10360 Sesvete</izvorni_sadrzaj>
    <derivirana_varijabla naziv="DomainObject.Predmet.ProtustrankaWithAdress_1">TEHNOKONTROLA d.o.o. Kašinska 9, 10360 Sesvete</derivirana_varijabla>
  </DomainObject.Predmet.ProtustrankaWithAdress>
  <DomainObject.Predmet.ProtustrankaWithAdressOIB>
    <izvorni_sadrzaj>TEHNOKONTROLA d.o.o., OIB 62668926122, Kašinska 9, 10360 Sesvete</izvorni_sadrzaj>
    <derivirana_varijabla naziv="DomainObject.Predmet.ProtustrankaWithAdressOIB_1">TEHNOKONTROLA d.o.o., OIB 62668926122, Kašinska 9, 10360 Sesvete</derivirana_varijabla>
  </DomainObject.Predmet.ProtustrankaWithAdressOIB>
  <DomainObject.Predmet.ProtustrankaNazivFormated>
    <izvorni_sadrzaj>TEHNOKONTROLA d.o.o.</izvorni_sadrzaj>
    <derivirana_varijabla naziv="DomainObject.Predmet.ProtustrankaNazivFormated_1">TEHNOKONTROLA d.o.o.</derivirana_varijabla>
  </DomainObject.Predmet.ProtustrankaNazivFormated>
  <DomainObject.Predmet.ProtustrankaNazivFormatedOIB>
    <izvorni_sadrzaj>TEHNOKONTROLA d.o.o., OIB 62668926122</izvorni_sadrzaj>
    <derivirana_varijabla naziv="DomainObject.Predmet.ProtustrankaNazivFormatedOIB_1">TEHNOKONTROLA d.o.o., OIB 62668926122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TEHNOKONTROLA d.o.o. zastupanog po punomoćniku Zdravko Medek</item>
    </izvorni_sadrzaj>
    <derivirana_varijabla naziv="DomainObject.Predmet.ProtuStrankaListFormated_1">
      <item>TEHNOKONTROLA d.o.o. zastupanog po punomoćniku Zdravko Medek</item>
    </derivirana_varijabla>
  </DomainObject.Predmet.ProtuStrankaListFormated>
  <DomainObject.Predmet.ProtuStrankaListFormatedOIB>
    <izvorni_sadrzaj>
      <item>TEHNOKONTROLA d.o.o., OIB 62668926122 zastupanog po punomoćniku Zdravko Medek</item>
    </izvorni_sadrzaj>
    <derivirana_varijabla naziv="DomainObject.Predmet.ProtuStrankaListFormatedOIB_1">
      <item>TEHNOKONTROLA d.o.o., OIB 62668926122 zastupanog po punomoćniku Zdravko Medek</item>
    </derivirana_varijabla>
  </DomainObject.Predmet.ProtuStrankaListFormatedOIB>
  <DomainObject.Predmet.ProtuStrankaListFormatedWithAdress>
    <izvorni_sadrzaj>
      <item>TEHNOKONTROLA d.o.o., Kašinska 9, 10360 Sesvete zastupanog po punomoćniku Zdravko Medek</item>
    </izvorni_sadrzaj>
    <derivirana_varijabla naziv="DomainObject.Predmet.ProtuStrankaListFormatedWithAdress_1">
      <item>TEHNOKONTROLA d.o.o., Kašinska 9, 10360 Sesvete zastupanog po punomoćniku Zdravko Medek</item>
    </derivirana_varijabla>
  </DomainObject.Predmet.ProtuStrankaListFormatedWithAdress>
  <DomainObject.Predmet.ProtuStrankaListFormatedWithAdressOIB>
    <izvorni_sadrzaj>
      <item>TEHNOKONTROLA d.o.o., OIB 62668926122, Kašinska 9, 10360 Sesvete zastupanog po punomoćniku Zdravko Medek</item>
    </izvorni_sadrzaj>
    <derivirana_varijabla naziv="DomainObject.Predmet.ProtuStrankaListFormatedWithAdressOIB_1">
      <item>TEHNOKONTROLA d.o.o., OIB 62668926122, Kašinska 9, 10360 Sesvete zastupanog po punomoćniku Zdravko Medek</item>
    </derivirana_varijabla>
  </DomainObject.Predmet.ProtuStrankaListFormatedWithAdressOIB>
  <DomainObject.Predmet.ProtuStrankaListNazivFormated>
    <izvorni_sadrzaj>
      <item>TEHNOKONTROLA d.o.o.</item>
    </izvorni_sadrzaj>
    <derivirana_varijabla naziv="DomainObject.Predmet.ProtuStrankaListNazivFormated_1">
      <item>TEHNOKONTROLA d.o.o.</item>
    </derivirana_varijabla>
  </DomainObject.Predmet.ProtuStrankaListNazivFormated>
  <DomainObject.Predmet.ProtuStrankaListNazivFormatedOIB>
    <izvorni_sadrzaj>
      <item>TEHNOKONTROLA d.o.o., OIB 62668926122</item>
    </izvorni_sadrzaj>
    <derivirana_varijabla naziv="DomainObject.Predmet.ProtuStrankaListNazivFormatedOIB_1">
      <item>TEHNOKONTROLA d.o.o., OIB 62668926122</item>
    </derivirana_varijabla>
  </DomainObject.Predmet.ProtuStrankaListNazivFormatedOIB>
  <DomainObject.Predmet.OstaliListFormated>
    <izvorni_sadrzaj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OstaliListFormated_1"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OstaliListFormated>
  <DomainObject.Predmet.OstaliListFormatedOIB>
    <izvorni_sadrzaj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FormatedOIB_1"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FormatedOIB>
  <DomainObject.Predmet.OstaliListFormatedWithAdress>
    <izvorni_sadrzaj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  <item>ERSTE&amp;STEIERMÄRKISCHE BANKA dioničko društvo, Jadranski Trg 3a, 51000 Rijeka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izvorni_sadrzaj>
    <derivirana_varijabla naziv="DomainObject.Predmet.OstaliListFormatedWithAdress_1"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  <item>ERSTE&amp;STEIERMÄRKISCHE BANKA dioničko društvo, Jadranski Trg 3a, 51000 Rijeka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OPĆINSKI GRAĐANSKI SUD U ZAGREBU, Bjelovarska 2, 10360 Sesvete</item>
    </derivirana_varijabla>
  </DomainObject.Predmet.OstaliListFormatedWithAdress>
  <DomainObject.Predmet.OstaliListFormatedWithAdressOIB>
    <izvorni_sadrzaj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  <item>ERSTE&amp;STEIERMÄRKISCHE BANKA dioničko društvo, OIB 23057039320, Jadranski Trg 3a, 51000 Rijeka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izvorni_sadrzaj>
    <derivirana_varijabla naziv="DomainObject.Predmet.OstaliListFormatedWithAdressOIB_1"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  <item>ERSTE&amp;STEIERMÄRKISCHE BANKA dioničko društvo, OIB 23057039320, Jadranski Trg 3a, 51000 Rijeka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OPĆINSKI GRAĐANSKI SUD U ZAGREBU, OIB 01252163117, Bjelovarska 2, 10360 Sesvete</item>
    </derivirana_varijabla>
  </DomainObject.Predmet.OstaliListFormatedWithAdressOIB>
  <DomainObject.Predmet.OstaliListNazivFormated>
    <izvorni_sadrzaj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OstaliListNazivFormated_1"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OstaliListNazivFormated>
  <DomainObject.Predmet.OstaliListNazivFormatedOIB>
    <izvorni_sadrzaj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izvorni_sadrzaj>
    <derivirana_varijabla naziv="DomainObject.Predmet.OstaliListNazivFormatedOIB_1"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  <item>ERSTE&amp;STEIERMÄRKISCHE BANKA dioničko društvo, OIB 23057039320</item>
      <item>ŽUPANIJSKO DRŽAVNO ODVJETNIŠTVO U ZAGREBU, OIB 16488001145</item>
      <item>REPUBLIKA HRVATSKA MINISTARSTVO FINANCIJA, OIB 18683136487</item>
      <item>MINISTARSTVO PRAVOSUĐA, OIB 26635293339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TEHNOKONTROLA d.o.o.</izvorni_sadrzaj>
    <derivirana_varijabla naziv="DomainObject.Predmet.ProtustrankaIDrugi_1">TEHNOKONTROLA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TEHNOKONTROLA d.o.o., OIB 62668926122, Kašinska 9, 10360 Sesvete</izvorni_sadrzaj>
    <derivirana_varijabla naziv="DomainObject.Predmet.ProtustrankaIDrugiAdressOIB_1">TEHNOKONTROLA d.o.o., OIB 62668926122,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izvorni_sadrzaj>
    <derivirana_varijabla naziv="DomainObject.Predmet.SudioniciListNaziv_1"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  <item>ERSTE&amp;STEIERMÄRKISCHE BANKA dioničko društvo</item>
      <item>ŽUPANIJSKO DRŽAVNO ODVJETNIŠTVO U ZAGREBU</item>
      <item>REPUBLIKA HRVATSKA MINISTARSTVO FINANCIJA</item>
      <item>MINISTARSTVO PRAVOSUĐA</item>
      <item>OPĆINSKI GRAĐANSKI SUD U ZAGREBU</item>
    </derivirana_varijabla>
  </DomainObject.Predmet.SudioniciListNaziv>
  <DomainObject.Predmet.SudioniciListAdressOIB>
    <izvorni_sadrzaj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  <item>ERSTE&amp;STEIERMÄRKISCHE BANKA dioničko društvo, OIB 23057039320, Jadranski Trg 3a,51000 Rijeka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izvorni_sadrzaj>
    <derivirana_varijabla naziv="DomainObject.Predmet.SudioniciListAdressOIB_1"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  <item>ERSTE&amp;STEIERMÄRKISCHE BANKA dioničko društvo, OIB 23057039320, Jadranski Trg 3a,51000 Rijeka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OPĆINSKI GRAĐANSKI SUD U ZAGREBU, OIB 01252163117,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62668926122</item>
      <item>, OIB 85821130368</item>
      <item>, OIB 90425059840</item>
      <item>, OIB 85821130368</item>
      <item>, OIB 88443826619</item>
      <item>, OIB 23057039320</item>
      <item>, OIB 23057039320</item>
      <item>, OIB 16488001145</item>
      <item>, OIB 18683136487</item>
      <item>, OIB 26635293339</item>
      <item>, OIB 01252163117</item>
    </izvorni_sadrzaj>
    <derivirana_varijabla naziv="DomainObject.Predmet.SudioniciListNazivOIB_1">
      <item>, OIB 62668926122</item>
      <item>, OIB 85821130368</item>
      <item>, OIB 90425059840</item>
      <item>, OIB 85821130368</item>
      <item>, OIB 88443826619</item>
      <item>, OIB 23057039320</item>
      <item>, OIB 23057039320</item>
      <item>, OIB 16488001145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734</properties:Words>
  <properties:Characters>4174</properties:Characters>
  <properties:Lines>105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2018-02-26T14:17:00Z</dcterms:created>
  <dc:creator>gzubak</dc:creator>
  <cp:lastModifiedBy>Jadranka Zelić</cp:lastModifiedBy>
  <cp:lastPrinted>2018-02-26T14:17:00Z</cp:lastPrinted>
  <dcterms:modified xmlns:xsi="http://www.w3.org/2001/XMLSchema-instance" xsi:type="dcterms:W3CDTF">2018-02-26T14:17:00Z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(26. rješenje - određivanje nagrade i naknade stečajnom upravitelju nakon zaključenja po čl. 293- TEHNOKONTROLA BOLTUŽIĆ 26.2.2018.docx)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