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8d72" w14:paraId="4f58d72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D9494B">
        <w:rPr>
          <w:szCs w:val="24"/>
        </w:rPr>
        <w:t>912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743537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0F77CF">
        <w:t>ika</w:t>
      </w:r>
      <w:r w:rsidR="00B82811" w:rsidRPr="00B82811">
        <w:t xml:space="preserve"> </w:t>
      </w:r>
      <w:r w:rsidR="00820198">
        <w:t xml:space="preserve">LI-PA MONT </w:t>
      </w:r>
      <w:r w:rsidR="00D9494B">
        <w:t>j.d.o.o., Križevci, Trg bana Lackovića 1,</w:t>
      </w:r>
      <w:r w:rsidR="000F77CF">
        <w:t xml:space="preserve"> OIB:</w:t>
      </w:r>
      <w:r w:rsidR="00D9494B" w:rsidRPr="00D9494B">
        <w:t xml:space="preserve"> </w:t>
      </w:r>
      <w:r w:rsidR="00D9494B">
        <w:t>43569052295</w:t>
      </w:r>
      <w:r w:rsidR="007D3B29">
        <w:t xml:space="preserve">, dana </w:t>
      </w:r>
      <w:r w:rsidR="00743537">
        <w:rPr>
          <w:szCs w:val="24"/>
        </w:rPr>
        <w:t>29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D9494B" w:rsidRPr="00D9494B">
        <w:t xml:space="preserve"> </w:t>
      </w:r>
      <w:r w:rsidR="00820198">
        <w:t xml:space="preserve">LI-PA MONT </w:t>
      </w:r>
      <w:r w:rsidR="00D9494B">
        <w:t>j.d.o.o., Križevci, Trg bana Lackovića 1, OIB:</w:t>
      </w:r>
      <w:r w:rsidR="00D9494B" w:rsidRPr="00D9494B">
        <w:t xml:space="preserve"> </w:t>
      </w:r>
      <w:r w:rsidR="00D9494B">
        <w:t>43569052295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743537">
        <w:rPr>
          <w:szCs w:val="24"/>
        </w:rPr>
        <w:t>29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743537">
        <w:rPr>
          <w:szCs w:val="24"/>
        </w:rPr>
        <w:t>14</w:t>
      </w:r>
      <w:r w:rsidR="00820198">
        <w:rPr>
          <w:szCs w:val="24"/>
        </w:rPr>
        <w:t>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32B2A" w:rsidP="00CE3446" w:rsidR="00B82811">
      <w:pPr>
        <w:jc w:val="both"/>
      </w:pPr>
      <w:r>
        <w:rPr>
          <w:szCs w:val="24"/>
        </w:rPr>
        <w:t xml:space="preserve">       </w:t>
      </w:r>
      <w:r w:rsidR="00820198">
        <w:rPr>
          <w:szCs w:val="24"/>
        </w:rPr>
        <w:tab/>
      </w:r>
      <w:r>
        <w:rPr>
          <w:szCs w:val="24"/>
        </w:rPr>
        <w:t xml:space="preserve"> </w:t>
      </w:r>
      <w:r w:rsidR="00DF4B3F">
        <w:rPr>
          <w:szCs w:val="24"/>
        </w:rPr>
        <w:t xml:space="preserve">II </w:t>
      </w:r>
      <w:r w:rsidR="007A75CE" w:rsidRPr="00964C7D">
        <w:rPr>
          <w:szCs w:val="24"/>
        </w:rPr>
        <w:t xml:space="preserve">Zaključuje se stečajni postupak nad stečajnim </w:t>
      </w:r>
      <w:r w:rsidR="00820198">
        <w:rPr>
          <w:szCs w:val="24"/>
        </w:rPr>
        <w:t xml:space="preserve">dužnikom </w:t>
      </w:r>
      <w:r w:rsidR="00820198">
        <w:t xml:space="preserve">LI-PA MONT </w:t>
      </w:r>
      <w:r w:rsidR="00D9494B">
        <w:t>j.d.o.o., Križevci, Trg bana Lackovića 1, OIB:</w:t>
      </w:r>
      <w:r w:rsidR="00D9494B" w:rsidRPr="00D9494B">
        <w:t xml:space="preserve"> </w:t>
      </w:r>
      <w:r w:rsidR="00D9494B">
        <w:t>43569052295.</w:t>
      </w:r>
    </w:p>
    <w:p w:rsidRDefault="00D9494B" w:rsidP="00CE3446" w:rsidR="00D9494B">
      <w:pPr>
        <w:jc w:val="both"/>
      </w:pPr>
    </w:p>
    <w:p w:rsidRDefault="00DF4B3F" w:rsidP="00820198" w:rsidR="00733DB6" w:rsidRPr="00962A57">
      <w:pPr>
        <w:ind w:firstLine="708"/>
        <w:jc w:val="both"/>
      </w:pPr>
      <w:r w:rsidRPr="00962A57">
        <w:t xml:space="preserve">III Za stečajnog upravitelja imenuje se </w:t>
      </w:r>
      <w:r w:rsidR="00733DB6">
        <w:t xml:space="preserve">Davor Ivančić, Ivana Pl. Zajca 17, Čakovec, </w:t>
      </w:r>
      <w:r w:rsidR="00820198">
        <w:t>OIB:</w:t>
      </w:r>
      <w:r w:rsidR="00733DB6">
        <w:t>21146522885.</w:t>
      </w:r>
    </w:p>
    <w:p w:rsidRDefault="003E49A3" w:rsidP="00BE6F91" w:rsidR="003E49A3">
      <w:pPr>
        <w:ind w:firstLine="708"/>
        <w:jc w:val="both"/>
      </w:pPr>
    </w:p>
    <w:p w:rsidRDefault="007A75CE" w:rsidP="00820198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D9494B" w:rsidRPr="00D9494B">
        <w:t xml:space="preserve"> </w:t>
      </w:r>
      <w:r w:rsidR="00820198">
        <w:t xml:space="preserve">LI-PA MONT </w:t>
      </w:r>
      <w:r w:rsidR="00D9494B">
        <w:t>j.d.o.o., Križevci, Trg bana Lackovića 1, OIB:</w:t>
      </w:r>
      <w:r w:rsidR="00D9494B" w:rsidRPr="00D9494B">
        <w:t xml:space="preserve"> </w:t>
      </w:r>
      <w:r w:rsidR="00D9494B">
        <w:t>43569052295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D9494B">
        <w:rPr>
          <w:szCs w:val="24"/>
        </w:rPr>
        <w:t>25</w:t>
      </w:r>
      <w:r w:rsidR="00D32B2A">
        <w:rPr>
          <w:szCs w:val="24"/>
        </w:rPr>
        <w:t>. studenog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743537">
        <w:rPr>
          <w:szCs w:val="24"/>
        </w:rPr>
        <w:t>29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743537" w:rsidR="00492BE3"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820198">
        <w:t>LI-PA MONT</w:t>
      </w:r>
      <w:r w:rsidR="00D9494B">
        <w:t xml:space="preserve"> j.d.o.o., Križevci, Trg bana Lackovića 1</w:t>
      </w:r>
    </w:p>
    <w:p w:rsidRDefault="007D3B29" w:rsidP="00D9494B" w:rsidR="00743537" w:rsidRPr="00D32B2A">
      <w:pPr>
        <w:numPr>
          <w:ilvl w:val="0"/>
          <w:numId w:val="1"/>
        </w:numPr>
      </w:pPr>
      <w:r w:rsidRPr="00743537">
        <w:rPr>
          <w:szCs w:val="24"/>
        </w:rPr>
        <w:t>Osoba ovlaštena</w:t>
      </w:r>
      <w:r w:rsidR="00C06E09" w:rsidRPr="00743537">
        <w:rPr>
          <w:szCs w:val="24"/>
        </w:rPr>
        <w:t xml:space="preserve"> za zastupanje dužnika</w:t>
      </w:r>
      <w:r w:rsidRPr="00743537">
        <w:rPr>
          <w:szCs w:val="24"/>
        </w:rPr>
        <w:t xml:space="preserve"> </w:t>
      </w:r>
      <w:r w:rsidR="00D9494B">
        <w:t>Zvonko Pavlović, Križevci, Trg bana Lackovića 1</w:t>
      </w:r>
    </w:p>
    <w:p w:rsidRDefault="00964C7D" w:rsidP="00DF4B3F" w:rsidR="00B375FC" w:rsidRPr="00743537">
      <w:pPr>
        <w:numPr>
          <w:ilvl w:val="0"/>
          <w:numId w:val="1"/>
        </w:numPr>
        <w:rPr>
          <w:szCs w:val="24"/>
        </w:rPr>
      </w:pPr>
      <w:r w:rsidRPr="00743537">
        <w:rPr>
          <w:szCs w:val="24"/>
        </w:rPr>
        <w:t>S</w:t>
      </w:r>
      <w:r w:rsidR="007A75CE" w:rsidRPr="00743537">
        <w:rPr>
          <w:szCs w:val="24"/>
        </w:rPr>
        <w:t>udski registar ovog suda radi zabilježbe (odmah</w:t>
      </w:r>
      <w:r w:rsidR="00836343" w:rsidRPr="00743537">
        <w:rPr>
          <w:szCs w:val="24"/>
        </w:rPr>
        <w:t xml:space="preserve"> i nakon pravomoćnosti</w:t>
      </w:r>
      <w:r w:rsidR="007A75CE" w:rsidRPr="00743537">
        <w:rPr>
          <w:szCs w:val="24"/>
        </w:rPr>
        <w:t>)</w:t>
      </w:r>
      <w:r w:rsidR="00DF4B3F" w:rsidRPr="0074353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32B2A">
        <w:rPr>
          <w:szCs w:val="24"/>
        </w:rPr>
        <w:t>rna Hrvatska, Ispostava Koprivnica, Hrvatske državnosti 7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733DB6">
        <w:t>Davor Ivančić, Ivana Pl. Zajca 17, Čakovec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492BE3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3E37" w:rsidP="007A75CE" w:rsidR="008E3E37">
      <w:r>
        <w:separator/>
      </w:r>
    </w:p>
  </w:endnote>
  <w:endnote w:id="0" w:type="continuationSeparator">
    <w:p w:rsidRDefault="008E3E37" w:rsidP="007A75CE" w:rsidR="008E3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3E37" w:rsidP="007A75CE" w:rsidR="008E3E37">
      <w:r>
        <w:separator/>
      </w:r>
    </w:p>
  </w:footnote>
  <w:footnote w:id="0" w:type="continuationSeparator">
    <w:p w:rsidRDefault="008E3E37" w:rsidP="007A75CE" w:rsidR="008E3E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F7017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D9494B">
      <w:t>912</w:t>
    </w:r>
    <w:r w:rsidR="00B8373D">
      <w:t>/201</w:t>
    </w:r>
    <w:r w:rsidR="00467EEF">
      <w:t>5</w:t>
    </w:r>
    <w:r w:rsidR="00B8373D">
      <w:t>-</w:t>
    </w:r>
    <w:r w:rsidR="00743537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5844"/>
    <w:rsid w:val="000571E3"/>
    <w:rsid w:val="00064E14"/>
    <w:rsid w:val="00066F97"/>
    <w:rsid w:val="000B15A6"/>
    <w:rsid w:val="000E1119"/>
    <w:rsid w:val="000F77CF"/>
    <w:rsid w:val="00182D43"/>
    <w:rsid w:val="001E69F5"/>
    <w:rsid w:val="00255595"/>
    <w:rsid w:val="0028731D"/>
    <w:rsid w:val="002A6059"/>
    <w:rsid w:val="002B657B"/>
    <w:rsid w:val="002D464C"/>
    <w:rsid w:val="00375932"/>
    <w:rsid w:val="003770E9"/>
    <w:rsid w:val="0037785D"/>
    <w:rsid w:val="003B5155"/>
    <w:rsid w:val="003E2AE0"/>
    <w:rsid w:val="003E34B8"/>
    <w:rsid w:val="003E49A3"/>
    <w:rsid w:val="00423959"/>
    <w:rsid w:val="004448AE"/>
    <w:rsid w:val="00467EEF"/>
    <w:rsid w:val="00492BE3"/>
    <w:rsid w:val="00497129"/>
    <w:rsid w:val="004A1245"/>
    <w:rsid w:val="004C1E71"/>
    <w:rsid w:val="004C399F"/>
    <w:rsid w:val="004E20AA"/>
    <w:rsid w:val="004F1199"/>
    <w:rsid w:val="00525276"/>
    <w:rsid w:val="00525C45"/>
    <w:rsid w:val="00531356"/>
    <w:rsid w:val="00550447"/>
    <w:rsid w:val="00581316"/>
    <w:rsid w:val="005A0B24"/>
    <w:rsid w:val="005B2BAA"/>
    <w:rsid w:val="005B616A"/>
    <w:rsid w:val="005D055D"/>
    <w:rsid w:val="005E243D"/>
    <w:rsid w:val="0063224D"/>
    <w:rsid w:val="006523AF"/>
    <w:rsid w:val="0068190F"/>
    <w:rsid w:val="00693CD2"/>
    <w:rsid w:val="006C1AAA"/>
    <w:rsid w:val="006F25A8"/>
    <w:rsid w:val="006F7017"/>
    <w:rsid w:val="00704110"/>
    <w:rsid w:val="007247FE"/>
    <w:rsid w:val="00733DB6"/>
    <w:rsid w:val="00735822"/>
    <w:rsid w:val="00736EF3"/>
    <w:rsid w:val="00741660"/>
    <w:rsid w:val="00743537"/>
    <w:rsid w:val="00771316"/>
    <w:rsid w:val="007A75CE"/>
    <w:rsid w:val="007B0DF7"/>
    <w:rsid w:val="007B10CE"/>
    <w:rsid w:val="007D2071"/>
    <w:rsid w:val="007D3B29"/>
    <w:rsid w:val="007F2D48"/>
    <w:rsid w:val="00807802"/>
    <w:rsid w:val="00820198"/>
    <w:rsid w:val="00821CE6"/>
    <w:rsid w:val="00830F43"/>
    <w:rsid w:val="008354B4"/>
    <w:rsid w:val="00836343"/>
    <w:rsid w:val="008779FC"/>
    <w:rsid w:val="00897C06"/>
    <w:rsid w:val="008A024C"/>
    <w:rsid w:val="008A49F0"/>
    <w:rsid w:val="008E3E37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80482"/>
    <w:rsid w:val="009A5985"/>
    <w:rsid w:val="009D0C5B"/>
    <w:rsid w:val="009D3AB2"/>
    <w:rsid w:val="009E6198"/>
    <w:rsid w:val="00A12DAD"/>
    <w:rsid w:val="00A56BA2"/>
    <w:rsid w:val="00A92369"/>
    <w:rsid w:val="00AC5AD3"/>
    <w:rsid w:val="00AE3548"/>
    <w:rsid w:val="00B34567"/>
    <w:rsid w:val="00B375FC"/>
    <w:rsid w:val="00B7038C"/>
    <w:rsid w:val="00B81C47"/>
    <w:rsid w:val="00B82811"/>
    <w:rsid w:val="00B8373D"/>
    <w:rsid w:val="00BE6F91"/>
    <w:rsid w:val="00BF401D"/>
    <w:rsid w:val="00BF5CAE"/>
    <w:rsid w:val="00C06E09"/>
    <w:rsid w:val="00C7158A"/>
    <w:rsid w:val="00C742AF"/>
    <w:rsid w:val="00C80BBE"/>
    <w:rsid w:val="00C83918"/>
    <w:rsid w:val="00CA719C"/>
    <w:rsid w:val="00CB6ECB"/>
    <w:rsid w:val="00CE3446"/>
    <w:rsid w:val="00CF63B6"/>
    <w:rsid w:val="00D0242F"/>
    <w:rsid w:val="00D32B2A"/>
    <w:rsid w:val="00D508D6"/>
    <w:rsid w:val="00D65D0F"/>
    <w:rsid w:val="00D7256A"/>
    <w:rsid w:val="00D9494B"/>
    <w:rsid w:val="00DB4EB7"/>
    <w:rsid w:val="00DF005B"/>
    <w:rsid w:val="00DF4B3F"/>
    <w:rsid w:val="00EA5D61"/>
    <w:rsid w:val="00F0497A"/>
    <w:rsid w:val="00F25845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7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0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01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0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0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7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0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01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0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0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St-912/2015</izvorni_sadrzaj>
    <derivirana_varijabla naziv="DomainObject.Predmet.OznakaBroj_1">St-912/2015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LI-PA mont jednostavno društvo s ograničenom odgovornošću za graditeljstvo, trgovinu i usluge</izvorni_sadrzaj>
    <derivirana_varijabla naziv="DomainObject.Predmet.ProtustrankaFormated_1">  LI-PA mont jednostavno društvo s ograničenom odgovornošću za graditeljstvo, trgovinu i usluge</derivirana_varijabla>
  </DomainObject.Predmet.ProtustrankaFormated>
  <DomainObject.Predmet.ProtustrankaFormatedOIB>
    <izvorni_sadrzaj>  LI-PA mont jednostavno društvo s ograničenom odgovornošću za graditeljstvo, trgovinu i usluge, OIB 43569052295</izvorni_sadrzaj>
    <derivirana_varijabla naziv="DomainObject.Predmet.ProtustrankaFormatedOIB_1">  LI-PA mont jednostavno društvo s ograničenom odgovornošću za graditeljstvo, trgovinu i usluge, OIB 43569052295</derivirana_varijabla>
  </DomainObject.Predmet.ProtustrankaFormatedOIB>
  <DomainObject.Predmet.ProtustrankaFormatedWithAdress>
    <izvorni_sadrzaj> LI-PA mont jednostavno društvo s ograničenom odgovornošću za graditeljstvo, trgovinu i usluge, Trg bana Lackovića 1, 48260 Križevci</izvorni_sadrzaj>
    <derivirana_varijabla naziv="DomainObject.Predmet.ProtustrankaFormatedWithAdress_1"> LI-PA mont jednostavno društvo s ograničenom odgovornošću za graditeljstvo, trgovinu i usluge, Trg bana Lackovića 1, 48260 Križevci</derivirana_varijabla>
  </DomainObject.Predmet.ProtustrankaFormatedWithAdress>
  <DomainObject.Predmet.ProtustrankaFormatedWithAdressOIB>
    <izvorni_sadrzaj> LI-PA mont jednostavno društvo s ograničenom odgovornošću za graditeljstvo, trgovinu i usluge, OIB 43569052295, Trg bana Lackovića 1, 48260 Križevci</izvorni_sadrzaj>
    <derivirana_varijabla naziv="DomainObject.Predmet.ProtustrankaFormatedWithAdressOIB_1"> LI-PA mont jednostavno društvo s ograničenom odgovornošću za graditeljstvo, trgovinu i usluge, OIB 43569052295, Trg bana Lackovića 1, 48260 Križevci</derivirana_varijabla>
  </DomainObject.Predmet.ProtustrankaFormatedWithAdressOIB>
  <DomainObject.Predmet.ProtustrankaWithAdress>
    <izvorni_sadrzaj>LI-PA mont jednostavno društvo s ograničenom odgovornošću za graditeljstvo, trgovinu i usluge Trg bana Lackovića 1, 48260 Križevci</izvorni_sadrzaj>
    <derivirana_varijabla naziv="DomainObject.Predmet.ProtustrankaWithAdress_1">LI-PA mont jednostavno društvo s ograničenom odgovornošću za graditeljstvo, trgovinu i usluge Trg bana Lackovića 1, 48260 Križevci</derivirana_varijabla>
  </DomainObject.Predmet.ProtustrankaWithAdress>
  <DomainObject.Predmet.ProtustrankaWithAdressOIB>
    <izvorni_sadrzaj>LI-PA mont jednostavno društvo s ograničenom odgovornošću za graditeljstvo, trgovinu i usluge, OIB 43569052295, Trg bana Lackovića 1, 48260 Križevci</izvorni_sadrzaj>
    <derivirana_varijabla naziv="DomainObject.Predmet.ProtustrankaWithAdressOIB_1">LI-PA mont jednostavno društvo s ograničenom odgovornošću za graditeljstvo, trgovinu i usluge, OIB 43569052295, Trg bana Lackovića 1, 48260 Križevci</derivirana_varijabla>
  </DomainObject.Predmet.ProtustrankaWithAdressOIB>
  <DomainObject.Predmet.ProtustrankaNazivFormated>
    <izvorni_sadrzaj>LI-PA mont jednostavno društvo s ograničenom odgovornošću za graditeljstvo, trgovinu i usluge</izvorni_sadrzaj>
    <derivirana_varijabla naziv="DomainObject.Predmet.ProtustrankaNazivFormated_1">LI-PA mont jednostavno društvo s ograničenom odgovornošću za graditeljstvo, trgovinu i usluge</derivirana_varijabla>
  </DomainObject.Predmet.ProtustrankaNazivFormated>
  <DomainObject.Predmet.ProtustrankaNazivFormatedOIB>
    <izvorni_sadrzaj>LI-PA mont jednostavno društvo s ograničenom odgovornošću za graditeljstvo, trgovinu i usluge, OIB 43569052295</izvorni_sadrzaj>
    <derivirana_varijabla naziv="DomainObject.Predmet.ProtustrankaNazivFormatedOIB_1">LI-PA mont jednostavno društvo s ograničenom odgovornošću za graditeljstvo, trgovinu i usluge, OIB 43569052295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50934.91</izvorni_sadrzaj>
    <derivirana_varijabla naziv="DomainObject.Predmet.TrenutnaVrijednost_1">50934.91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LI-PA mont jednostavno društvo s ograničenom odgovornošću za graditeljstvo, trgovinu i usluge</item>
    </izvorni_sadrzaj>
    <derivirana_varijabla naziv="DomainObject.Predmet.ProtuStrankaListFormated_1">
      <item>LI-PA mont jednostavno društvo s ograničenom odgovornošću za graditeljstvo, trgovinu i usluge</item>
    </derivirana_varijabla>
  </DomainObject.Predmet.ProtuStrankaListFormated>
  <DomainObject.Predmet.ProtuStrankaListFormatedOIB>
    <izvorni_sadrzaj>
      <item>LI-PA mont jednostavno društvo s ograničenom odgovornošću za graditeljstvo, trgovinu i usluge, OIB 43569052295</item>
    </izvorni_sadrzaj>
    <derivirana_varijabla naziv="DomainObject.Predmet.ProtuStrankaListFormatedOIB_1">
      <item>LI-PA mont jednostavno društvo s ograničenom odgovornošću za graditeljstvo, trgovinu i usluge, OIB 43569052295</item>
    </derivirana_varijabla>
  </DomainObject.Predmet.ProtuStrankaListFormatedOIB>
  <DomainObject.Predmet.ProtuStrankaListFormatedWithAdress>
    <izvorni_sadrzaj>
      <item>LI-PA mont jednostavno društvo s ograničenom odgovornošću za graditeljstvo, trgovinu i usluge, Trg bana Lackovića 1, 48260 Križevci</item>
    </izvorni_sadrzaj>
    <derivirana_varijabla naziv="DomainObject.Predmet.ProtuStrankaListFormatedWithAdress_1">
      <item>LI-PA mont jednostavno društvo s ograničenom odgovornošću za graditeljstvo, trgovinu i usluge, Trg bana Lackovića 1, 48260 Križevci</item>
    </derivirana_varijabla>
  </DomainObject.Predmet.ProtuStrankaListFormatedWithAdress>
  <DomainObject.Predmet.ProtuStrankaListFormatedWithAdressOIB>
    <izvorni_sadrzaj>
      <item>LI-PA mont jednostavno društvo s ograničenom odgovornošću za graditeljstvo, trgovinu i usluge, OIB 43569052295, Trg bana Lackovića 1, 48260 Križevci</item>
    </izvorni_sadrzaj>
    <derivirana_varijabla naziv="DomainObject.Predmet.ProtuStrankaListFormatedWithAdressOIB_1">
      <item>LI-PA mont jednostavno društvo s ograničenom odgovornošću za graditeljstvo, trgovinu i usluge, OIB 43569052295, Trg bana Lackovića 1, 48260 Križevci</item>
    </derivirana_varijabla>
  </DomainObject.Predmet.ProtuStrankaListFormatedWithAdressOIB>
  <DomainObject.Predmet.ProtuStrankaListNazivFormated>
    <izvorni_sadrzaj>
      <item>LI-PA mont jednostavno društvo s ograničenom odgovornošću za graditeljstvo, trgovinu i usluge</item>
    </izvorni_sadrzaj>
    <derivirana_varijabla naziv="DomainObject.Predmet.ProtuStrankaListNazivFormated_1">
      <item>LI-PA mont jednostavno društvo s ograničenom odgovornošću za graditeljstvo, trgovinu i usluge</item>
    </derivirana_varijabla>
  </DomainObject.Predmet.ProtuStrankaListNazivFormated>
  <DomainObject.Predmet.ProtuStrankaListNazivFormatedOIB>
    <izvorni_sadrzaj>
      <item>LI-PA mont jednostavno društvo s ograničenom odgovornošću za graditeljstvo, trgovinu i usluge, OIB 43569052295</item>
    </izvorni_sadrzaj>
    <derivirana_varijabla naziv="DomainObject.Predmet.ProtuStrankaListNazivFormatedOIB_1">
      <item>LI-PA mont jednostavno društvo s ograničenom odgovornošću za graditeljstvo, trgovinu i usluge, OIB 43569052295</item>
    </derivirana_varijabla>
  </DomainObject.Predmet.ProtuStrankaListNazivFormatedOIB>
  <DomainObject.Predmet.OstaliListFormated>
    <izvorni_sadrzaj>
      <item>E-oglasna ploča</item>
      <item>Sudski registar, Trgovački sud u Varaždinu</item>
      <item>Zvonko Pavlović</item>
    </izvorni_sadrzaj>
    <derivirana_varijabla naziv="DomainObject.Predmet.OstaliListFormated_1">
      <item>E-oglasna ploča</item>
      <item>Sudski registar, Trgovački sud u Varaždinu</item>
      <item>Zvonko Pavlović</item>
    </derivirana_varijabla>
  </DomainObject.Predmet.OstaliListFormated>
  <DomainObject.Predmet.OstaliListFormatedOIB>
    <izvorni_sadrzaj>
      <item>E-oglasna ploča</item>
      <item>Sudski registar, Trgovački sud u Varaždinu</item>
      <item>Zvonko Pavlović, OIB 55003365948</item>
    </izvorni_sadrzaj>
    <derivirana_varijabla naziv="DomainObject.Predmet.OstaliListFormatedOIB_1">
      <item>E-oglasna ploča</item>
      <item>Sudski registar, Trgovački sud u Varaždinu</item>
      <item>Zvonko Pavlović, OIB 55003365948</item>
    </derivirana_varijabla>
  </DomainObject.Predmet.OstaliListFormatedOIB>
  <DomainObject.Predmet.OstaliListFormatedWithAdress>
    <izvorni_sadrzaj>
      <item>E-oglasna ploča</item>
      <item>Sudski registar, Trgovački sud u Varaždinu</item>
      <item>Zvonko Pavlović, Trg Bana Lackovića 1, 48260 Križevci</item>
    </izvorni_sadrzaj>
    <derivirana_varijabla naziv="DomainObject.Predmet.OstaliListFormatedWithAdress_1">
      <item>E-oglasna ploča</item>
      <item>Sudski registar, Trgovački sud u Varaždinu</item>
      <item>Zvonko Pavlović, Trg Bana Lackovića 1, 48260 Križevci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Zvonko Pavlović, OIB 55003365948, Trg Bana Lackovića 1, 48260 Križevci</item>
    </izvorni_sadrzaj>
    <derivirana_varijabla naziv="DomainObject.Predmet.OstaliListFormatedWithAdressOIB_1">
      <item>E-oglasna ploča</item>
      <item>Sudski registar, Trgovački sud u Varaždinu</item>
      <item>Zvonko Pavlović, OIB 55003365948, Trg Bana Lackovića 1, 48260 Križevci</item>
    </derivirana_varijabla>
  </DomainObject.Predmet.OstaliListFormatedWithAdressOIB>
  <DomainObject.Predmet.OstaliListNazivFormated>
    <izvorni_sadrzaj>
      <item>E-oglasna ploča</item>
      <item>Sudski registar, Trgovački sud u Varaždinu</item>
      <item>Zvonko Pavlović</item>
    </izvorni_sadrzaj>
    <derivirana_varijabla naziv="DomainObject.Predmet.OstaliListNazivFormated_1">
      <item>E-oglasna ploča</item>
      <item>Sudski registar, Trgovački sud u Varaždinu</item>
      <item>Zvonko Pavlović</item>
    </derivirana_varijabla>
  </DomainObject.Predmet.OstaliListNazivFormated>
  <DomainObject.Predmet.OstaliListNazivFormatedOIB>
    <izvorni_sadrzaj>
      <item>E-oglasna ploča</item>
      <item>Sudski registar, Trgovački sud u Varaždinu</item>
      <item>Zvonko Pavlović, OIB 55003365948</item>
    </izvorni_sadrzaj>
    <derivirana_varijabla naziv="DomainObject.Predmet.OstaliListNazivFormatedOIB_1">
      <item>E-oglasna ploča</item>
      <item>Sudski registar, Trgovački sud u Varaždinu</item>
      <item>Zvonko Pavlović, OIB 55003365948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LI-PA mont jednostavno društvo s ograničenom odgovornošću za graditeljstvo, trgovinu i usluge</izvorni_sadrzaj>
    <derivirana_varijabla naziv="DomainObject.Predmet.ProtustrankaIDrugi_1">LI-PA mont jednostavno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LI-PA mont jednostavno društvo s ograničenom odgovornošću za graditeljstvo, trgovinu i usluge, OIB 43569052295, Trg bana Lackovića 1, 48260 Križevci</izvorni_sadrzaj>
    <derivirana_varijabla naziv="DomainObject.Predmet.ProtustrankaIDrugiAdressOIB_1">LI-PA mont jednostavno društvo s ograničenom odgovornošću za graditeljstvo, trgovinu i usluge, OIB 43569052295, Trg bana Lackovića 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LI-PA mont jednostavno društvo s ograničenom odgovornošću za graditeljstvo, trgovinu i usluge</item>
      <item>E-oglasna ploča</item>
      <item>Sudski registar, Trgovački sud u Varaždinu</item>
      <item>Zvonko Pavlović</item>
    </izvorni_sadrzaj>
    <derivirana_varijabla naziv="DomainObject.Predmet.SudioniciListNaziv_1">
      <item>Financijska agencija</item>
      <item>LI-PA mont jednostavno društvo s ograničenom odgovornošću za graditeljstvo, trgovinu i usluge</item>
      <item>E-oglasna ploča</item>
      <item>Sudski registar, Trgovački sud u Varaždinu</item>
      <item>Zvonko Pavlović</item>
    </derivirana_varijabla>
  </DomainObject.Predmet.SudioniciListNaziv>
  <DomainObject.Predmet.SudioniciListAdressOIB>
    <izvorni_sadrzaj>
      <item>Financijska agencija, OIB 85821130368, A. Cesarca 2,42000 Varaždin</item>
      <item>LI-PA mont jednostavno društvo s ograničenom odgovornošću za graditeljstvo, trgovinu i usluge, OIB 43569052295, Trg bana Lackovića 1,48260 Križevci</item>
      <item>E-oglasna ploča</item>
      <item>Sudski registar, Trgovački sud u Varaždinu</item>
      <item>Zvonko Pavlović, OIB 55003365948, Trg Bana Lackovića 1,48260 Križevci</item>
    </izvorni_sadrzaj>
    <derivirana_varijabla naziv="DomainObject.Predmet.SudioniciListAdressOIB_1">
      <item>Financijska agencija, OIB 85821130368, A. Cesarca 2,42000 Varaždin</item>
      <item>LI-PA mont jednostavno društvo s ograničenom odgovornošću za graditeljstvo, trgovinu i usluge, OIB 43569052295, Trg bana Lackovića 1,48260 Križevci</item>
      <item>E-oglasna ploča</item>
      <item>Sudski registar, Trgovački sud u Varaždinu</item>
      <item>Zvonko Pavlović, OIB 55003365948, Trg Bana Lackovića 1,48260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43569052295</item>
      <item>, OIB null</item>
      <item>, OIB null</item>
      <item>, OIB 55003365948</item>
    </izvorni_sadrzaj>
    <derivirana_varijabla naziv="DomainObject.Predmet.SudioniciListNazivOIB_1">
      <item>, OIB 85821130368</item>
      <item>, OIB 43569052295</item>
      <item>, OIB null</item>
      <item>, OIB null</item>
      <item>, OIB 55003365948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2736</properties:Characters>
  <properties:Lines>86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2016-01-29T11:11:00Z</dcterms:created>
  <dc:creator>Ljubica Makovec</dc:creator>
  <cp:lastModifiedBy>Maja Marčec</cp:lastModifiedBy>
  <cp:lastPrinted>2016-01-28T12:15:00Z</cp:lastPrinted>
  <dcterms:modified xmlns:xsi="http://www.w3.org/2001/XMLSchema-instance" xsi:type="dcterms:W3CDTF">2016-01-29T11:57:00Z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