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ef8a" w14:paraId="46fef8a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7A4E5B">
        <w:rPr>
          <w:sz w:val="24"/>
          <w:szCs w:val="24"/>
          <w:lang w:val="hr-HR"/>
        </w:rPr>
        <w:t>151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7A4E5B">
        <w:rPr>
          <w:sz w:val="24"/>
          <w:szCs w:val="24"/>
          <w:lang w:val="hr-HR"/>
        </w:rPr>
        <w:t>VALLE NERA</w:t>
      </w:r>
      <w:r w:rsidR="00710662">
        <w:rPr>
          <w:sz w:val="24"/>
          <w:szCs w:val="24"/>
          <w:lang w:val="hr-HR"/>
        </w:rPr>
        <w:t xml:space="preserve"> j.</w:t>
      </w:r>
      <w:r w:rsidR="0084326A" w:rsidRPr="005D3532">
        <w:rPr>
          <w:sz w:val="24"/>
          <w:szCs w:val="24"/>
          <w:lang w:val="hr-HR"/>
        </w:rPr>
        <w:t>d.o.o.</w:t>
      </w:r>
      <w:r w:rsidR="00710662">
        <w:rPr>
          <w:sz w:val="24"/>
          <w:szCs w:val="24"/>
          <w:lang w:val="hr-HR"/>
        </w:rPr>
        <w:t xml:space="preserve"> </w:t>
      </w:r>
      <w:r w:rsidR="007A4E5B">
        <w:rPr>
          <w:sz w:val="24"/>
          <w:szCs w:val="24"/>
          <w:lang w:val="hr-HR"/>
        </w:rPr>
        <w:t>za ugostiteljstvo i turizam</w:t>
      </w:r>
      <w:r w:rsidR="0084326A" w:rsidRPr="005D3532">
        <w:rPr>
          <w:sz w:val="24"/>
          <w:szCs w:val="24"/>
          <w:lang w:val="hr-HR"/>
        </w:rPr>
        <w:t xml:space="preserve">, </w:t>
      </w:r>
      <w:r w:rsidR="007A4E5B">
        <w:rPr>
          <w:sz w:val="24"/>
          <w:szCs w:val="24"/>
          <w:lang w:val="hr-HR"/>
        </w:rPr>
        <w:t>Crno</w:t>
      </w:r>
      <w:r w:rsidR="0084326A" w:rsidRPr="005D3532">
        <w:rPr>
          <w:sz w:val="24"/>
          <w:szCs w:val="24"/>
          <w:lang w:val="hr-HR"/>
        </w:rPr>
        <w:t xml:space="preserve">, </w:t>
      </w:r>
      <w:r w:rsidR="007A4E5B">
        <w:rPr>
          <w:sz w:val="24"/>
          <w:szCs w:val="24"/>
          <w:lang w:val="hr-HR"/>
        </w:rPr>
        <w:t>Crno 33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7A4E5B">
        <w:rPr>
          <w:sz w:val="24"/>
          <w:szCs w:val="24"/>
          <w:lang w:val="hr-HR"/>
        </w:rPr>
        <w:t>47696480271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7A4E5B">
        <w:rPr>
          <w:sz w:val="24"/>
          <w:szCs w:val="24"/>
          <w:lang w:val="hr-HR"/>
        </w:rPr>
        <w:t>Ani Grgurević</w:t>
      </w:r>
      <w:r w:rsidR="00601994">
        <w:rPr>
          <w:sz w:val="24"/>
          <w:szCs w:val="24"/>
          <w:lang w:val="hr-HR"/>
        </w:rPr>
        <w:t xml:space="preserve"> iz </w:t>
      </w:r>
      <w:r w:rsidR="007A4E5B">
        <w:rPr>
          <w:sz w:val="24"/>
          <w:szCs w:val="24"/>
          <w:lang w:val="hr-HR"/>
        </w:rPr>
        <w:t>Crnog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A174C9">
        <w:rPr>
          <w:sz w:val="24"/>
          <w:szCs w:val="24"/>
          <w:lang w:val="hr-HR"/>
        </w:rPr>
        <w:t>23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7A4E5B">
        <w:rPr>
          <w:sz w:val="24"/>
          <w:szCs w:val="24"/>
          <w:lang w:val="hr-HR"/>
        </w:rPr>
        <w:t>Ana Grgurević</w:t>
      </w:r>
      <w:r w:rsidR="00601994">
        <w:rPr>
          <w:sz w:val="24"/>
          <w:szCs w:val="24"/>
          <w:lang w:val="hr-HR"/>
        </w:rPr>
        <w:t xml:space="preserve"> iz </w:t>
      </w:r>
      <w:r w:rsidR="007A4E5B">
        <w:rPr>
          <w:sz w:val="24"/>
          <w:szCs w:val="24"/>
          <w:lang w:val="hr-HR"/>
        </w:rPr>
        <w:t>Crnog</w:t>
      </w:r>
      <w:r w:rsidR="0084326A" w:rsidRPr="005D3532">
        <w:rPr>
          <w:sz w:val="24"/>
          <w:szCs w:val="24"/>
          <w:lang w:val="hr-HR"/>
        </w:rPr>
        <w:t xml:space="preserve">, </w:t>
      </w:r>
      <w:r w:rsidR="007A4E5B">
        <w:rPr>
          <w:sz w:val="24"/>
          <w:szCs w:val="24"/>
          <w:lang w:val="hr-HR"/>
        </w:rPr>
        <w:t>Crno 128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7A4E5B">
        <w:rPr>
          <w:sz w:val="24"/>
          <w:szCs w:val="24"/>
          <w:lang w:val="hr-HR"/>
        </w:rPr>
        <w:t>12975254516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7A4E5B">
        <w:rPr>
          <w:sz w:val="24"/>
          <w:szCs w:val="24"/>
          <w:lang w:val="hr-HR"/>
        </w:rPr>
        <w:t>151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7A4E5B">
        <w:rPr>
          <w:sz w:val="24"/>
          <w:szCs w:val="24"/>
          <w:lang w:val="hr-HR"/>
        </w:rPr>
        <w:t>151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7A4E5B">
        <w:rPr>
          <w:sz w:val="24"/>
          <w:szCs w:val="24"/>
          <w:lang w:val="hr-HR"/>
        </w:rPr>
        <w:t>VALLE NERA j.</w:t>
      </w:r>
      <w:r w:rsidR="007A4E5B" w:rsidRPr="005D3532">
        <w:rPr>
          <w:sz w:val="24"/>
          <w:szCs w:val="24"/>
          <w:lang w:val="hr-HR"/>
        </w:rPr>
        <w:t>d.o.o.</w:t>
      </w:r>
      <w:r w:rsidR="007A4E5B">
        <w:rPr>
          <w:sz w:val="24"/>
          <w:szCs w:val="24"/>
          <w:lang w:val="hr-HR"/>
        </w:rPr>
        <w:t xml:space="preserve"> za ugostiteljstvo i </w:t>
      </w:r>
      <w:r w:rsidR="007A4E5B">
        <w:rPr>
          <w:sz w:val="24"/>
          <w:szCs w:val="24"/>
          <w:lang w:val="hr-HR"/>
        </w:rPr>
        <w:lastRenderedPageBreak/>
        <w:t>turizam</w:t>
      </w:r>
      <w:r w:rsidR="007A4E5B" w:rsidRPr="005D3532">
        <w:rPr>
          <w:sz w:val="24"/>
          <w:szCs w:val="24"/>
          <w:lang w:val="hr-HR"/>
        </w:rPr>
        <w:t xml:space="preserve">, </w:t>
      </w:r>
      <w:r w:rsidR="007A4E5B">
        <w:rPr>
          <w:sz w:val="24"/>
          <w:szCs w:val="24"/>
          <w:lang w:val="hr-HR"/>
        </w:rPr>
        <w:t>Crno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E37499">
        <w:rPr>
          <w:sz w:val="24"/>
          <w:szCs w:val="24"/>
          <w:lang w:val="hr-HR"/>
        </w:rPr>
        <w:t>10</w:t>
      </w:r>
      <w:r w:rsidR="00B5117E">
        <w:rPr>
          <w:sz w:val="24"/>
          <w:szCs w:val="24"/>
          <w:lang w:val="hr-HR"/>
        </w:rPr>
        <w:t xml:space="preserve">. </w:t>
      </w:r>
      <w:r w:rsidR="005B7E46">
        <w:rPr>
          <w:sz w:val="24"/>
          <w:szCs w:val="24"/>
          <w:lang w:val="hr-HR"/>
        </w:rPr>
        <w:t>siječnja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B3562C">
        <w:rPr>
          <w:sz w:val="24"/>
          <w:szCs w:val="24"/>
          <w:lang w:val="hr-HR"/>
        </w:rPr>
        <w:t>Dalmacija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7A4E5B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A174C9">
        <w:rPr>
          <w:sz w:val="24"/>
          <w:szCs w:val="24"/>
          <w:lang w:val="hr-HR"/>
        </w:rPr>
        <w:t>23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5D4531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5D4531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D453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79223A">
      <w:rPr>
        <w:sz w:val="24"/>
        <w:szCs w:val="24"/>
        <w:lang w:val="hr-HR"/>
      </w:rPr>
      <w:t>15</w:t>
    </w:r>
    <w:r w:rsidR="001328F4">
      <w:rPr>
        <w:sz w:val="24"/>
        <w:szCs w:val="24"/>
        <w:lang w:val="hr-HR"/>
      </w:rPr>
      <w:t>0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4781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328F4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90AE3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3F616F"/>
    <w:rsid w:val="00410179"/>
    <w:rsid w:val="00424EF0"/>
    <w:rsid w:val="0042793D"/>
    <w:rsid w:val="00434CBA"/>
    <w:rsid w:val="004539DE"/>
    <w:rsid w:val="00463DE2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36182"/>
    <w:rsid w:val="00553221"/>
    <w:rsid w:val="00555409"/>
    <w:rsid w:val="00583462"/>
    <w:rsid w:val="0059094C"/>
    <w:rsid w:val="005A5E5C"/>
    <w:rsid w:val="005B558D"/>
    <w:rsid w:val="005B6BCD"/>
    <w:rsid w:val="005B7E46"/>
    <w:rsid w:val="005C674E"/>
    <w:rsid w:val="005D3532"/>
    <w:rsid w:val="005D4531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6E7FA9"/>
    <w:rsid w:val="006F7D9E"/>
    <w:rsid w:val="00710662"/>
    <w:rsid w:val="007130A1"/>
    <w:rsid w:val="007141A5"/>
    <w:rsid w:val="00714B64"/>
    <w:rsid w:val="0073773E"/>
    <w:rsid w:val="00783925"/>
    <w:rsid w:val="0079223A"/>
    <w:rsid w:val="007A4E5B"/>
    <w:rsid w:val="00813B60"/>
    <w:rsid w:val="0081423E"/>
    <w:rsid w:val="00817941"/>
    <w:rsid w:val="00826A53"/>
    <w:rsid w:val="00830BF4"/>
    <w:rsid w:val="00837ABD"/>
    <w:rsid w:val="00841BD4"/>
    <w:rsid w:val="0084326A"/>
    <w:rsid w:val="0084684D"/>
    <w:rsid w:val="0087731B"/>
    <w:rsid w:val="0087781B"/>
    <w:rsid w:val="00883C06"/>
    <w:rsid w:val="008A4482"/>
    <w:rsid w:val="008A4ABF"/>
    <w:rsid w:val="008E5086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174C9"/>
    <w:rsid w:val="00A26249"/>
    <w:rsid w:val="00A6572B"/>
    <w:rsid w:val="00A65FD7"/>
    <w:rsid w:val="00A73EA6"/>
    <w:rsid w:val="00AC3105"/>
    <w:rsid w:val="00AF5281"/>
    <w:rsid w:val="00B00AA5"/>
    <w:rsid w:val="00B1266E"/>
    <w:rsid w:val="00B27A02"/>
    <w:rsid w:val="00B3562C"/>
    <w:rsid w:val="00B35D0E"/>
    <w:rsid w:val="00B5117E"/>
    <w:rsid w:val="00B70FD3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86E94"/>
    <w:rsid w:val="00D909BD"/>
    <w:rsid w:val="00D9166E"/>
    <w:rsid w:val="00DC23B3"/>
    <w:rsid w:val="00DE373A"/>
    <w:rsid w:val="00DE4AF9"/>
    <w:rsid w:val="00E37499"/>
    <w:rsid w:val="00E50ECF"/>
    <w:rsid w:val="00E74CF3"/>
    <w:rsid w:val="00E82A7E"/>
    <w:rsid w:val="00E83EEA"/>
    <w:rsid w:val="00E97EF2"/>
    <w:rsid w:val="00F02B9D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5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5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5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5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5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5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5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5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St-151/2018-2</izvorni_sadrzaj>
    <derivirana_varijabla naziv="DomainObject.Oznaka_1">St-151/2018-2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 NERA j.d.o.o. za ugostiteljstvo i turizam</izvorni_sadrzaj>
    <derivirana_varijabla naziv="DomainObject.Predmet.ProtustrankaFormated_1">  VALLE NERA j.d.o.o. za ugostiteljstvo i turizam</derivirana_varijabla>
  </DomainObject.Predmet.ProtustrankaFormated>
  <DomainObject.Predmet.ProtustrankaFormatedOIB>
    <izvorni_sadrzaj>  VALLE NERA j.d.o.o. za ugostiteljstvo i turizam, OIB 47696480271</izvorni_sadrzaj>
    <derivirana_varijabla naziv="DomainObject.Predmet.ProtustrankaFormatedOIB_1">  VALLE NERA j.d.o.o. za ugostiteljstvo i turizam, OIB 47696480271</derivirana_varijabla>
  </DomainObject.Predmet.ProtustrankaFormatedOIB>
  <DomainObject.Predmet.ProtustrankaFormatedWithAdress>
    <izvorni_sadrzaj> VALLE NERA j.d.o.o. za ugostiteljstvo i turizam, Crno 33, 23000 Crno</izvorni_sadrzaj>
    <derivirana_varijabla naziv="DomainObject.Predmet.ProtustrankaFormatedWithAdress_1"> VALLE NERA j.d.o.o. za ugostiteljstvo i turizam, Crno 33, 23000 Crno</derivirana_varijabla>
  </DomainObject.Predmet.ProtustrankaFormatedWithAdress>
  <DomainObject.Predmet.ProtustrankaFormatedWithAdressOIB>
    <izvorni_sadrzaj> VALLE NERA j.d.o.o. za ugostiteljstvo i turizam, OIB 47696480271, Crno 33, 23000 Crno</izvorni_sadrzaj>
    <derivirana_varijabla naziv="DomainObject.Predmet.ProtustrankaFormatedWithAdressOIB_1"> VALLE NERA j.d.o.o. za ugostiteljstvo i turizam, OIB 47696480271, Crno 33, 23000 Crno</derivirana_varijabla>
  </DomainObject.Predmet.ProtustrankaFormatedWithAdressOIB>
  <DomainObject.Predmet.ProtustrankaWithAdress>
    <izvorni_sadrzaj>VALLE NERA j.d.o.o. za ugostiteljstvo i turizam Crno 33, 23000 Crno</izvorni_sadrzaj>
    <derivirana_varijabla naziv="DomainObject.Predmet.ProtustrankaWithAdress_1">VALLE NERA j.d.o.o. za ugostiteljstvo i turizam Crno 33, 23000 Crno</derivirana_varijabla>
  </DomainObject.Predmet.ProtustrankaWithAdress>
  <DomainObject.Predmet.ProtustrankaWithAdressOIB>
    <izvorni_sadrzaj>VALLE NERA j.d.o.o. za ugostiteljstvo i turizam, OIB 47696480271, Crno 33, 23000 Crno</izvorni_sadrzaj>
    <derivirana_varijabla naziv="DomainObject.Predmet.ProtustrankaWithAdressOIB_1">VALLE NERA j.d.o.o. za ugostiteljstvo i turizam, OIB 47696480271, Crno 33, 23000 Crno</derivirana_varijabla>
  </DomainObject.Predmet.ProtustrankaWithAdressOIB>
  <DomainObject.Predmet.ProtustrankaNazivFormated>
    <izvorni_sadrzaj>VALLE NERA j.d.o.o. za ugostiteljstvo i turizam</izvorni_sadrzaj>
    <derivirana_varijabla naziv="DomainObject.Predmet.ProtustrankaNazivFormated_1">VALLE NERA j.d.o.o. za ugostiteljstvo i turizam</derivirana_varijabla>
  </DomainObject.Predmet.ProtustrankaNazivFormated>
  <DomainObject.Predmet.ProtustrankaNazivFormatedOIB>
    <izvorni_sadrzaj>VALLE NERA j.d.o.o. za ugostiteljstvo i turizam, OIB 47696480271</izvorni_sadrzaj>
    <derivirana_varijabla naziv="DomainObject.Predmet.ProtustrankaNazivFormatedOIB_1">VALLE NERA j.d.o.o. za ugostiteljstvo i turizam, OIB 47696480271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VALLE NERA j.d.o.o. za ugostiteljstvo i turizam</item>
    </izvorni_sadrzaj>
    <derivirana_varijabla naziv="DomainObject.Predmet.ProtuStrankaListFormated_1">
      <item>VALLE NERA j.d.o.o. za ugostiteljstvo i turizam</item>
    </derivirana_varijabla>
  </DomainObject.Predmet.ProtuStrankaListFormated>
  <DomainObject.Predmet.ProtuStrankaListFormatedOIB>
    <izvorni_sadrzaj>
      <item>VALLE NERA j.d.o.o. za ugostiteljstvo i turizam, OIB 47696480271</item>
    </izvorni_sadrzaj>
    <derivirana_varijabla naziv="DomainObject.Predmet.ProtuStrankaListFormatedOIB_1">
      <item>VALLE NERA j.d.o.o. za ugostiteljstvo i turizam, OIB 47696480271</item>
    </derivirana_varijabla>
  </DomainObject.Predmet.ProtuStrankaListFormatedOIB>
  <DomainObject.Predmet.ProtuStrankaListFormatedWithAdress>
    <izvorni_sadrzaj>
      <item>VALLE NERA j.d.o.o. za ugostiteljstvo i turizam, Crno 33, 23000 Crno</item>
    </izvorni_sadrzaj>
    <derivirana_varijabla naziv="DomainObject.Predmet.ProtuStrankaListFormatedWithAdress_1">
      <item>VALLE NERA j.d.o.o. za ugostiteljstvo i turizam, Crno 33, 23000 Crno</item>
    </derivirana_varijabla>
  </DomainObject.Predmet.ProtuStrankaListFormatedWithAdress>
  <DomainObject.Predmet.ProtuStrankaListFormatedWithAdressOIB>
    <izvorni_sadrzaj>
      <item>VALLE NERA j.d.o.o. za ugostiteljstvo i turizam, OIB 47696480271, Crno 33, 23000 Crno</item>
    </izvorni_sadrzaj>
    <derivirana_varijabla naziv="DomainObject.Predmet.ProtuStrankaListFormatedWithAdressOIB_1">
      <item>VALLE NERA j.d.o.o. za ugostiteljstvo i turizam, OIB 47696480271, Crno 33, 23000 Crno</item>
    </derivirana_varijabla>
  </DomainObject.Predmet.ProtuStrankaListFormatedWithAdressOIB>
  <DomainObject.Predmet.ProtuStrankaListNazivFormated>
    <izvorni_sadrzaj>
      <item>VALLE NERA j.d.o.o. za ugostiteljstvo i turizam</item>
    </izvorni_sadrzaj>
    <derivirana_varijabla naziv="DomainObject.Predmet.ProtuStrankaListNazivFormated_1">
      <item>VALLE NERA j.d.o.o. za ugostiteljstvo i turizam</item>
    </derivirana_varijabla>
  </DomainObject.Predmet.ProtuStrankaListNazivFormated>
  <DomainObject.Predmet.ProtuStrankaListNazivFormatedOIB>
    <izvorni_sadrzaj>
      <item>VALLE NERA j.d.o.o. za ugostiteljstvo i turizam, OIB 47696480271</item>
    </izvorni_sadrzaj>
    <derivirana_varijabla naziv="DomainObject.Predmet.ProtuStrankaListNazivFormatedOIB_1">
      <item>VALLE NERA j.d.o.o. za ugostiteljstvo i turizam, OIB 47696480271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St-151/2018-2</izvorni_sadrzaj>
    <derivirana_varijabla naziv="DomainObject.PoslovniBrojDokumenta_1">St-151/2018-2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VALLE NERA j.d.o.o. za ugostiteljstvo i turizam</izvorni_sadrzaj>
    <derivirana_varijabla naziv="DomainObject.Predmet.ProtustrankaIDrugi_1">VALLE NERA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VALLE NERA j.d.o.o. za ugostiteljstvo i turizam, OIB 47696480271, Crno 33, 23000 Crno</izvorni_sadrzaj>
    <derivirana_varijabla naziv="DomainObject.Predmet.ProtustrankaIDrugiAdressOIB_1">VALLE NERA j.d.o.o. za ugostiteljstvo i turizam, OIB 47696480271, Crno 33,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 NERA j.d.o.o. za ugostiteljstvo i turizam</item>
      <item>FINA</item>
    </izvorni_sadrzaj>
    <derivirana_varijabla naziv="DomainObject.Predmet.SudioniciListNaziv_1">
      <item>VALLE NERA j.d.o.o. za ugostiteljstvo i turizam</item>
      <item>FINA</item>
    </derivirana_varijabla>
  </DomainObject.Predmet.SudioniciListNaziv>
  <DomainObject.Predmet.SudioniciListAdressOIB>
    <izvorni_sadrzaj>
      <item>VALLE NERA j.d.o.o. za ugostiteljstvo i turizam, OIB 47696480271, Crno 33,23000 Crno</item>
      <item>FINA, OIB 85821130368</item>
    </izvorni_sadrzaj>
    <derivirana_varijabla naziv="DomainObject.Predmet.SudioniciListAdressOIB_1">
      <item>VALLE NERA j.d.o.o. za ugostiteljstvo i turizam, OIB 47696480271, Crno 33,23000 Crno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47696480271</item>
      <item>, OIB 85821130368</item>
    </izvorni_sadrzaj>
    <derivirana_varijabla naziv="DomainObject.Predmet.SudioniciListNazivOIB_1">
      <item>, OIB 47696480271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A487A9-3EA3-4877-B798-D51163661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3732</properties:Characters>
  <properties:Lines>95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2018-05-22T13:17:00Z</dcterms:created>
  <dc:creator>Tina Grgas</dc:creator>
  <cp:lastModifiedBy>Ante Rubelj</cp:lastModifiedBy>
  <cp:lastPrinted>2018-05-24T11:51:00Z</cp:lastPrinted>
  <dcterms:modified xmlns:xsi="http://www.w3.org/2001/XMLSchema-instance" xsi:type="dcterms:W3CDTF">2018-05-24T11:51:00Z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St-151/2018-2 / Odluka - Rješenje (St-151-18 -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