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70f4b" w14:paraId="a370f4b" w:rsidRDefault="0087680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76803" w:rsidP="00876803" w:rsidR="00876803">
      <w:pPr>
        <w:pStyle w:val="Bezproreda"/>
      </w:pPr>
    </w:p>
    <w:p w:rsidRDefault="00876803" w:rsidP="00876803" w:rsidR="00876803">
      <w:pPr>
        <w:pStyle w:val="Bezproreda"/>
      </w:pPr>
    </w:p>
    <w:p w:rsidRDefault="00876803" w:rsidP="00876803" w:rsidR="00AE649C">
      <w:pPr>
        <w:pStyle w:val="Bezproreda"/>
      </w:pPr>
      <w:r>
        <w:t xml:space="preserve">     Republika Hrvatska</w:t>
      </w:r>
    </w:p>
    <w:p w:rsidRDefault="00876803" w:rsidP="00876803" w:rsidR="00876803">
      <w:pPr>
        <w:pStyle w:val="Bezproreda"/>
      </w:pPr>
      <w:r>
        <w:t>Trgovački sud u Bjelovaru</w:t>
      </w:r>
    </w:p>
    <w:p w:rsidRDefault="00876803" w:rsidP="00876803" w:rsidR="00876803">
      <w:pPr>
        <w:pStyle w:val="Bezproreda"/>
      </w:pPr>
      <w:r>
        <w:t>Bjelovar, Dr. I. Lebovića 42.</w:t>
      </w:r>
    </w:p>
    <w:p w:rsidRDefault="00876803" w:rsidP="00876803" w:rsidR="00876803">
      <w:pPr>
        <w:pStyle w:val="Bezproreda"/>
      </w:pPr>
    </w:p>
    <w:p w:rsidRDefault="00876803" w:rsidP="00876803" w:rsidR="00876803">
      <w:pPr>
        <w:pStyle w:val="Bezproreda"/>
        <w:ind w:firstLine="708" w:left="4956"/>
      </w:pPr>
      <w:r>
        <w:t>Poslovni broj:  1 St-303/2018-7</w:t>
      </w:r>
    </w:p>
    <w:p w:rsidRDefault="00876803" w:rsidP="00876803" w:rsidR="00876803">
      <w:pPr>
        <w:pStyle w:val="Bezproreda"/>
        <w:rPr>
          <w:b/>
        </w:rPr>
      </w:pPr>
    </w:p>
    <w:p w:rsidRDefault="00876803" w:rsidP="00876803" w:rsidR="00876803">
      <w:pPr>
        <w:pStyle w:val="Bezproreda"/>
        <w:rPr>
          <w:b/>
        </w:rPr>
      </w:pPr>
    </w:p>
    <w:p w:rsidRDefault="00876803" w:rsidP="00876803" w:rsidR="00876803">
      <w:pPr>
        <w:jc w:val="center"/>
      </w:pPr>
      <w:r>
        <w:t>U   I M E    R E P U B L I K E    H R V A T S K E</w:t>
      </w:r>
    </w:p>
    <w:p w:rsidRDefault="00876803" w:rsidP="00876803" w:rsidR="00876803">
      <w:pPr>
        <w:jc w:val="center"/>
      </w:pPr>
      <w:r>
        <w:t>R J E Š E N J E</w:t>
      </w:r>
    </w:p>
    <w:p w:rsidRDefault="00876803" w:rsidP="00876803" w:rsidR="00876803">
      <w:pPr>
        <w:ind w:firstLine="851"/>
        <w:jc w:val="both"/>
      </w:pPr>
      <w:r>
        <w:t>Trgovački sud u Bjelovaru, OIB: 07942269267, po  sucu Branki Pleskalt, u stečajnom postupku nad dužnikom HOU REAL ESTATE MANAGEMENT d.o.o. za usluge Zagreb, Svetice 2, OIB: 70780123257,  11. srpnja  2018.</w:t>
      </w:r>
    </w:p>
    <w:p w:rsidRDefault="00876803" w:rsidP="00876803" w:rsidR="00876803">
      <w:pPr>
        <w:jc w:val="center"/>
      </w:pPr>
      <w:r>
        <w:t>r i j e š i o   j e</w:t>
      </w:r>
    </w:p>
    <w:p w:rsidRDefault="00876803" w:rsidP="00876803" w:rsidR="00876803">
      <w:pPr>
        <w:ind w:firstLine="708"/>
        <w:jc w:val="both"/>
      </w:pPr>
      <w:r>
        <w:t>1.Otvara se stečajni postupak nad dužnikom HOU REAL ESTATE MANAGEMENT d.o.o. za usluge Zagreb, Svetice 2, OIB: 70780123257.</w:t>
      </w:r>
    </w:p>
    <w:p w:rsidRDefault="00876803" w:rsidP="00876803" w:rsidR="00876803">
      <w:pPr>
        <w:ind w:firstLine="708"/>
        <w:jc w:val="both"/>
      </w:pPr>
      <w:r>
        <w:t xml:space="preserve"> 2. Za stečajnog upravitelja imenuje se Darko Šket iz Križevaca, M. Kiepacha 51, OIB: 06128975111.</w:t>
      </w:r>
    </w:p>
    <w:p w:rsidRDefault="00876803" w:rsidP="00876803" w:rsidR="00876803">
      <w:pPr>
        <w:ind w:firstLine="708"/>
        <w:jc w:val="both"/>
      </w:pPr>
      <w:r>
        <w:t>3. Zaključuje se stečajni postupak nad dužnikom HOU REAL ESTATE MANAGEMENT d.o.o. za usluge Zagreb, Svetice 2, OIB: 70780123257.</w:t>
      </w:r>
    </w:p>
    <w:p w:rsidRDefault="00876803" w:rsidP="00876803" w:rsidR="00876803">
      <w:pPr>
        <w:ind w:firstLine="708"/>
        <w:jc w:val="both"/>
      </w:pPr>
      <w:r>
        <w:t>4. Stečajni postupak je otvoren i zaključen s danom 11. srpnja 2018. godine u 10,30 sati, kada je ovo rješenje objavljeno na e-oglasnoj ploči ovoga suda.</w:t>
      </w:r>
    </w:p>
    <w:p w:rsidRDefault="00876803" w:rsidP="00876803" w:rsidR="00876803">
      <w:pPr>
        <w:pStyle w:val="Bezproreda"/>
        <w:ind w:firstLine="851"/>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876803" w:rsidP="00876803" w:rsidR="00876803">
      <w:pPr>
        <w:ind w:firstLine="708"/>
        <w:jc w:val="both"/>
      </w:pPr>
      <w:r>
        <w:t>6. Nakon pravomoćnosti ovoga rješenja stečajni dužnik će se brisati iz sudskog registra.</w:t>
      </w:r>
    </w:p>
    <w:p w:rsidRDefault="00876803" w:rsidP="00876803" w:rsidR="00876803">
      <w:pPr>
        <w:jc w:val="center"/>
      </w:pPr>
      <w:r>
        <w:t>Obrazloženje</w:t>
      </w:r>
    </w:p>
    <w:p w:rsidRDefault="00876803" w:rsidP="00876803" w:rsidR="00876803">
      <w:pPr>
        <w:jc w:val="both"/>
      </w:pPr>
      <w:r>
        <w:tab/>
        <w:t>Prijedlogom za otvaranje stečajnog postupka od 30. studenog 2017. godine FINA RC Zagreb,  Podružnica Zagreb predlaže da se nad dužnikom  HOU REAL ESTATE MANAGEMENT d.o.o. za usluge Zagreb, Svetice 2, OIB: 70780123257,  otvori stečajni postupak, budući na dan 27. studenog 2017. godine dužnik u Očevidniku redoslijeda osnova za plaćanje ima evidentirane neizvršene osnove za plaćanje u neprekidnom razdoblju od 693 dana u ukupnom iznosu od 143.666,42 kuna i ima 1 zaposlenog.</w:t>
      </w:r>
    </w:p>
    <w:p w:rsidRDefault="00876803" w:rsidP="00876803" w:rsidR="00876803">
      <w:pPr>
        <w:jc w:val="both"/>
      </w:pPr>
      <w:r>
        <w:lastRenderedPageBreak/>
        <w:tab/>
        <w:t>Rješenjem ovog suda poslovni broj: 1 St-303/2018-2 od 7. svibnja 2018. godine pokrenut je postupak radi utvrđivanja pretpostavki za otvaranje stečajnog postupka nad trgovačkim društvom HOU REAL ESTATE MANAGEMENT d.o.o. za usluge Zagreb, Svetice 2, OIB: 70780123257.</w:t>
      </w:r>
    </w:p>
    <w:p w:rsidRDefault="00876803" w:rsidP="00876803" w:rsidR="00876803">
      <w:pPr>
        <w:ind w:firstLine="708"/>
        <w:jc w:val="both"/>
      </w:pPr>
      <w:r>
        <w:t>Ročište radi izjašnjenja o prijedlogu i rasprave o uvjetima za otvaranje stečajnog postupka sazvano je za dan 15. lipnja 2018. godine.</w:t>
      </w:r>
    </w:p>
    <w:p w:rsidRDefault="00876803" w:rsidP="00876803" w:rsidR="00876803">
      <w:pPr>
        <w:ind w:firstLine="708"/>
        <w:jc w:val="both"/>
      </w:pPr>
      <w:r>
        <w:t>Sud je rješenjem od 15. lipnja 2018. godine pozvao i osobe koje imaju pravni interes za provedbu stečajnog postupka da u roku 15 dana uplate predujam u iznosu od 1.000,00 kuna te  iznos od 10.000,00 kuna  za namirenje troškova prethodnog i otvorenog stečajnog postupka. To je rješenje objavljeno na e-oglasnoj ploči suda dana 15. lipnja  2018. godine i u roku 15 dana od objave nije uplaćen predujam za namirenje troškova prethodnog i otvorenog stečajnog postupka.</w:t>
      </w:r>
    </w:p>
    <w:p w:rsidRDefault="00876803" w:rsidP="00876803" w:rsidR="00876803">
      <w:pPr>
        <w:jc w:val="both"/>
      </w:pPr>
      <w:r>
        <w:tab/>
        <w:t>Stoga je temeljem čl. 132. st. 2. Stečajnog zakona ("Narodne novine" br.  71/15, dalje SZ) riješeno kao u izreci.</w:t>
      </w:r>
    </w:p>
    <w:p w:rsidRDefault="00876803" w:rsidP="00876803" w:rsidR="00876803">
      <w:pPr>
        <w:jc w:val="both"/>
      </w:pPr>
      <w:r>
        <w:tab/>
        <w:t>Nakon zaključenja stečajnog postupka, stečajni upravitelj će po potrebi postupiti u skladu sa čl. 133. st. 1. SZ-a te je riješeno kao u  točki 5. izreke ovog rješenja.</w:t>
      </w:r>
    </w:p>
    <w:p w:rsidRDefault="00876803" w:rsidP="00876803" w:rsidR="00876803">
      <w:pPr>
        <w:jc w:val="both"/>
      </w:pPr>
      <w:r>
        <w:tab/>
        <w:t xml:space="preserve">Nakon pravomoćnosti ovog rješenja dužnik će se temeljem čl. 286. st. 3. SZ-a brisati iz sudskog registra te je riješeno kao u točki 6. izreke ovog rješenja. </w:t>
      </w:r>
    </w:p>
    <w:p w:rsidRDefault="00876803" w:rsidP="00876803" w:rsidR="00876803">
      <w:pPr>
        <w:ind w:firstLine="708"/>
      </w:pPr>
      <w:r>
        <w:t xml:space="preserve">U Bjelovaru 11. srpnja  2018.  </w:t>
      </w:r>
    </w:p>
    <w:p w:rsidRDefault="00876803" w:rsidP="00876803" w:rsidR="00876803">
      <w:pPr>
        <w:pStyle w:val="Bezproreda"/>
      </w:pPr>
      <w:r>
        <w:t xml:space="preserve">                                                                                                        S u d a c</w:t>
      </w:r>
    </w:p>
    <w:p w:rsidRDefault="00876803" w:rsidP="00876803" w:rsidR="00876803">
      <w:pPr>
        <w:pStyle w:val="Bezproreda"/>
      </w:pPr>
    </w:p>
    <w:p w:rsidRDefault="00876803" w:rsidP="00876803" w:rsidR="00876803">
      <w:pPr>
        <w:pStyle w:val="Bezproreda"/>
      </w:pPr>
      <w:r>
        <w:t xml:space="preserve">                                                                                                 Branka Pleskalt v.r.</w:t>
      </w:r>
    </w:p>
    <w:p w:rsidRDefault="00876803" w:rsidP="00876803" w:rsidR="00876803">
      <w:pPr>
        <w:pStyle w:val="Bezproreda"/>
      </w:pPr>
    </w:p>
    <w:p w:rsidRDefault="00876803" w:rsidP="00876803" w:rsidR="00876803">
      <w:pPr>
        <w:pStyle w:val="Bezproreda"/>
      </w:pPr>
      <w:r>
        <w:tab/>
      </w:r>
      <w:r>
        <w:tab/>
      </w:r>
      <w:r>
        <w:tab/>
      </w:r>
      <w:r>
        <w:tab/>
      </w:r>
      <w:r>
        <w:tab/>
      </w:r>
      <w:r>
        <w:tab/>
      </w:r>
      <w:r>
        <w:tab/>
        <w:t>Za točnost otpravka-ovlašteni službenik</w:t>
      </w:r>
    </w:p>
    <w:p w:rsidRDefault="00876803" w:rsidP="00876803" w:rsidR="00876803">
      <w:pPr>
        <w:pStyle w:val="Bezproreda"/>
      </w:pPr>
      <w:r>
        <w:tab/>
      </w:r>
      <w:r>
        <w:tab/>
      </w:r>
      <w:r>
        <w:tab/>
      </w:r>
      <w:r>
        <w:tab/>
      </w:r>
      <w:r>
        <w:tab/>
      </w:r>
      <w:r>
        <w:tab/>
      </w:r>
      <w:r>
        <w:tab/>
      </w:r>
      <w:r>
        <w:tab/>
        <w:t xml:space="preserve">    Vesna Dragišić</w:t>
      </w:r>
      <w:r>
        <w:tab/>
      </w:r>
      <w:r>
        <w:tab/>
      </w:r>
    </w:p>
    <w:p w:rsidRDefault="00876803" w:rsidP="00876803" w:rsidR="00876803">
      <w:pPr>
        <w:ind w:firstLine="708"/>
      </w:pPr>
      <w:r>
        <w:t>Pouka o pravnom lijeku</w:t>
      </w:r>
      <w:r>
        <w:rPr>
          <w:b/>
        </w:rPr>
        <w:t>:</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876803" w:rsidP="00876803" w:rsidR="00876803" w:rsidRPr="00B76F3C">
      <w:pPr>
        <w:pStyle w:val="Bezproreda"/>
      </w:pPr>
    </w:p>
    <w:p w:rsidRDefault="00AE649C" w:rsidP="004F27AE" w:rsidR="00AE649C" w:rsidRPr="00B76F3C">
      <w:pPr>
        <w:pStyle w:val="NormaleSPIS"/>
      </w:pPr>
    </w:p>
    <w:sectPr w:rsidSect="0087680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82594"/>
      <w:docPartObj>
        <w:docPartGallery w:val="Page Numbers (Top of Page)"/>
        <w:docPartUnique/>
      </w:docPartObj>
    </w:sdtPr>
    <w:sdtEndPr/>
    <w:sdtContent>
      <w:p w:rsidRDefault="00876803" w:rsidR="00876803">
        <w:pPr>
          <w:pStyle w:val="Zaglavlje"/>
          <w:jc w:val="center"/>
        </w:pPr>
        <w:r>
          <w:fldChar w:fldCharType="begin"/>
        </w:r>
        <w:r>
          <w:instrText>PAGE   \* MERGEFORMAT</w:instrText>
        </w:r>
        <w:r>
          <w:fldChar w:fldCharType="separate"/>
        </w:r>
        <w:r w:rsidR="008E4178">
          <w:t>2</w:t>
        </w:r>
        <w:r>
          <w:fldChar w:fldCharType="end"/>
        </w:r>
      </w:p>
    </w:sdtContent>
  </w:sdt>
  <w:p w:rsidRDefault="00876803" w:rsidR="008333A9">
    <w:pPr>
      <w:pStyle w:val="Zaglavlje"/>
    </w:pPr>
    <w:r>
      <w:t>Poslovni broj: 1 St-303/2018-7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76803"/>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4178"/>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76803"/>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76803"/>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14162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St-303/2018-7</izvorni_sadrzaj>
    <derivirana_varijabla naziv="DomainObject.Oznaka_1">St-303/2018-7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izvorni_sadrzaj>
    <derivirana_varijabla naziv="DomainObject.Predmet.Broj_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srpnja 2018.</izvorni_sadrzaj>
    <derivirana_varijabla naziv="DomainObject.Predmet.DatumRjesavanja_1">11. srpnja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St-303/2018</izvorni_sadrzaj>
    <derivirana_varijabla naziv="DomainObject.Predmet.OznakaBroj_1">St-303/2018</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HOU REAL ESTATE MANAGEMENT d.o.o. za usluge</izvorni_sadrzaj>
    <derivirana_varijabla naziv="DomainObject.Predmet.ProtustrankaFormated_1">  HOU REAL ESTATE MANAGEMENT d.o.o. za usluge</derivirana_varijabla>
  </DomainObject.Predmet.ProtustrankaFormated>
  <DomainObject.Predmet.ProtustrankaFormatedOIB>
    <izvorni_sadrzaj>  HOU REAL ESTATE MANAGEMENT d.o.o. za usluge, OIB 70780123257</izvorni_sadrzaj>
    <derivirana_varijabla naziv="DomainObject.Predmet.ProtustrankaFormatedOIB_1">  HOU REAL ESTATE MANAGEMENT d.o.o. za usluge, OIB 70780123257</derivirana_varijabla>
  </DomainObject.Predmet.ProtustrankaFormatedOIB>
  <DomainObject.Predmet.ProtustrankaFormatedWithAdress>
    <izvorni_sadrzaj> HOU REAL ESTATE MANAGEMENT d.o.o. za usluge, Svetice 2, 10000 Zagreb</izvorni_sadrzaj>
    <derivirana_varijabla naziv="DomainObject.Predmet.ProtustrankaFormatedWithAdress_1"> HOU REAL ESTATE MANAGEMENT d.o.o. za usluge, Svetice 2, 10000 Zagreb</derivirana_varijabla>
  </DomainObject.Predmet.ProtustrankaFormatedWithAdress>
  <DomainObject.Predmet.ProtustrankaFormatedWithAdressOIB>
    <izvorni_sadrzaj> HOU REAL ESTATE MANAGEMENT d.o.o. za usluge, OIB 70780123257, Svetice 2, 10000 Zagreb</izvorni_sadrzaj>
    <derivirana_varijabla naziv="DomainObject.Predmet.ProtustrankaFormatedWithAdressOIB_1"> HOU REAL ESTATE MANAGEMENT d.o.o. za usluge, OIB 70780123257, Svetice 2, 10000 Zagreb</derivirana_varijabla>
  </DomainObject.Predmet.ProtustrankaFormatedWithAdressOIB>
  <DomainObject.Predmet.ProtustrankaWithAdress>
    <izvorni_sadrzaj>HOU REAL ESTATE MANAGEMENT d.o.o. za usluge Svetice 2, 10000 Zagreb</izvorni_sadrzaj>
    <derivirana_varijabla naziv="DomainObject.Predmet.ProtustrankaWithAdress_1">HOU REAL ESTATE MANAGEMENT d.o.o. za usluge Svetice 2, 10000 Zagreb</derivirana_varijabla>
  </DomainObject.Predmet.ProtustrankaWithAdress>
  <DomainObject.Predmet.ProtustrankaWithAdressOIB>
    <izvorni_sadrzaj>HOU REAL ESTATE MANAGEMENT d.o.o. za usluge, OIB 70780123257, Svetice 2, 10000 Zagreb</izvorni_sadrzaj>
    <derivirana_varijabla naziv="DomainObject.Predmet.ProtustrankaWithAdressOIB_1">HOU REAL ESTATE MANAGEMENT d.o.o. za usluge, OIB 70780123257, Svetice 2, 10000 Zagreb</derivirana_varijabla>
  </DomainObject.Predmet.ProtustrankaWithAdressOIB>
  <DomainObject.Predmet.ProtustrankaNazivFormated>
    <izvorni_sadrzaj>HOU REAL ESTATE MANAGEMENT d.o.o. za usluge</izvorni_sadrzaj>
    <derivirana_varijabla naziv="DomainObject.Predmet.ProtustrankaNazivFormated_1">HOU REAL ESTATE MANAGEMENT d.o.o. za usluge</derivirana_varijabla>
  </DomainObject.Predmet.ProtustrankaNazivFormated>
  <DomainObject.Predmet.ProtustrankaNazivFormatedOIB>
    <izvorni_sadrzaj>HOU REAL ESTATE MANAGEMENT d.o.o. za usluge, OIB 70780123257</izvorni_sadrzaj>
    <derivirana_varijabla naziv="DomainObject.Predmet.ProtustrankaNazivFormatedOIB_1">HOU REAL ESTATE MANAGEMENT d.o.o. za usluge, OIB 70780123257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HOU REAL ESTATE MANAGEMENT d.o.o. za usluge</item>
    </izvorni_sadrzaj>
    <derivirana_varijabla naziv="DomainObject.Predmet.ProtuStrankaListFormated_1">
      <item>HOU REAL ESTATE MANAGEMENT d.o.o. za usluge</item>
    </derivirana_varijabla>
  </DomainObject.Predmet.ProtuStrankaListFormated>
  <DomainObject.Predmet.ProtuStrankaListFormatedOIB>
    <izvorni_sadrzaj>
      <item>HOU REAL ESTATE MANAGEMENT d.o.o. za usluge, OIB 70780123257</item>
    </izvorni_sadrzaj>
    <derivirana_varijabla naziv="DomainObject.Predmet.ProtuStrankaListFormatedOIB_1">
      <item>HOU REAL ESTATE MANAGEMENT d.o.o. za usluge, OIB 70780123257</item>
    </derivirana_varijabla>
  </DomainObject.Predmet.ProtuStrankaListFormatedOIB>
  <DomainObject.Predmet.ProtuStrankaListFormatedWithAdress>
    <izvorni_sadrzaj>
      <item>HOU REAL ESTATE MANAGEMENT d.o.o. za usluge, Svetice 2, 10000 Zagreb</item>
    </izvorni_sadrzaj>
    <derivirana_varijabla naziv="DomainObject.Predmet.ProtuStrankaListFormatedWithAdress_1">
      <item>HOU REAL ESTATE MANAGEMENT d.o.o. za usluge, Svetice 2, 10000 Zagreb</item>
    </derivirana_varijabla>
  </DomainObject.Predmet.ProtuStrankaListFormatedWithAdress>
  <DomainObject.Predmet.ProtuStrankaListFormatedWithAdressOIB>
    <izvorni_sadrzaj>
      <item>HOU REAL ESTATE MANAGEMENT d.o.o. za usluge, OIB 70780123257, Svetice 2, 10000 Zagreb</item>
    </izvorni_sadrzaj>
    <derivirana_varijabla naziv="DomainObject.Predmet.ProtuStrankaListFormatedWithAdressOIB_1">
      <item>HOU REAL ESTATE MANAGEMENT d.o.o. za usluge, OIB 70780123257, Svetice 2, 10000 Zagreb</item>
    </derivirana_varijabla>
  </DomainObject.Predmet.ProtuStrankaListFormatedWithAdressOIB>
  <DomainObject.Predmet.ProtuStrankaListNazivFormated>
    <izvorni_sadrzaj>
      <item>HOU REAL ESTATE MANAGEMENT d.o.o. za usluge</item>
    </izvorni_sadrzaj>
    <derivirana_varijabla naziv="DomainObject.Predmet.ProtuStrankaListNazivFormated_1">
      <item>HOU REAL ESTATE MANAGEMENT d.o.o. za usluge</item>
    </derivirana_varijabla>
  </DomainObject.Predmet.ProtuStrankaListNazivFormated>
  <DomainObject.Predmet.ProtuStrankaListNazivFormatedOIB>
    <izvorni_sadrzaj>
      <item>HOU REAL ESTATE MANAGEMENT d.o.o. za usluge, OIB 70780123257</item>
    </izvorni_sadrzaj>
    <derivirana_varijabla naziv="DomainObject.Predmet.ProtuStrankaListNazivFormatedOIB_1">
      <item>HOU REAL ESTATE MANAGEMENT d.o.o. za usluge, OIB 70780123257</item>
    </derivirana_varijabla>
  </DomainObject.Predmet.ProtuStrankaListNazivFormatedOIB>
  <DomainObject.Predmet.OstaliListFormated>
    <izvorni_sadrzaj>
      <item>Housheng Gao</item>
      <item>Xiaoliang Jiang</item>
    </izvorni_sadrzaj>
    <derivirana_varijabla naziv="DomainObject.Predmet.OstaliListFormated_1">
      <item>Housheng Gao</item>
      <item>Xiaoliang Jiang</item>
    </derivirana_varijabla>
  </DomainObject.Predmet.OstaliListFormated>
  <DomainObject.Predmet.OstaliListFormatedOIB>
    <izvorni_sadrzaj>
      <item>Housheng Gao, OIB 36211013047</item>
      <item>Xiaoliang Jiang, OIB 83381242129</item>
    </izvorni_sadrzaj>
    <derivirana_varijabla naziv="DomainObject.Predmet.OstaliListFormatedOIB_1">
      <item>Housheng Gao, OIB 36211013047</item>
      <item>Xiaoliang Jiang, OIB 83381242129</item>
    </derivirana_varijabla>
  </DomainObject.Predmet.OstaliListFormatedOIB>
  <DomainObject.Predmet.OstaliListFormatedWithAdress>
    <izvorni_sadrzaj>
      <item>Housheng Gao, Ratarska ulica 2., 10000 Zagreb</item>
      <item>Xiaoliang Jiang, Lanište 7 a., 10000 Zagreb</item>
    </izvorni_sadrzaj>
    <derivirana_varijabla naziv="DomainObject.Predmet.OstaliListFormatedWithAdress_1">
      <item>Housheng Gao, Ratarska ulica 2., 10000 Zagreb</item>
      <item>Xiaoliang Jiang, Lanište 7 a., 10000 Zagreb</item>
    </derivirana_varijabla>
  </DomainObject.Predmet.OstaliListFormatedWithAdress>
  <DomainObject.Predmet.OstaliListFormatedWithAdressOIB>
    <izvorni_sadrzaj>
      <item>Housheng Gao, OIB 36211013047, Ratarska ulica 2., 10000 Zagreb</item>
      <item>Xiaoliang Jiang, OIB 83381242129, Lanište 7 a., 10000 Zagreb</item>
    </izvorni_sadrzaj>
    <derivirana_varijabla naziv="DomainObject.Predmet.OstaliListFormatedWithAdressOIB_1">
      <item>Housheng Gao, OIB 36211013047, Ratarska ulica 2., 10000 Zagreb</item>
      <item>Xiaoliang Jiang, OIB 83381242129, Lanište 7 a., 10000 Zagreb</item>
    </derivirana_varijabla>
  </DomainObject.Predmet.OstaliListFormatedWithAdressOIB>
  <DomainObject.Predmet.OstaliListNazivFormated>
    <izvorni_sadrzaj>
      <item>Housheng Gao</item>
      <item>Xiaoliang Jiang</item>
    </izvorni_sadrzaj>
    <derivirana_varijabla naziv="DomainObject.Predmet.OstaliListNazivFormated_1">
      <item>Housheng Gao</item>
      <item>Xiaoliang Jiang</item>
    </derivirana_varijabla>
  </DomainObject.Predmet.OstaliListNazivFormated>
  <DomainObject.Predmet.OstaliListNazivFormatedOIB>
    <izvorni_sadrzaj>
      <item>Housheng Gao, OIB 36211013047</item>
      <item>Xiaoliang Jiang, OIB 83381242129</item>
    </izvorni_sadrzaj>
    <derivirana_varijabla naziv="DomainObject.Predmet.OstaliListNazivFormatedOIB_1">
      <item>Housheng Gao, OIB 36211013047</item>
      <item>Xiaoliang Jiang, OIB 83381242129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St-303/2018-7</izvorni_sadrzaj>
    <derivirana_varijabla naziv="DomainObject.PoslovniBrojDokumenta_1">St-303/2018-7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HOU REAL ESTATE MANAGEMENT d.o.o. za usluge</izvorni_sadrzaj>
    <derivirana_varijabla naziv="DomainObject.Predmet.ProtustrankaIDrugi_1">HOU REAL ESTATE MANAGEMENT 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HOU REAL ESTATE MANAGEMENT d.o.o. za usluge, OIB 70780123257, Svetice 2, 10000 Zagreb</izvorni_sadrzaj>
    <derivirana_varijabla naziv="DomainObject.Predmet.ProtustrankaIDrugiAdressOIB_1">HOU REAL ESTATE MANAGEMENT d.o.o. za usluge, OIB 70780123257, Svetice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srpnja 2018.</izvorni_sadrzaj>
    <derivirana_varijabla naziv="DomainObject.Predmet.OdlukaRjesenje.DatumDonosenjaOdluke_1">11. srpnja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St-303/2018-7</izvorni_sadrzaj>
    <derivirana_varijabla naziv="DomainObject.Predmet.OdlukaRjesenje.Oznaka_1">St-303/2018-7</derivirana_varijabla>
  </DomainObject.Predmet.OdlukaRjesenje.Oznaka>
  <DomainObject.Predmet.SudioniciListNaziv>
    <izvorni_sadrzaj>
      <item>HOU REAL ESTATE MANAGEMENT d.o.o. za usluge</item>
      <item>FINA Regionalni centar Zagreb</item>
      <item>Housheng Gao</item>
      <item>Xiaoliang Jiang</item>
    </izvorni_sadrzaj>
    <derivirana_varijabla naziv="DomainObject.Predmet.SudioniciListNaziv_1">
      <item>HOU REAL ESTATE MANAGEMENT d.o.o. za usluge</item>
      <item>FINA Regionalni centar Zagreb</item>
      <item>Housheng Gao</item>
      <item>Xiaoliang Jiang</item>
    </derivirana_varijabla>
  </DomainObject.Predmet.SudioniciListNaziv>
  <DomainObject.Predmet.SudioniciListAdressOIB>
    <izvorni_sadrzaj>
      <item>HOU REAL ESTATE MANAGEMENT d.o.o. za usluge, OIB 70780123257, Svetice 2,10000 Zagreb</item>
      <item>FINA Regionalni centar Zagreb, OIB 85821130368, Trg svibanjskih žrtava 1995. 1,10000 Zagreb</item>
      <item>Housheng Gao, OIB 36211013047, Ratarska ulica 2.,10000 Zagreb</item>
      <item>Xiaoliang Jiang, OIB 83381242129, Lanište 7 a.,10000 Zagreb</item>
    </izvorni_sadrzaj>
    <derivirana_varijabla naziv="DomainObject.Predmet.SudioniciListAdressOIB_1">
      <item>HOU REAL ESTATE MANAGEMENT d.o.o. za usluge, OIB 70780123257, Svetice 2,10000 Zagreb</item>
      <item>FINA Regionalni centar Zagreb, OIB 85821130368, Trg svibanjskih žrtava 1995. 1,10000 Zagreb</item>
      <item>Housheng Gao, OIB 36211013047, Ratarska ulica 2.,10000 Zagreb</item>
      <item>Xiaoliang Jiang, OIB 83381242129, Lanište 7 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032318-16B3-4387-932D-8A0354725A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567</properties:Words>
  <properties:Characters>2957</properties:Characters>
  <properties:Lines>67</properties:Lines>
  <properties:Paragraphs>28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2018-07-11T08:25:00Z</cp:lastPrinted>
  <dcterms:modified xmlns:xsi="http://www.w3.org/2001/XMLSchema-instance" xsi:type="dcterms:W3CDTF">2018-07-12T06:04:00Z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St-303/2018-7 / Odluka - Rješenje - otvaranje i zaključenje stečajnog postupka (čl. 132) (odluka_St-303_2018-7.docx)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