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b034" w14:paraId="053b034" w:rsidRDefault="00973728" w:rsidP="00973728" w:rsidR="0097372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728" w:rsidP="00973728" w:rsidR="0097372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3728" w:rsidP="00973728" w:rsidR="009737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3728" w:rsidP="00973728" w:rsidR="009737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3728" w:rsidP="00973728" w:rsidR="0097372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3728" w:rsidP="00973728" w:rsidR="009737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3728" w:rsidP="00973728" w:rsidR="00973728" w:rsidRPr="005D578C">
      <w:pPr>
        <w:jc w:val="center"/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FC2CDE" w:rsidP="00973728" w:rsidR="00973728">
      <w:pPr>
        <w:ind w:firstLine="708"/>
        <w:rPr>
          <w:rFonts w:cs="Times New Roman" w:eastAsia="Times New Roman"/>
          <w:szCs w:val="24"/>
        </w:rPr>
      </w:pPr>
      <w:r w:rsidRPr="00FC2CDE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973728" w:rsidRPr="00FC2CDE">
        <w:rPr>
          <w:rFonts w:cs="Times New Roman" w:eastAsia="Times New Roman"/>
          <w:szCs w:val="24"/>
        </w:rPr>
        <w:t>,</w:t>
      </w:r>
      <w:r w:rsidR="00973728" w:rsidRPr="00FC2CDE">
        <w:t xml:space="preserve"> </w:t>
      </w:r>
      <w:r w:rsidR="00973728" w:rsidRPr="00FC2CDE">
        <w:rPr>
          <w:rFonts w:cs="Times New Roman" w:eastAsia="Times New Roman"/>
          <w:szCs w:val="24"/>
        </w:rPr>
        <w:t>u skraćenom stečajnom postupku nad pravnom osobom (dužnikom) ID d. o. o. Pula, Tršćanska</w:t>
      </w:r>
      <w:r w:rsidR="00973728">
        <w:rPr>
          <w:rFonts w:cs="Times New Roman" w:eastAsia="Times New Roman"/>
          <w:szCs w:val="24"/>
        </w:rPr>
        <w:t xml:space="preserve"> 5, OIB 03344154090, MBS 040121803, povodom zahtjeva </w:t>
      </w:r>
      <w:r w:rsidR="00973728" w:rsidRPr="008C0525">
        <w:rPr>
          <w:rFonts w:cs="Times New Roman" w:eastAsia="Times New Roman"/>
          <w:szCs w:val="24"/>
        </w:rPr>
        <w:t xml:space="preserve">Financijske agencije, </w:t>
      </w:r>
      <w:r w:rsidR="00973728">
        <w:rPr>
          <w:rFonts w:cs="Times New Roman" w:eastAsia="Times New Roman"/>
          <w:szCs w:val="24"/>
        </w:rPr>
        <w:t xml:space="preserve">OIB 85821130368, </w:t>
      </w:r>
      <w:r w:rsidR="0097372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73728">
        <w:rPr>
          <w:rFonts w:cs="Times New Roman" w:eastAsia="Times New Roman"/>
          <w:szCs w:val="24"/>
        </w:rPr>
        <w:t xml:space="preserve">Pula, </w:t>
      </w:r>
      <w:r w:rsidR="00973728" w:rsidRPr="008C0525">
        <w:rPr>
          <w:rFonts w:cs="Times New Roman" w:eastAsia="Times New Roman"/>
          <w:szCs w:val="24"/>
        </w:rPr>
        <w:t>Giardini 5,</w:t>
      </w:r>
      <w:r w:rsidR="0097372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973728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973728">
        <w:rPr>
          <w:rFonts w:cs="Times New Roman" w:eastAsia="Times New Roman"/>
          <w:szCs w:val="24"/>
        </w:rPr>
        <w:t xml:space="preserve"> 2016.</w:t>
      </w: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ID d. o. o. Pula, Tršćanska 5,</w:t>
      </w:r>
      <w:r w:rsidR="00512E05">
        <w:rPr>
          <w:rFonts w:cs="Times New Roman" w:eastAsia="Times New Roman"/>
          <w:szCs w:val="24"/>
        </w:rPr>
        <w:t xml:space="preserve"> OIB 03344154090, MBS 040121803</w:t>
      </w:r>
      <w:r>
        <w:rPr>
          <w:rFonts w:cs="Times New Roman" w:eastAsia="Times New Roman"/>
          <w:szCs w:val="24"/>
        </w:rPr>
        <w:t>.</w:t>
      </w: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973728" w:rsidP="00973728" w:rsidR="0097372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Damir Debeljuh iz Pule, Laginjina 6, OIB 29203139768. </w:t>
      </w:r>
    </w:p>
    <w:p w:rsidRDefault="00973728" w:rsidP="00973728" w:rsidR="00973728">
      <w:pPr>
        <w:ind w:firstLine="708"/>
        <w:rPr>
          <w:rFonts w:cs="Times New Roman" w:eastAsia="Times New Roman"/>
          <w:szCs w:val="20"/>
        </w:rPr>
      </w:pPr>
    </w:p>
    <w:p w:rsidRDefault="00973728" w:rsidP="00973728" w:rsidR="009737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ID d. o. o. Pula, Tršćanska 5, OIB 03344154090, MBS 040121803.</w:t>
      </w:r>
    </w:p>
    <w:p w:rsidRDefault="00973728" w:rsidP="00973728" w:rsidR="00973728">
      <w:pPr>
        <w:rPr>
          <w:rFonts w:cs="Times New Roman" w:eastAsia="Times New Roman"/>
          <w:szCs w:val="24"/>
        </w:rPr>
      </w:pPr>
    </w:p>
    <w:p w:rsidRDefault="00973728" w:rsidP="00973728" w:rsidR="009737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ID d. o. o. Pula, Tršćanska 5, OIB 03344154090, MBS 040121803.</w:t>
      </w:r>
    </w:p>
    <w:p w:rsidRDefault="00973728" w:rsidP="00973728" w:rsidR="00973728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3728" w:rsidP="00973728" w:rsidR="00973728">
      <w:pPr>
        <w:ind w:firstLine="708"/>
        <w:rPr>
          <w:rFonts w:cs="Times New Roman" w:eastAsia="Times New Roman"/>
          <w:szCs w:val="24"/>
        </w:rPr>
      </w:pPr>
    </w:p>
    <w:p w:rsidRDefault="00973728" w:rsidP="00973728" w:rsidR="009737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ID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73728" w:rsidP="00973728" w:rsidR="0097372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59728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59728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73728" w:rsidP="00973728" w:rsidR="00973728" w:rsidRPr="005D578C">
      <w:pPr>
        <w:jc w:val="center"/>
        <w:rPr>
          <w:rFonts w:cs="Times New Roman" w:eastAsia="Times New Roman"/>
          <w:szCs w:val="24"/>
        </w:rPr>
      </w:pPr>
    </w:p>
    <w:p w:rsidRDefault="00973728" w:rsidP="00695CEE" w:rsidR="009737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73728" w:rsidP="00695CEE" w:rsidR="009737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52FCB">
        <w:rPr>
          <w:rFonts w:cs="Times New Roman" w:eastAsia="Times New Roman"/>
          <w:szCs w:val="24"/>
        </w:rPr>
        <w:t>, v.r.</w:t>
      </w:r>
    </w:p>
    <w:p w:rsidRDefault="00973728" w:rsidP="00973728" w:rsidR="00973728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73728" w:rsidP="00973728" w:rsidR="00973728" w:rsidRPr="005D578C">
      <w:pPr>
        <w:jc w:val="left"/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1C83" w:rsidP="00361C83" w:rsidR="00361C8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61C83" w:rsidP="00361C83" w:rsidR="00361C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73728" w:rsidP="00973728" w:rsidR="00973728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rPr>
          <w:rFonts w:cs="Times New Roman" w:eastAsia="Times New Roman"/>
          <w:szCs w:val="24"/>
        </w:rPr>
      </w:pPr>
    </w:p>
    <w:p w:rsidRDefault="00973728" w:rsidP="00973728" w:rsidR="009737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ID d. o. o. Pula, Tršćanska 5, 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Dragan Ivetić, Pula, Škokovica 30, </w:t>
      </w:r>
    </w:p>
    <w:p w:rsidRDefault="00973728" w:rsidP="00973728" w:rsidR="009737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73728" w:rsidP="00973728" w:rsidR="00973728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73728" w:rsidP="00973728" w:rsidR="009737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73728" w:rsidP="00973728" w:rsidR="00973728"/>
    <w:p w:rsidRDefault="00973728" w:rsidP="00973728" w:rsidR="00973728"/>
    <w:p w:rsidRDefault="00973728" w:rsidP="00973728" w:rsidR="00973728"/>
    <w:p w:rsidRDefault="00973728" w:rsidP="00973728" w:rsidR="00973728"/>
    <w:p w:rsidRDefault="00973728" w:rsidP="00973728" w:rsidR="00973728"/>
    <w:p w:rsidRDefault="00973728" w:rsidP="00973728" w:rsidR="00973728"/>
    <w:p w:rsidRDefault="00B52FCB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728" w:rsidP="00973728" w:rsidR="00973728">
      <w:r>
        <w:separator/>
      </w:r>
    </w:p>
  </w:endnote>
  <w:endnote w:id="0" w:type="continuationSeparator">
    <w:p w:rsidRDefault="00973728" w:rsidP="00973728" w:rsidR="00973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728" w:rsidP="00973728" w:rsidR="00973728">
      <w:r>
        <w:separator/>
      </w:r>
    </w:p>
  </w:footnote>
  <w:footnote w:id="0" w:type="continuationSeparator">
    <w:p w:rsidRDefault="00973728" w:rsidP="00973728" w:rsidR="00973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728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52FC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728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287"/>
    <w:rsid w:val="00361C83"/>
    <w:rsid w:val="00512E05"/>
    <w:rsid w:val="00597289"/>
    <w:rsid w:val="00695CEE"/>
    <w:rsid w:val="00696287"/>
    <w:rsid w:val="0075528E"/>
    <w:rsid w:val="0079403F"/>
    <w:rsid w:val="00973728"/>
    <w:rsid w:val="00B52FCB"/>
    <w:rsid w:val="00FB080B"/>
    <w:rsid w:val="00FC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7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37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37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7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7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37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37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F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2F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2F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2F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7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37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37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7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7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37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37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F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2F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2F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2F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 d. o. o. PULA</izvorni_sadrzaj>
    <derivirana_varijabla naziv="DomainObject.Predmet.ProtustrankaFormated_1">  ID d. o. o. PULA</derivirana_varijabla>
  </DomainObject.Predmet.ProtustrankaFormated>
  <DomainObject.Predmet.ProtustrankaFormatedOIB>
    <izvorni_sadrzaj>  ID d. o. o. PULA, OIB 03344154090</izvorni_sadrzaj>
    <derivirana_varijabla naziv="DomainObject.Predmet.ProtustrankaFormatedOIB_1">  ID d. o. o. PULA, OIB 03344154090</derivirana_varijabla>
  </DomainObject.Predmet.ProtustrankaFormatedOIB>
  <DomainObject.Predmet.ProtustrankaFormatedWithAdress>
    <izvorni_sadrzaj> ID d. o. o. PULA, Tršćanska 5, 52100 Pula</izvorni_sadrzaj>
    <derivirana_varijabla naziv="DomainObject.Predmet.ProtustrankaFormatedWithAdress_1"> ID d. o. o. PULA, Tršćanska 5, 52100 Pula</derivirana_varijabla>
  </DomainObject.Predmet.ProtustrankaFormatedWithAdress>
  <DomainObject.Predmet.ProtustrankaFormatedWithAdressOIB>
    <izvorni_sadrzaj> ID d. o. o. PULA, OIB 03344154090, Tršćanska 5, 52100 Pula</izvorni_sadrzaj>
    <derivirana_varijabla naziv="DomainObject.Predmet.ProtustrankaFormatedWithAdressOIB_1"> ID d. o. o. PULA, OIB 03344154090, Tršćanska 5, 52100 Pula</derivirana_varijabla>
  </DomainObject.Predmet.ProtustrankaFormatedWithAdressOIB>
  <DomainObject.Predmet.ProtustrankaWithAdress>
    <izvorni_sadrzaj>ID d. o. o. PULA Tršćanska 5, 52100 Pula</izvorni_sadrzaj>
    <derivirana_varijabla naziv="DomainObject.Predmet.ProtustrankaWithAdress_1">ID d. o. o. PULA Tršćanska 5, 52100 Pula</derivirana_varijabla>
  </DomainObject.Predmet.ProtustrankaWithAdress>
  <DomainObject.Predmet.ProtustrankaWithAdressOIB>
    <izvorni_sadrzaj>ID d. o. o. PULA, OIB 03344154090, Tršćanska 5, 52100 Pula</izvorni_sadrzaj>
    <derivirana_varijabla naziv="DomainObject.Predmet.ProtustrankaWithAdressOIB_1">ID d. o. o. PULA, OIB 03344154090, Tršćanska 5, 52100 Pula</derivirana_varijabla>
  </DomainObject.Predmet.ProtustrankaWithAdressOIB>
  <DomainObject.Predmet.ProtustrankaNazivFormated>
    <izvorni_sadrzaj>ID d. o. o. PULA</izvorni_sadrzaj>
    <derivirana_varijabla naziv="DomainObject.Predmet.ProtustrankaNazivFormated_1">ID d. o. o. PULA</derivirana_varijabla>
  </DomainObject.Predmet.ProtustrankaNazivFormated>
  <DomainObject.Predmet.ProtustrankaNazivFormatedOIB>
    <izvorni_sadrzaj>ID d. o. o. PULA, OIB 03344154090</izvorni_sadrzaj>
    <derivirana_varijabla naziv="DomainObject.Predmet.ProtustrankaNazivFormatedOIB_1">ID d. o. o. PULA, OIB 03344154090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13910.82</izvorni_sadrzaj>
    <derivirana_varijabla naziv="DomainObject.Predmet.TrenutnaVrijednost_1">13910.82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ID d. o. o. PULA</item>
    </izvorni_sadrzaj>
    <derivirana_varijabla naziv="DomainObject.Predmet.ProtuStrankaListFormated_1">
      <item>ID d. o. o. PULA</item>
    </derivirana_varijabla>
  </DomainObject.Predmet.ProtuStrankaListFormated>
  <DomainObject.Predmet.ProtuStrankaListFormatedOIB>
    <izvorni_sadrzaj>
      <item>ID d. o. o. PULA, OIB 03344154090</item>
    </izvorni_sadrzaj>
    <derivirana_varijabla naziv="DomainObject.Predmet.ProtuStrankaListFormatedOIB_1">
      <item>ID d. o. o. PULA, OIB 03344154090</item>
    </derivirana_varijabla>
  </DomainObject.Predmet.ProtuStrankaListFormatedOIB>
  <DomainObject.Predmet.ProtuStrankaListFormatedWithAdress>
    <izvorni_sadrzaj>
      <item>ID d. o. o. PULA, Tršćanska 5, 52100 Pula</item>
    </izvorni_sadrzaj>
    <derivirana_varijabla naziv="DomainObject.Predmet.ProtuStrankaListFormatedWithAdress_1">
      <item>ID d. o. o. PULA, Tršćanska 5, 52100 Pula</item>
    </derivirana_varijabla>
  </DomainObject.Predmet.ProtuStrankaListFormatedWithAdress>
  <DomainObject.Predmet.ProtuStrankaListFormatedWithAdressOIB>
    <izvorni_sadrzaj>
      <item>ID d. o. o. PULA, OIB 03344154090, Tršćanska 5, 52100 Pula</item>
    </izvorni_sadrzaj>
    <derivirana_varijabla naziv="DomainObject.Predmet.ProtuStrankaListFormatedWithAdressOIB_1">
      <item>ID d. o. o. PULA, OIB 03344154090, Tršćanska 5, 52100 Pula</item>
    </derivirana_varijabla>
  </DomainObject.Predmet.ProtuStrankaListFormatedWithAdressOIB>
  <DomainObject.Predmet.ProtuStrankaListNazivFormated>
    <izvorni_sadrzaj>
      <item>ID d. o. o. PULA</item>
    </izvorni_sadrzaj>
    <derivirana_varijabla naziv="DomainObject.Predmet.ProtuStrankaListNazivFormated_1">
      <item>ID d. o. o. PULA</item>
    </derivirana_varijabla>
  </DomainObject.Predmet.ProtuStrankaListNazivFormated>
  <DomainObject.Predmet.ProtuStrankaListNazivFormatedOIB>
    <izvorni_sadrzaj>
      <item>ID d. o. o. PULA, OIB 03344154090</item>
    </izvorni_sadrzaj>
    <derivirana_varijabla naziv="DomainObject.Predmet.ProtuStrankaListNazivFormatedOIB_1">
      <item>ID d. o. o. PULA, OIB 03344154090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ID d. o. o. PULA</izvorni_sadrzaj>
    <derivirana_varijabla naziv="DomainObject.Predmet.ProtustrankaIDrugi_1">ID d. o. o. PULA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ID d. o. o. PULA, OIB 03344154090, Tršćanska 5, 52100 Pula</izvorni_sadrzaj>
    <derivirana_varijabla naziv="DomainObject.Predmet.ProtustrankaIDrugiAdressOIB_1">ID d. o. o. PULA, OIB 03344154090, Tršćanska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ID d. o. o. PULA</item>
    </izvorni_sadrzaj>
    <derivirana_varijabla naziv="DomainObject.Predmet.SudioniciListNaziv_1">
      <item>FINANCIJSKA AGENCIJA RC RIJEKA PODRUŽNICA PULA, PULA</item>
      <item>ID d. o. o. PULA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ID d. o. o. PULA, OIB 03344154090, Tršćanska 5,52100 Pula</item>
    </izvorni_sadrzaj>
    <derivirana_varijabla naziv="DomainObject.Predmet.SudioniciListAdressOIB_1">
      <item>FINANCIJSKA AGENCIJA RC RIJEKA PODRUŽNICA PULA, PULA, OIB 85821130368, Ulica grada Vukovara 70,Zagreb</item>
      <item>ID d. o. o. PULA, OIB 03344154090, Tršćanska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03344154090</item>
    </izvorni_sadrzaj>
    <derivirana_varijabla naziv="DomainObject.Predmet.SudioniciListNazivOIB_1">
      <item>, OIB 85821130368</item>
      <item>, OIB 03344154090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2990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2016-03-17T08:15:00Z</dcterms:created>
  <dc:creator>Mihaela Kaligari</dc:creator>
  <dc:description/>
  <cp:keywords/>
  <cp:lastModifiedBy>Ana Jeromela</cp:lastModifiedBy>
  <cp:lastPrinted>2016-04-11T06:46:00Z</cp:lastPrinted>
  <dcterms:modified xmlns:xsi="http://www.w3.org/2001/XMLSchema-instance" xsi:type="dcterms:W3CDTF">2016-04-11T06:46:00Z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