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d44a" w14:paraId="1a4d44a" w:rsidRDefault="00016BD0" w:rsidP="00016BD0" w:rsidR="00016BD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016CB9">
        <w:t xml:space="preserve"> -1576</w:t>
      </w:r>
      <w:r w:rsidR="00AA46D9">
        <w:t>/15</w:t>
      </w:r>
    </w:p>
    <w:p w:rsidRDefault="00016BD0" w:rsidP="00586DD5" w:rsidR="00586DD5" w:rsidRPr="00586DD5">
      <w:r>
        <w:t xml:space="preserve">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86DD5" w:rsidP="00586DD5" w:rsidR="00586DD5" w:rsidRPr="00586DD5"/>
    <w:p w:rsidRDefault="00016BD0" w:rsidP="00016BD0" w:rsidR="00586DD5" w:rsidRPr="00586DD5">
      <w:pPr>
        <w:jc w:val="center"/>
      </w:pPr>
      <w:r>
        <w:t>R E P U B L I K A    H R V A T S K A</w:t>
      </w:r>
    </w:p>
    <w:p w:rsidRDefault="00014CE5" w:rsidP="00586DD5" w:rsidR="00586DD5" w:rsidRPr="00016CB9">
      <w:pPr>
        <w:jc w:val="center"/>
      </w:pPr>
      <w:r w:rsidRPr="00016CB9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016CB9" w:rsidRPr="00016CB9">
        <w:rPr>
          <w:lang w:val="pt-BR"/>
        </w:rPr>
        <w:t>FINANCIJSKA AGENCIJA, Zagreb, Vrtni put 3, za otvaranje stečajnog postupka nad dužnikom BAŠING d.o.o., Zagreb, 4. Trnjanski zavoj 22, OIB: 27412905039</w:t>
      </w:r>
      <w:r w:rsidR="003C198B" w:rsidRPr="00586DD5">
        <w:rPr>
          <w:lang w:val="pt-BR"/>
        </w:rPr>
        <w:t xml:space="preserve">, </w:t>
      </w:r>
      <w:r w:rsidR="00016CB9">
        <w:rPr>
          <w:lang w:val="pt-BR"/>
        </w:rPr>
        <w:t>28. prosinca</w:t>
      </w:r>
      <w:r w:rsidR="006A796A">
        <w:rPr>
          <w:lang w:val="pt-BR"/>
        </w:rPr>
        <w:t xml:space="preserve"> 2015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016CB9">
      <w:pPr>
        <w:jc w:val="center"/>
      </w:pPr>
      <w:r w:rsidRPr="00016CB9">
        <w:t>z a k l j u č i o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>Određuje se ročište radi</w:t>
      </w:r>
      <w:r w:rsidR="0021087C" w:rsidRPr="00586DD5">
        <w:t xml:space="preserve"> izjašnjenja</w:t>
      </w:r>
      <w:r w:rsidRPr="00586DD5">
        <w:t xml:space="preserve"> </w:t>
      </w:r>
      <w:r w:rsidR="0021087C" w:rsidRPr="00586DD5">
        <w:t xml:space="preserve">o prijedlogu </w:t>
      </w:r>
      <w:r w:rsidRPr="00586DD5">
        <w:t xml:space="preserve"> za o</w:t>
      </w:r>
      <w:r w:rsidR="0063051F" w:rsidRPr="00586DD5">
        <w:t xml:space="preserve">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16CB9" w:rsidRPr="00016CB9">
        <w:rPr>
          <w:lang w:val="pt-BR"/>
        </w:rPr>
        <w:t>BAŠING d.o.o., Zagreb, 4. Trnjanski zavoj 22</w:t>
      </w:r>
      <w:r w:rsidR="00016CB9">
        <w:rPr>
          <w:lang w:val="pt-BR"/>
        </w:rPr>
        <w:t xml:space="preserve"> i rasprave o izjavi o pristupanju dugu</w:t>
      </w:r>
      <w:r w:rsidR="00CF12BD" w:rsidRPr="00CF12BD">
        <w:rPr>
          <w:lang w:val="pt-BR"/>
        </w:rPr>
        <w:t>,</w:t>
      </w:r>
      <w:r w:rsidR="00CF12BD">
        <w:rPr>
          <w:lang w:val="pt-BR"/>
        </w:rPr>
        <w:t xml:space="preserve"> </w:t>
      </w:r>
      <w:r w:rsidRPr="00586DD5">
        <w:t xml:space="preserve">za dan </w:t>
      </w:r>
      <w:r w:rsidR="00016CB9" w:rsidRPr="00016CB9">
        <w:t>3. veljače 2016. u 11,0</w:t>
      </w:r>
      <w:r w:rsidR="00586DD5" w:rsidRPr="00016CB9">
        <w:t>0</w:t>
      </w:r>
      <w:r w:rsidRPr="00016CB9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ulična zgrada, a na koje se pozivaju dostavom ovog zaključka:</w:t>
      </w:r>
    </w:p>
    <w:p w:rsidRDefault="00685A5E" w:rsidP="00685A5E" w:rsidR="0021087C" w:rsidRPr="00586DD5">
      <w:pPr>
        <w:jc w:val="both"/>
      </w:pPr>
      <w:r w:rsidRPr="00586DD5">
        <w:t>-    predlagatelj</w:t>
      </w:r>
      <w:r w:rsidRPr="00586DD5">
        <w:tab/>
      </w:r>
    </w:p>
    <w:p w:rsidRDefault="00264933" w:rsidP="00264933" w:rsidR="006B708C">
      <w:pPr>
        <w:jc w:val="both"/>
      </w:pPr>
      <w:r w:rsidRPr="00586DD5">
        <w:tab/>
      </w:r>
    </w:p>
    <w:p w:rsidRDefault="0023585D" w:rsidP="00264933" w:rsidR="0023585D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16CB9">
        <w:t>28. prosinca</w:t>
      </w:r>
      <w:r w:rsidR="006A796A">
        <w:t xml:space="preserve"> 2015</w:t>
      </w:r>
      <w:r w:rsidR="00264157" w:rsidRPr="00586DD5">
        <w:t>.</w:t>
      </w:r>
    </w:p>
    <w:p w:rsidRDefault="002D2245" w:rsidP="006B708C" w:rsidR="002D2245" w:rsidRPr="00586DD5"/>
    <w:p w:rsidRDefault="006A22C0" w:rsidP="0023585D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3585D" w:rsidR="006A22C0">
      <w:pPr>
        <w:ind w:firstLine="720" w:left="5760"/>
        <w:jc w:val="right"/>
      </w:pPr>
      <w:r w:rsidRPr="00586DD5">
        <w:t xml:space="preserve">      </w:t>
      </w:r>
      <w:r w:rsidR="006A22C0" w:rsidRPr="00586DD5">
        <w:t>Gordan Zubak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586DD5">
      <w:pPr>
        <w:rPr>
          <w:b/>
        </w:rPr>
      </w:pPr>
      <w:r w:rsidRPr="00586DD5">
        <w:rPr>
          <w:b/>
        </w:rPr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>
      <w:pPr>
        <w:ind w:left="720"/>
      </w:pPr>
    </w:p>
    <w:p w:rsidRDefault="002D6BC8" w:rsidP="002D2245" w:rsidR="002D6BC8">
      <w:pPr>
        <w:ind w:left="720"/>
      </w:pPr>
    </w:p>
    <w:p w:rsidRDefault="002D6BC8" w:rsidP="002D6BC8" w:rsidR="002D6BC8">
      <w:r>
        <w:t>DNA</w:t>
      </w:r>
    </w:p>
    <w:p w:rsidRDefault="002D6BC8" w:rsidP="002D6BC8" w:rsidR="002D6BC8">
      <w:pPr>
        <w:numPr>
          <w:ilvl w:val="0"/>
          <w:numId w:val="5"/>
        </w:numPr>
      </w:pPr>
      <w:r>
        <w:t xml:space="preserve">Predlagatelj </w:t>
      </w:r>
    </w:p>
    <w:p w:rsidRDefault="002D6BC8" w:rsidP="002D6BC8" w:rsidR="002D6BC8">
      <w:pPr>
        <w:numPr>
          <w:ilvl w:val="0"/>
          <w:numId w:val="5"/>
        </w:numPr>
      </w:pPr>
      <w:r>
        <w:t>e-oglasna ploča – 8 dana</w:t>
      </w:r>
    </w:p>
    <w:p w:rsidRDefault="002D6BC8" w:rsidP="002D2245" w:rsidR="002D6BC8" w:rsidRPr="00586DD5">
      <w:pPr>
        <w:ind w:left="720"/>
      </w:pPr>
    </w:p>
    <w:sectPr w:rsidSect="00016BD0" w:rsidR="002D6BC8" w:rsidRPr="00586DD5">
      <w:pgSz w:h="15840" w:w="12240"/>
      <w:pgMar w:gutter="0" w:footer="708" w:header="708" w:left="1800" w:bottom="1440" w:right="1800" w:top="170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6BD0"/>
    <w:rsid w:val="00016CB9"/>
    <w:rsid w:val="00071509"/>
    <w:rsid w:val="00075172"/>
    <w:rsid w:val="000A31E9"/>
    <w:rsid w:val="000E19ED"/>
    <w:rsid w:val="0021087C"/>
    <w:rsid w:val="0023585D"/>
    <w:rsid w:val="00264157"/>
    <w:rsid w:val="00264933"/>
    <w:rsid w:val="002D2245"/>
    <w:rsid w:val="002D6BC8"/>
    <w:rsid w:val="003320A3"/>
    <w:rsid w:val="00347BB4"/>
    <w:rsid w:val="003C198B"/>
    <w:rsid w:val="004B7913"/>
    <w:rsid w:val="004B7F3F"/>
    <w:rsid w:val="004E5469"/>
    <w:rsid w:val="004F022B"/>
    <w:rsid w:val="005063CD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A34C9C"/>
    <w:rsid w:val="00A45CFF"/>
    <w:rsid w:val="00A76551"/>
    <w:rsid w:val="00AA46D9"/>
    <w:rsid w:val="00B47261"/>
    <w:rsid w:val="00B639DE"/>
    <w:rsid w:val="00CD0B3B"/>
    <w:rsid w:val="00CF12BD"/>
    <w:rsid w:val="00D03437"/>
    <w:rsid w:val="00D47D35"/>
    <w:rsid w:val="00D52D3B"/>
    <w:rsid w:val="00D74489"/>
    <w:rsid w:val="00DB06B8"/>
    <w:rsid w:val="00DC5B26"/>
    <w:rsid w:val="00E07559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016B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6BD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0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0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0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016B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6BD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0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0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0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68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St-1576/2015-9</izvorni_sadrzaj>
    <derivirana_varijabla naziv="DomainObject.Oznaka_1">St-1576/2015-9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BAŠING d.o.o.</izvorni_sadrzaj>
    <derivirana_varijabla naziv="DomainObject.Predmet.ProtustrankaFormated_1">  BAŠING d.o.o.</derivirana_varijabla>
  </DomainObject.Predmet.ProtustrankaFormated>
  <DomainObject.Predmet.ProtustrankaFormatedOIB>
    <izvorni_sadrzaj>  BAŠING d.o.o., OIB 27412905039</izvorni_sadrzaj>
    <derivirana_varijabla naziv="DomainObject.Predmet.ProtustrankaFormatedOIB_1">  BAŠING d.o.o., OIB 27412905039</derivirana_varijabla>
  </DomainObject.Predmet.ProtustrankaFormatedOIB>
  <DomainObject.Predmet.ProtustrankaFormatedWithAdress>
    <izvorni_sadrzaj> BAŠING d.o.o., 4. Trnjanski zavoj 22, 10000 Zagreb</izvorni_sadrzaj>
    <derivirana_varijabla naziv="DomainObject.Predmet.ProtustrankaFormatedWithAdress_1"> BAŠING d.o.o., 4. Trnjanski zavoj 22, 10000 Zagreb</derivirana_varijabla>
  </DomainObject.Predmet.ProtustrankaFormatedWithAdress>
  <DomainObject.Predmet.ProtustrankaFormatedWithAdressOIB>
    <izvorni_sadrzaj> BAŠING d.o.o., OIB 27412905039, 4. Trnjanski zavoj 22, 10000 Zagreb</izvorni_sadrzaj>
    <derivirana_varijabla naziv="DomainObject.Predmet.ProtustrankaFormatedWithAdressOIB_1"> BAŠING d.o.o., OIB 27412905039, 4. Trnjanski zavoj 22, 10000 Zagreb</derivirana_varijabla>
  </DomainObject.Predmet.ProtustrankaFormatedWithAdressOIB>
  <DomainObject.Predmet.ProtustrankaWithAdress>
    <izvorni_sadrzaj>BAŠING d.o.o. 4. Trnjanski zavoj 22, 10000 Zagreb</izvorni_sadrzaj>
    <derivirana_varijabla naziv="DomainObject.Predmet.ProtustrankaWithAdress_1">BAŠING d.o.o. 4. Trnjanski zavoj 22, 10000 Zagreb</derivirana_varijabla>
  </DomainObject.Predmet.ProtustrankaWithAdress>
  <DomainObject.Predmet.ProtustrankaWithAdressOIB>
    <izvorni_sadrzaj>BAŠING d.o.o., OIB 27412905039, 4. Trnjanski zavoj 22, 10000 Zagreb</izvorni_sadrzaj>
    <derivirana_varijabla naziv="DomainObject.Predmet.ProtustrankaWithAdressOIB_1">BAŠING d.o.o., OIB 27412905039, 4. Trnjanski zavoj 22, 10000 Zagreb</derivirana_varijabla>
  </DomainObject.Predmet.ProtustrankaWithAdressOIB>
  <DomainObject.Predmet.ProtustrankaNazivFormated>
    <izvorni_sadrzaj>BAŠING d.o.o.</izvorni_sadrzaj>
    <derivirana_varijabla naziv="DomainObject.Predmet.ProtustrankaNazivFormated_1">BAŠING d.o.o.</derivirana_varijabla>
  </DomainObject.Predmet.ProtustrankaNazivFormated>
  <DomainObject.Predmet.ProtustrankaNazivFormatedOIB>
    <izvorni_sadrzaj>BAŠING d.o.o., OIB 27412905039</izvorni_sadrzaj>
    <derivirana_varijabla naziv="DomainObject.Predmet.ProtustrankaNazivFormatedOIB_1">BAŠING d.o.o., OIB 27412905039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BAŠING d.o.o.</item>
    </izvorni_sadrzaj>
    <derivirana_varijabla naziv="DomainObject.Predmet.ProtuStrankaListFormated_1">
      <item>BAŠING d.o.o.</item>
    </derivirana_varijabla>
  </DomainObject.Predmet.ProtuStrankaListFormated>
  <DomainObject.Predmet.ProtuStrankaListFormatedOIB>
    <izvorni_sadrzaj>
      <item>BAŠING d.o.o., OIB 27412905039</item>
    </izvorni_sadrzaj>
    <derivirana_varijabla naziv="DomainObject.Predmet.ProtuStrankaListFormatedOIB_1">
      <item>BAŠING d.o.o., OIB 27412905039</item>
    </derivirana_varijabla>
  </DomainObject.Predmet.ProtuStrankaListFormatedOIB>
  <DomainObject.Predmet.ProtuStrankaListFormatedWithAdress>
    <izvorni_sadrzaj>
      <item>BAŠING d.o.o., 4. Trnjanski zavoj 22, 10000 Zagreb</item>
    </izvorni_sadrzaj>
    <derivirana_varijabla naziv="DomainObject.Predmet.ProtuStrankaListFormatedWithAdress_1">
      <item>BAŠING d.o.o., 4. Trnjanski zavoj 22, 10000 Zagreb</item>
    </derivirana_varijabla>
  </DomainObject.Predmet.ProtuStrankaListFormatedWithAdress>
  <DomainObject.Predmet.ProtuStrankaListFormatedWithAdressOIB>
    <izvorni_sadrzaj>
      <item>BAŠING d.o.o., OIB 27412905039, 4. Trnjanski zavoj 22, 10000 Zagreb</item>
    </izvorni_sadrzaj>
    <derivirana_varijabla naziv="DomainObject.Predmet.ProtuStrankaListFormatedWithAdressOIB_1">
      <item>BAŠING d.o.o., OIB 27412905039, 4. Trnjanski zavoj 22, 10000 Zagreb</item>
    </derivirana_varijabla>
  </DomainObject.Predmet.ProtuStrankaListFormatedWithAdressOIB>
  <DomainObject.Predmet.ProtuStrankaListNazivFormated>
    <izvorni_sadrzaj>
      <item>BAŠING d.o.o.</item>
    </izvorni_sadrzaj>
    <derivirana_varijabla naziv="DomainObject.Predmet.ProtuStrankaListNazivFormated_1">
      <item>BAŠING d.o.o.</item>
    </derivirana_varijabla>
  </DomainObject.Predmet.ProtuStrankaListNazivFormated>
  <DomainObject.Predmet.ProtuStrankaListNazivFormatedOIB>
    <izvorni_sadrzaj>
      <item>BAŠING d.o.o., OIB 27412905039</item>
    </izvorni_sadrzaj>
    <derivirana_varijabla naziv="DomainObject.Predmet.ProtuStrankaListNazivFormatedOIB_1">
      <item>BAŠING d.o.o., OIB 27412905039</item>
    </derivirana_varijabla>
  </DomainObject.Predmet.ProtuStrankaListNazivFormatedOIB>
  <DomainObject.Predmet.OstaliListFormated>
    <izvorni_sadrzaj>
      <item>IVICA BAŠADUR</item>
      <item>NIKOLA BAŠADUR</item>
      <item>Leo Buljat</item>
    </izvorni_sadrzaj>
    <derivirana_varijabla naziv="DomainObject.Predmet.OstaliListFormated_1">
      <item>IVICA BAŠADUR</item>
      <item>NIKOLA BAŠADUR</item>
      <item>Leo Buljat</item>
    </derivirana_varijabla>
  </DomainObject.Predmet.OstaliListFormated>
  <DomainObject.Predmet.OstaliListFormatedOIB>
    <izvorni_sadrzaj>
      <item>IVICA BAŠADUR, OIB 66462961614</item>
      <item>NIKOLA BAŠADUR, OIB 09534886778</item>
      <item>Leo Buljat</item>
    </izvorni_sadrzaj>
    <derivirana_varijabla naziv="DomainObject.Predmet.OstaliListFormatedOIB_1">
      <item>IVICA BAŠADUR, OIB 66462961614</item>
      <item>NIKOLA BAŠADUR, OIB 09534886778</item>
      <item>Leo Buljat</item>
    </derivirana_varijabla>
  </DomainObject.Predmet.OstaliListFormatedOIB>
  <DomainObject.Predmet.OstaliListFormatedWithAdress>
    <izvorni_sadrzaj>
      <item>IVICA BAŠADUR, 4. Trnjanski zavoj 22, 10000 Zagreb</item>
      <item>NIKOLA BAŠADUR, 4. Trnjanski zavoj 22, 10000 Zagreb</item>
      <item>Leo Buljat, Masarykova 23, 10000 Zagreb</item>
    </izvorni_sadrzaj>
    <derivirana_varijabla naziv="DomainObject.Predmet.OstaliListFormatedWithAdress_1">
      <item>IVICA BAŠADUR, 4. Trnjanski zavoj 22, 10000 Zagreb</item>
      <item>NIKOLA BAŠADUR, 4. Trnjanski zavoj 22, 10000 Zagreb</item>
      <item>Leo Buljat, Masarykova 23, 10000 Zagreb</item>
    </derivirana_varijabla>
  </DomainObject.Predmet.OstaliListFormatedWithAdress>
  <DomainObject.Predmet.OstaliListFormatedWithAdressOIB>
    <izvorni_sadrzaj>
      <item>IVICA BAŠADUR, OIB 66462961614, 4. Trnjanski zavoj 22, 10000 Zagreb</item>
      <item>NIKOLA BAŠADUR, OIB 09534886778, 4. Trnjanski zavoj 22, 10000 Zagreb</item>
      <item>Leo Buljat, Masarykova 23, 10000 Zagreb</item>
    </izvorni_sadrzaj>
    <derivirana_varijabla naziv="DomainObject.Predmet.OstaliListFormatedWithAdressOIB_1">
      <item>IVICA BAŠADUR, OIB 66462961614, 4. Trnjanski zavoj 22, 10000 Zagreb</item>
      <item>NIKOLA BAŠADUR, OIB 09534886778, 4. Trnjanski zavoj 22, 10000 Zagreb</item>
      <item>Leo Buljat, Masarykova 23, 10000 Zagreb</item>
    </derivirana_varijabla>
  </DomainObject.Predmet.OstaliListFormatedWithAdressOIB>
  <DomainObject.Predmet.OstaliListNazivFormated>
    <izvorni_sadrzaj>
      <item>IVICA BAŠADUR</item>
      <item>NIKOLA BAŠADUR</item>
      <item>Leo Buljat</item>
    </izvorni_sadrzaj>
    <derivirana_varijabla naziv="DomainObject.Predmet.OstaliListNazivFormated_1">
      <item>IVICA BAŠADUR</item>
      <item>NIKOLA BAŠADUR</item>
      <item>Leo Buljat</item>
    </derivirana_varijabla>
  </DomainObject.Predmet.OstaliListNazivFormated>
  <DomainObject.Predmet.OstaliListNazivFormatedOIB>
    <izvorni_sadrzaj>
      <item>IVICA BAŠADUR, OIB 66462961614</item>
      <item>NIKOLA BAŠADUR, OIB 09534886778</item>
      <item>Leo Buljat</item>
    </izvorni_sadrzaj>
    <derivirana_varijabla naziv="DomainObject.Predmet.OstaliListNazivFormatedOIB_1">
      <item>IVICA BAŠADUR, OIB 66462961614</item>
      <item>NIKOLA BAŠADUR, OIB 09534886778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St-1576/2015-9</izvorni_sadrzaj>
    <derivirana_varijabla naziv="DomainObject.PoslovniBrojDokumenta_1">St-1576/2015-9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BAŠING d.o.o.</izvorni_sadrzaj>
    <derivirana_varijabla naziv="DomainObject.Predmet.ProtustrankaIDrugi_1">BAŠING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BAŠING d.o.o., OIB 27412905039, 4. Trnjanski zavoj 22, 10000 Zagreb</izvorni_sadrzaj>
    <derivirana_varijabla naziv="DomainObject.Predmet.ProtustrankaIDrugiAdressOIB_1">BAŠING d.o.o., OIB 27412905039,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BAŠING d.o.o.</item>
      <item>IVICA BAŠADUR</item>
      <item>NIKOLA BAŠADUR</item>
      <item>Leo Buljat</item>
    </izvorni_sadrzaj>
    <derivirana_varijabla naziv="DomainObject.Predmet.SudioniciListNaziv_1">
      <item>FINA Regionalni centar Zagreb</item>
      <item>BAŠING d.o.o.</item>
      <item>IVICA BAŠADUR</item>
      <item>NIKOLA BAŠADUR</item>
      <item>Leo Buljat</item>
    </derivirana_varijabla>
  </DomainObject.Predmet.SudioniciListNaziv>
  <DomainObject.Predmet.SudioniciListAdressOIB>
    <izvorni_sadrzaj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izvorni_sadrzaj>
    <derivirana_varijabla naziv="DomainObject.Predmet.SudioniciListAdressOIB_1"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27412905039</item>
      <item>, OIB 66462961614</item>
      <item>, OIB 09534886778</item>
      <item>, OIB null</item>
    </izvorni_sadrzaj>
    <derivirana_varijabla naziv="DomainObject.Predmet.SudioniciListNazivOIB_1">
      <item>, OIB 85821130368</item>
      <item>, OIB 27412905039</item>
      <item>, OIB 66462961614</item>
      <item>, OIB 09534886778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770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2015-12-28T13:05:00Z</dcterms:created>
  <dc:creator>nmarkovic</dc:creator>
  <cp:lastModifiedBy>Ivana Rogić</cp:lastModifiedBy>
  <cp:lastPrinted>2014-07-02T13:04:00Z</cp:lastPrinted>
  <dcterms:modified xmlns:xsi="http://www.w3.org/2001/XMLSchema-instance" xsi:type="dcterms:W3CDTF">2015-12-29T08:46:00Z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St-1576/2015-9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