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e461" w14:paraId="a89e46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12758">
        <w:t>3396</w:t>
      </w:r>
      <w:r w:rsidR="00993073">
        <w:t>/16-</w:t>
      </w:r>
      <w:r w:rsidR="00112758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934FAE" w:rsidP="00135B97" w:rsidR="00934FAE"/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2D0B2F">
      <w:pPr>
        <w:tabs>
          <w:tab w:pos="2977" w:val="left"/>
        </w:tabs>
        <w:ind w:firstLine="720"/>
        <w:jc w:val="both"/>
        <w:rPr>
          <w:color w:val="FF0000"/>
        </w:rPr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112758" w:rsidRPr="00735B35">
        <w:rPr>
          <w:lang w:val="pt-BR"/>
        </w:rPr>
        <w:t>MARIĆ NOVOGRADNJA d.o.o. za trgovinu i građenje, OIB: 68665311266, Zagreb, Cuglini 42</w:t>
      </w:r>
      <w:r w:rsidRPr="00043498">
        <w:t xml:space="preserve">, </w:t>
      </w:r>
      <w:r w:rsidR="00135B97">
        <w:t>22. ožujka 2018.,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35B97">
      <w:pPr>
        <w:ind w:firstLine="708"/>
        <w:jc w:val="both"/>
      </w:pPr>
      <w:r w:rsidRPr="00A93839">
        <w:t xml:space="preserve">I. Otvara se stečajni postupak nad dužnikom </w:t>
      </w:r>
      <w:r w:rsidR="00112758" w:rsidRPr="00735B35">
        <w:rPr>
          <w:lang w:val="pt-BR"/>
        </w:rPr>
        <w:t>MARIĆ NOVOGRADNJA d.o.o. za trgovinu i građenje, OIB: 68665311266, Zagreb, Cuglini 42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="00135B97">
        <w:t>Zagrebu, 22. ožujka 2018. u 14,00 sati.</w:t>
      </w:r>
    </w:p>
    <w:p w:rsidRDefault="00A93839" w:rsidP="00043498" w:rsidR="00A93839" w:rsidRPr="002E157E">
      <w:pPr>
        <w:ind w:firstLine="708"/>
        <w:jc w:val="both"/>
      </w:pPr>
      <w:r w:rsidRPr="00DC7C75">
        <w:t xml:space="preserve">II. Za stečajnog upravitelja imenuje se </w:t>
      </w:r>
      <w:r w:rsidR="002E157E">
        <w:t xml:space="preserve">Miron Markičević, OIB: 52797062273, Ribnjak 3A, </w:t>
      </w:r>
      <w:r w:rsidR="002E157E" w:rsidRPr="002E157E">
        <w:t>Zagreb</w:t>
      </w:r>
      <w:r w:rsidR="00241EA3" w:rsidRPr="002E157E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112758" w:rsidRPr="00735B35">
        <w:rPr>
          <w:lang w:val="pt-BR"/>
        </w:rPr>
        <w:t>MARIĆ NOVOGRADNJA d.o.o. za trgovinu i građenje, OIB: 68665311266, Zagreb, Cuglini 42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112758" w:rsidRPr="00735B35">
        <w:rPr>
          <w:lang w:val="pt-BR"/>
        </w:rPr>
        <w:t>MARIĆ NOVOGRADNJA d.o.o. za trgovinu i građenje, OIB: 68665311266, Zagreb, Cuglini 42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112758" w:rsidP="00112758" w:rsidR="00112758" w:rsidRPr="00735B35">
      <w:pPr>
        <w:ind w:firstLine="709"/>
        <w:jc w:val="both"/>
        <w:rPr>
          <w:lang w:val="en-GB"/>
        </w:rPr>
      </w:pPr>
      <w:r w:rsidRPr="00735B35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1345</w:t>
      </w:r>
      <w:r w:rsidRPr="00735B35">
        <w:t xml:space="preserve"> dana, u ukupnom iznosu od </w:t>
      </w:r>
      <w:r>
        <w:t>5.646,76</w:t>
      </w:r>
      <w:r w:rsidRPr="00735B35">
        <w:t xml:space="preserve"> kn, kao i da dužnik ima 1 zaposlenog. </w:t>
      </w:r>
      <w:r w:rsidRPr="00735B35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12758" w:rsidP="00112758" w:rsidR="002223A7" w:rsidRPr="00070D63">
      <w:pPr>
        <w:ind w:firstLine="709"/>
        <w:jc w:val="both"/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D0B2F" w:rsidRPr="00070D63">
        <w:t xml:space="preserve"> </w:t>
      </w:r>
      <w:r w:rsidR="002223A7" w:rsidRPr="00070D63">
        <w:t xml:space="preserve"> </w:t>
      </w:r>
    </w:p>
    <w:p w:rsidRDefault="00112758" w:rsidP="00112758" w:rsidR="00112758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5.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112758" w:rsidP="00112758" w:rsidR="00112758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112758" w:rsidP="00112758" w:rsidR="00112758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20 spisa).</w:t>
      </w:r>
    </w:p>
    <w:p w:rsidRDefault="00112758" w:rsidP="00112758" w:rsidR="00112758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21</w:t>
      </w:r>
      <w:r w:rsidRPr="00350BA2">
        <w:t xml:space="preserve"> spisa) iz kojeg proizlazi da dužnik nije evidentiran kao vlasnik vozila.</w:t>
      </w:r>
    </w:p>
    <w:p w:rsidRDefault="00112758" w:rsidP="00112758" w:rsidR="00B75EA4">
      <w:pPr>
        <w:ind w:firstLine="708"/>
        <w:jc w:val="both"/>
      </w:pPr>
      <w:r>
        <w:t>Uvidom u dopis FINE od 15. svibnja 2017. (list 7 spisa) utvrđeno je da dužnik na dan 10. svibnja 2017. u Očevidniku redoslijeda osnova za plaćanje imao neizvršene osnove za plaćanje u neprekinutom razdoblju od 1962 dana u ukupnom iznosu od 6.207,95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112758">
        <w:t>28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D0B2F">
        <w:t>28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A0764E" w:rsidP="00363447" w:rsidR="00A0764E">
      <w:pPr>
        <w:jc w:val="center"/>
      </w:pPr>
    </w:p>
    <w:p w:rsidRDefault="00363447" w:rsidP="00363447" w:rsidR="00C12410" w:rsidRPr="00135B97">
      <w:pPr>
        <w:jc w:val="center"/>
      </w:pPr>
      <w:r w:rsidRPr="00372077">
        <w:t xml:space="preserve">U </w:t>
      </w:r>
      <w:r w:rsidR="00C12410" w:rsidRPr="00043498">
        <w:t>Zagreb</w:t>
      </w:r>
      <w:r w:rsidR="00135B97">
        <w:t>u, 20 veljače 2018.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103F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103F0" w:rsidP="002152A3" w:rsidR="008103F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103F0" w:rsidP="002152A3" w:rsidR="008103F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103F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12758">
          <w:t>3396</w:t>
        </w:r>
        <w:r w:rsidR="00D12E99">
          <w:t>/</w:t>
        </w:r>
        <w:r w:rsidR="00993073">
          <w:t>16</w:t>
        </w:r>
        <w:r w:rsidR="006A7E02">
          <w:t>-</w:t>
        </w:r>
        <w:r w:rsidR="00112758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12758"/>
    <w:rsid w:val="00135B97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D0B2F"/>
    <w:rsid w:val="002E0229"/>
    <w:rsid w:val="002E157E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103F0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0764E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3396</izvorni_sadrzaj>
    <derivirana_varijabla naziv="DomainObject.Predmet.Broj_1">3396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St-3396/2016</izvorni_sadrzaj>
    <derivirana_varijabla naziv="DomainObject.Predmet.OznakaBroj_1">St-3396/2016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NOVOGRADNJA d.o.o. zastupanog po punomoćniku Perica Marić</izvorni_sadrzaj>
    <derivirana_varijabla naziv="DomainObject.Predmet.ProtustrankaFormated_1">  MARIĆ NOVOGRADNJA d.o.o. zastupanog po punomoćniku Perica Marić</derivirana_varijabla>
  </DomainObject.Predmet.ProtustrankaFormated>
  <DomainObject.Predmet.ProtustrankaFormatedOIB>
    <izvorni_sadrzaj>  MARIĆ NOVOGRADNJA d.o.o., OIB 68665311266 zastupanog po punomoćniku Perica Marić</izvorni_sadrzaj>
    <derivirana_varijabla naziv="DomainObject.Predmet.ProtustrankaFormatedOIB_1">  MARIĆ NOVOGRADNJA d.o.o., OIB 68665311266 zastupanog po punomoćniku Perica Marić</derivirana_varijabla>
  </DomainObject.Predmet.ProtustrankaFormatedOIB>
  <DomainObject.Predmet.ProtustrankaFormatedWithAdress>
    <izvorni_sadrzaj> MARIĆ NOVOGRADNJA d.o.o., Cuglini 42, 10000 Zagreb zastupanog po punomoćniku Perica Marić</izvorni_sadrzaj>
    <derivirana_varijabla naziv="DomainObject.Predmet.ProtustrankaFormatedWithAdress_1"> MARIĆ NOVOGRADNJA d.o.o., Cuglini 42, 10000 Zagreb zastupanog po punomoćniku Perica Marić</derivirana_varijabla>
  </DomainObject.Predmet.ProtustrankaFormatedWithAdress>
  <DomainObject.Predmet.ProtustrankaFormatedWithAdressOIB>
    <izvorni_sadrzaj> MARIĆ NOVOGRADNJA d.o.o., OIB 68665311266, Cuglini 42, 10000 Zagreb zastupanog po punomoćniku Perica Marić</izvorni_sadrzaj>
    <derivirana_varijabla naziv="DomainObject.Predmet.ProtustrankaFormatedWithAdressOIB_1"> MARIĆ NOVOGRADNJA d.o.o., OIB 68665311266, Cuglini 42, 10000 Zagreb zastupanog po punomoćniku Perica Marić</derivirana_varijabla>
  </DomainObject.Predmet.ProtustrankaFormatedWithAdressOIB>
  <DomainObject.Predmet.ProtustrankaWithAdress>
    <izvorni_sadrzaj>MARIĆ NOVOGRADNJA d.o.o. Cuglini 42, 10000 Zagreb</izvorni_sadrzaj>
    <derivirana_varijabla naziv="DomainObject.Predmet.ProtustrankaWithAdress_1">MARIĆ NOVOGRADNJA d.o.o. Cuglini 42, 10000 Zagreb</derivirana_varijabla>
  </DomainObject.Predmet.ProtustrankaWithAdress>
  <DomainObject.Predmet.ProtustrankaWithAdressOIB>
    <izvorni_sadrzaj>MARIĆ NOVOGRADNJA d.o.o., OIB 68665311266, Cuglini 42, 10000 Zagreb</izvorni_sadrzaj>
    <derivirana_varijabla naziv="DomainObject.Predmet.ProtustrankaWithAdressOIB_1">MARIĆ NOVOGRADNJA d.o.o., OIB 68665311266, Cuglini 42, 10000 Zagreb</derivirana_varijabla>
  </DomainObject.Predmet.ProtustrankaWithAdressOIB>
  <DomainObject.Predmet.ProtustrankaNazivFormated>
    <izvorni_sadrzaj>MARIĆ NOVOGRADNJA d.o.o.</izvorni_sadrzaj>
    <derivirana_varijabla naziv="DomainObject.Predmet.ProtustrankaNazivFormated_1">MARIĆ NOVOGRADNJA d.o.o.</derivirana_varijabla>
  </DomainObject.Predmet.ProtustrankaNazivFormated>
  <DomainObject.Predmet.ProtustrankaNazivFormatedOIB>
    <izvorni_sadrzaj>MARIĆ NOVOGRADNJA d.o.o., OIB 68665311266</izvorni_sadrzaj>
    <derivirana_varijabla naziv="DomainObject.Predmet.ProtustrankaNazivFormatedOIB_1">MARIĆ NOVOGRADNJA d.o.o., OIB 68665311266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Perica Marić; VJEROVNICI</izvorni_sadrzaj>
    <derivirana_varijabla naziv="DomainObject.Predmet.StrankaFormated_1">  FINA Regionalni centar Zagreb; Perica Marić; VJEROVNICI</derivirana_varijabla>
  </DomainObject.Predmet.StrankaFormated>
  <DomainObject.Predmet.StrankaFormatedOIB>
    <izvorni_sadrzaj>  FINA Regionalni centar Zagreb, OIB 85821130368; Perica Marić, OIB 32196342417; VJEROVNICI</izvorni_sadrzaj>
    <derivirana_varijabla naziv="DomainObject.Predmet.StrankaFormatedOIB_1">  FINA Regionalni centar Zagreb, OIB 85821130368; Perica Marić, OIB 32196342417; VJEROVNICI</derivirana_varijabla>
  </DomainObject.Predmet.StrankaFormatedOIB>
  <DomainObject.Predmet.StrankaFormatedWithAdress>
    <izvorni_sadrzaj> FINA Regionalni centar Zagreb, Trg svibanjskih žrtava 1995. br. 1, 10000 Zagreb; Perica Marić, Cuglini 42, 10000 Zagreb; VJEROVNICI</izvorni_sadrzaj>
    <derivirana_varijabla naziv="DomainObject.Predmet.StrankaFormatedWithAdress_1"> FINA Regionalni centar Zagreb, Trg svibanjskih žrtava 1995. br. 1, 10000 Zagreb; Perica Marić, Cuglini 42, 10000 Zagreb; VJEROVNICI</derivirana_varijabla>
  </DomainObject.Predmet.StrankaFormatedWithAdress>
  <DomainObject.Predmet.StrankaFormatedWithAdressOIB>
    <izvorni_sadrzaj> FINA Regionalni centar Zagreb, OIB 85821130368, Trg svibanjskih žrtava 1995. br. 1, 10000 Zagreb; Perica Marić, OIB 32196342417, Cuglini 42, 10000 Zagreb; VJEROVNICI</izvorni_sadrzaj>
    <derivirana_varijabla naziv="DomainObject.Predmet.StrankaFormatedWithAdressOIB_1"> FINA Regionalni centar Zagreb, OIB 85821130368, Trg svibanjskih žrtava 1995. br. 1, 10000 Zagreb; Perica Marić, OIB 32196342417, Cuglini 42, 10000 Zagreb; VJEROVNICI</derivirana_varijabla>
  </DomainObject.Predmet.StrankaFormatedWithAdressOIB>
  <DomainObject.Predmet.StrankaWithAdress>
    <izvorni_sadrzaj>FINA Regionalni centar Zagreb Trg svibanjskih žrtava 1995. br. 1,10000 Zagreb,Perica Marić Cuglini 42,10000 Zagreb,VJEROVNICI </izvorni_sadrzaj>
    <derivirana_varijabla naziv="DomainObject.Predmet.StrankaWithAdress_1">FINA Regionalni centar Zagreb Trg svibanjskih žrtava 1995. br. 1,10000 Zagreb,Perica Marić Cuglini 42,10000 Zagreb,VJEROVNICI </derivirana_varijabla>
  </DomainObject.Predmet.StrankaWithAdress>
  <DomainObject.Predmet.StrankaWithAdressOIB>
    <izvorni_sadrzaj>FINA Regionalni centar Zagreb, OIB 85821130368, Trg svibanjskih žrtava 1995. br. 1,10000 Zagreb,Perica Marić, OIB 32196342417, Cuglini 42,10000 Zagreb,VJEROVNICI</izvorni_sadrzaj>
    <derivirana_varijabla naziv="DomainObject.Predmet.StrankaWithAdressOIB_1">FINA Regionalni centar Zagreb, OIB 85821130368, Trg svibanjskih žrtava 1995. br. 1,10000 Zagreb,Perica Marić, OIB 32196342417, Cuglini 42,10000 Zagreb,VJEROVNICI</derivirana_varijabla>
  </DomainObject.Predmet.StrankaWithAdressOIB>
  <DomainObject.Predmet.StrankaNazivFormated>
    <izvorni_sadrzaj>FINA Regionalni centar Zagreb,Perica Marić,VJEROVNICI</izvorni_sadrzaj>
    <derivirana_varijabla naziv="DomainObject.Predmet.StrankaNazivFormated_1">FINA Regionalni centar Zagreb,Perica Marić,VJEROVNICI</derivirana_varijabla>
  </DomainObject.Predmet.StrankaNazivFormated>
  <DomainObject.Predmet.StrankaNazivFormatedOIB>
    <izvorni_sadrzaj>FINA Regionalni centar Zagreb, OIB 85821130368,Perica Marić, OIB 32196342417,VJEROVNICI</izvorni_sadrzaj>
    <derivirana_varijabla naziv="DomainObject.Predmet.StrankaNazivFormatedOIB_1">FINA Regionalni centar Zagreb, OIB 85821130368,Perica Marić, OIB 32196342417,VJEROVNICI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Perica Marić</item>
      <item>VJEROVNICI</item>
    </izvorni_sadrzaj>
    <derivirana_varijabla naziv="DomainObject.Predmet.StrankaListFormated_1">
      <item>FINA Regionalni centar Zagreb</item>
      <item>Perica Marić</item>
      <item>VJEROVNICI</item>
    </derivirana_varijabla>
  </DomainObject.Predmet.StrankaListFormated>
  <DomainObject.Predmet.StrankaListFormatedOIB>
    <izvorni_sadrzaj>
      <item>FINA Regionalni centar Zagreb, OIB 85821130368</item>
      <item>Perica Marić, OIB 32196342417</item>
      <item>VJEROVNICI</item>
    </izvorni_sadrzaj>
    <derivirana_varijabla naziv="DomainObject.Predmet.StrankaListFormatedOIB_1">
      <item>FINA Regionalni centar Zagreb, OIB 85821130368</item>
      <item>Perica Marić, OIB 32196342417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Perica Marić, Cuglini 42, 10000 Zagreb</item>
      <item>VJEROVNICI</item>
    </izvorni_sadrzaj>
    <derivirana_varijabla naziv="DomainObject.Predmet.StrankaListFormatedWithAdress_1">
      <item>FINA Regionalni centar Zagreb, Trg svibanjskih žrtava 1995. br. 1, 10000 Zagreb</item>
      <item>Perica Marić, Cuglini 42,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Perica Marić, OIB 32196342417, Cuglini 42,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Perica Marić, OIB 32196342417, Cuglini 42, 10000 Zagreb</item>
      <item>VJEROVNICI</item>
    </derivirana_varijabla>
  </DomainObject.Predmet.StrankaListFormatedWithAdressOIB>
  <DomainObject.Predmet.StrankaListNazivFormated>
    <izvorni_sadrzaj>
      <item>FINA Regionalni centar Zagreb</item>
      <item>Perica Marić</item>
      <item>VJEROVNICI</item>
    </izvorni_sadrzaj>
    <derivirana_varijabla naziv="DomainObject.Predmet.StrankaListNazivFormated_1">
      <item>FINA Regionalni centar Zagreb</item>
      <item>Perica Marić</item>
      <item>VJEROVNICI</item>
    </derivirana_varijabla>
  </DomainObject.Predmet.StrankaListNazivFormated>
  <DomainObject.Predmet.StrankaListNazivFormatedOIB>
    <izvorni_sadrzaj>
      <item>FINA Regionalni centar Zagreb, OIB 85821130368</item>
      <item>Perica Marić, OIB 32196342417</item>
      <item>VJEROVNICI</item>
    </izvorni_sadrzaj>
    <derivirana_varijabla naziv="DomainObject.Predmet.StrankaListNazivFormatedOIB_1">
      <item>FINA Regionalni centar Zagreb, OIB 85821130368</item>
      <item>Perica Marić, OIB 32196342417</item>
      <item>VJEROVNICI</item>
    </derivirana_varijabla>
  </DomainObject.Predmet.StrankaListNazivFormatedOIB>
  <DomainObject.Predmet.ProtuStrankaListFormated>
    <izvorni_sadrzaj>
      <item>MARIĆ NOVOGRADNJA d.o.o. zastupanog po punomoćniku Perica Marić</item>
    </izvorni_sadrzaj>
    <derivirana_varijabla naziv="DomainObject.Predmet.ProtuStrankaListFormated_1">
      <item>MARIĆ NOVOGRADNJA d.o.o. zastupanog po punomoćniku Perica Marić</item>
    </derivirana_varijabla>
  </DomainObject.Predmet.ProtuStrankaListFormated>
  <DomainObject.Predmet.ProtuStrankaListFormatedOIB>
    <izvorni_sadrzaj>
      <item>MARIĆ NOVOGRADNJA d.o.o., OIB 68665311266 zastupanog po punomoćniku Perica Marić</item>
    </izvorni_sadrzaj>
    <derivirana_varijabla naziv="DomainObject.Predmet.ProtuStrankaListFormatedOIB_1">
      <item>MARIĆ NOVOGRADNJA d.o.o., OIB 68665311266 zastupanog po punomoćniku Perica Marić</item>
    </derivirana_varijabla>
  </DomainObject.Predmet.ProtuStrankaListFormatedOIB>
  <DomainObject.Predmet.ProtuStrankaListFormatedWithAdress>
    <izvorni_sadrzaj>
      <item>MARIĆ NOVOGRADNJA d.o.o., Cuglini 42, 10000 Zagreb zastupanog po punomoćniku Perica Marić</item>
    </izvorni_sadrzaj>
    <derivirana_varijabla naziv="DomainObject.Predmet.ProtuStrankaListFormatedWithAdress_1">
      <item>MARIĆ NOVOGRADNJA d.o.o., Cuglini 42, 10000 Zagreb zastupanog po punomoćniku Perica Marić</item>
    </derivirana_varijabla>
  </DomainObject.Predmet.ProtuStrankaListFormatedWithAdress>
  <DomainObject.Predmet.ProtuStrankaListFormatedWithAdressOIB>
    <izvorni_sadrzaj>
      <item>MARIĆ NOVOGRADNJA d.o.o., OIB 68665311266, Cuglini 42, 10000 Zagreb zastupanog po punomoćniku Perica Marić</item>
    </izvorni_sadrzaj>
    <derivirana_varijabla naziv="DomainObject.Predmet.ProtuStrankaListFormatedWithAdressOIB_1">
      <item>MARIĆ NOVOGRADNJA d.o.o., OIB 68665311266, Cuglini 42, 10000 Zagreb zastupanog po punomoćniku Perica Marić</item>
    </derivirana_varijabla>
  </DomainObject.Predmet.ProtuStrankaListFormatedWithAdressOIB>
  <DomainObject.Predmet.ProtuStrankaListNazivFormated>
    <izvorni_sadrzaj>
      <item>MARIĆ NOVOGRADNJA d.o.o.</item>
    </izvorni_sadrzaj>
    <derivirana_varijabla naziv="DomainObject.Predmet.ProtuStrankaListNazivFormated_1">
      <item>MARIĆ NOVOGRADNJA d.o.o.</item>
    </derivirana_varijabla>
  </DomainObject.Predmet.ProtuStrankaListNazivFormated>
  <DomainObject.Predmet.ProtuStrankaListNazivFormatedOIB>
    <izvorni_sadrzaj>
      <item>MARIĆ NOVOGRADNJA d.o.o., OIB 68665311266</item>
    </izvorni_sadrzaj>
    <derivirana_varijabla naziv="DomainObject.Predmet.ProtuStrankaListNazivFormatedOIB_1">
      <item>MARIĆ NOVOGRADNJA d.o.o., OIB 68665311266</item>
    </derivirana_varijabla>
  </DomainObject.Predmet.ProtuStrankaListNazivFormatedOIB>
  <DomainObject.Predmet.OstaliListFormated>
    <izvorni_sadrzaj>
      <item>Perica Marić punomoćnik sudionika u postupku MARIĆ NOVOGRADNJA d.o.o.</item>
    </izvorni_sadrzaj>
    <derivirana_varijabla naziv="DomainObject.Predmet.OstaliListFormated_1">
      <item>Perica Marić punomoćnik sudionika u postupku MARIĆ NOVOGRADNJA d.o.o.</item>
    </derivirana_varijabla>
  </DomainObject.Predmet.OstaliListFormated>
  <DomainObject.Predmet.OstaliListFormatedOIB>
    <izvorni_sadrzaj>
      <item>Perica Marić, OIB 32196342417 punomoćnik sudionika u postupku MARIĆ NOVOGRADNJA d.o.o.</item>
    </izvorni_sadrzaj>
    <derivirana_varijabla naziv="DomainObject.Predmet.OstaliListFormatedOIB_1">
      <item>Perica Marić, OIB 32196342417 punomoćnik sudionika u postupku MARIĆ NOVOGRADNJA d.o.o.</item>
    </derivirana_varijabla>
  </DomainObject.Predmet.OstaliListFormatedOIB>
  <DomainObject.Predmet.OstaliListFormatedWithAdress>
    <izvorni_sadrzaj>
      <item>Perica Marić, Cuglini 42, 10000 Zagreb punomoćnik sudionika u postupku MARIĆ NOVOGRADNJA d.o.o.</item>
    </izvorni_sadrzaj>
    <derivirana_varijabla naziv="DomainObject.Predmet.OstaliListFormatedWithAdress_1">
      <item>Perica Marić, Cuglini 42, 10000 Zagreb punomoćnik sudionika u postupku MARIĆ NOVOGRADNJA d.o.o.</item>
    </derivirana_varijabla>
  </DomainObject.Predmet.OstaliListFormatedWithAdress>
  <DomainObject.Predmet.OstaliListFormatedWithAdressOIB>
    <izvorni_sadrzaj>
      <item>Perica Marić, OIB 32196342417, Cuglini 42, 10000 Zagreb punomoćnik sudionika u postupku MARIĆ NOVOGRADNJA d.o.o.</item>
    </izvorni_sadrzaj>
    <derivirana_varijabla naziv="DomainObject.Predmet.OstaliListFormatedWithAdressOIB_1">
      <item>Perica Marić, OIB 32196342417, Cuglini 42, 10000 Zagreb punomoćnik sudionika u postupku MARIĆ NOVOGRADNJA d.o.o.</item>
    </derivirana_varijabla>
  </DomainObject.Predmet.OstaliListFormatedWithAdressOIB>
  <DomainObject.Predmet.OstaliListNazivFormated>
    <izvorni_sadrzaj>
      <item>Perica Marić</item>
    </izvorni_sadrzaj>
    <derivirana_varijabla naziv="DomainObject.Predmet.OstaliListNazivFormated_1">
      <item>Perica Marić</item>
    </derivirana_varijabla>
  </DomainObject.Predmet.OstaliListNazivFormated>
  <DomainObject.Predmet.OstaliListNazivFormatedOIB>
    <izvorni_sadrzaj>
      <item>Perica Marić, OIB 32196342417</item>
    </izvorni_sadrzaj>
    <derivirana_varijabla naziv="DomainObject.Predmet.OstaliListNazivFormatedOIB_1">
      <item>Perica Marić, OIB 32196342417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MARIĆ NOVOGRADNJA d.o.o.</izvorni_sadrzaj>
    <derivirana_varijabla naziv="DomainObject.Predmet.ProtustrankaIDrugi_1">MARIĆ NOVOGRADNJA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MARIĆ NOVOGRADNJA d.o.o., OIB 68665311266, Cuglini 42, 10000 Zagreb</izvorni_sadrzaj>
    <derivirana_varijabla naziv="DomainObject.Predmet.ProtustrankaIDrugiAdressOIB_1">MARIĆ NOVOGRADNJA d.o.o., OIB 68665311266, Cuglini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NOVOGRADNJA d.o.o.</item>
      <item>Perica Marić</item>
      <item>VJEROVNICI</item>
      <item>Perica Marić</item>
    </izvorni_sadrzaj>
    <derivirana_varijabla naziv="DomainObject.Predmet.SudioniciListNaziv_1">
      <item>FINA Regionalni centar Zagreb</item>
      <item>MARIĆ NOVOGRADNJA d.o.o.</item>
      <item>Perica Marić</item>
      <item>VJEROVNICI</item>
      <item>Perica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MARIĆ NOVOGRADNJA d.o.o., OIB 68665311266, Cuglini 42,10000 Zagreb</item>
      <item>Perica Marić, OIB 32196342417, Cuglini 42,10000 Zagreb</item>
      <item>VJEROVNICI</item>
      <item>Perica Marić, OIB 32196342417, Cuglini 42,10000 Zagreb</item>
    </izvorni_sadrzaj>
    <derivirana_varijabla naziv="DomainObject.Predmet.SudioniciListAdressOIB_1">
      <item>FINA Regionalni centar Zagreb, OIB 85821130368, Trg svibanjskih žrtava 1995. br. 1,10000 Zagreb</item>
      <item>MARIĆ NOVOGRADNJA d.o.o., OIB 68665311266, Cuglini 42,10000 Zagreb</item>
      <item>Perica Marić, OIB 32196342417, Cuglini 42,10000 Zagreb</item>
      <item>VJEROVNICI</item>
      <item>Perica Marić, OIB 32196342417, Cuglini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68665311266</item>
      <item>, OIB 32196342417</item>
      <item>, OIB null</item>
      <item>, OIB 32196342417</item>
    </izvorni_sadrzaj>
    <derivirana_varijabla naziv="DomainObject.Predmet.SudioniciListNazivOIB_1">
      <item>, OIB 85821130368</item>
      <item>, OIB 68665311266</item>
      <item>, OIB 32196342417</item>
      <item>, OIB null</item>
      <item>, OIB 32196342417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10DDF-A68D-4BB9-A3BC-BF49F8B37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954</properties:Words>
  <properties:Characters>5319</properties:Characters>
  <properties:Lines>106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2018-03-22T10:46:00Z</dcterms:created>
  <dc:creator>gzubak</dc:creator>
  <cp:lastModifiedBy>Višnja Svečak</cp:lastModifiedBy>
  <cp:lastPrinted>2018-03-22T10:47:00Z</cp:lastPrinted>
  <dcterms:modified xmlns:xsi="http://www.w3.org/2001/XMLSchema-instance" xsi:type="dcterms:W3CDTF">2018-03-22T10:47:00Z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(3396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