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617b" w14:paraId="7dc617b" w:rsidRDefault="00542178" w:rsidP="00AF2C38" w:rsidR="00530E99" w:rsidRPr="00530E99">
      <w:pPr>
        <w:ind w:left="142"/>
        <w:jc w:val="both"/>
        <w15:collapsed w:val="false"/>
        <w:rPr>
          <w:rFonts w:hAnsi="Times New Roman" w:ascii="Times New Roman"/>
          <w:szCs w:val="24"/>
        </w:rPr>
      </w:pPr>
      <w:bookmarkStart w:name="_GoBack" w:id="0"/>
      <w:bookmarkEnd w:id="0"/>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p>
    <w:p w:rsidRDefault="008F727D" w:rsidR="008F727D" w:rsidRPr="0057390A">
      <w:pPr>
        <w:jc w:val="center"/>
        <w:rPr>
          <w:rFonts w:hAnsi="Times New Roman" w:ascii="Times New Roman"/>
          <w:szCs w:val="24"/>
        </w:rPr>
      </w:pPr>
      <w:r w:rsidRPr="0057390A">
        <w:rPr>
          <w:rFonts w:hAnsi="Times New Roman" w:ascii="Times New Roman"/>
          <w:szCs w:val="24"/>
        </w:rPr>
        <w:t>R E P U B L I K A  H R V A T S K A</w:t>
      </w:r>
    </w:p>
    <w:p w:rsidRDefault="00AE0373" w:rsidP="00A13746" w:rsidR="00AE0373" w:rsidRPr="0057390A">
      <w:pPr>
        <w:jc w:val="both"/>
        <w:rPr>
          <w:rFonts w:hAnsi="Times New Roman" w:ascii="Times New Roman"/>
          <w:szCs w:val="24"/>
        </w:rPr>
      </w:pPr>
    </w:p>
    <w:p w:rsidRDefault="00A13746" w:rsidP="00A13746" w:rsidR="00A13746" w:rsidRPr="0057390A">
      <w:pPr>
        <w:jc w:val="center"/>
        <w:rPr>
          <w:rFonts w:hAnsi="Times New Roman" w:ascii="Times New Roman"/>
          <w:szCs w:val="24"/>
        </w:rPr>
      </w:pPr>
      <w:r w:rsidRPr="0057390A">
        <w:rPr>
          <w:rFonts w:hAnsi="Times New Roman" w:ascii="Times New Roman"/>
          <w:szCs w:val="24"/>
        </w:rPr>
        <w:t>R J E Š E N J E</w:t>
      </w:r>
    </w:p>
    <w:p w:rsidRDefault="00CC2F4D" w:rsidP="00A13746" w:rsidR="00CC2F4D" w:rsidRPr="0057390A">
      <w:pPr>
        <w:jc w:val="center"/>
        <w:rPr>
          <w:rFonts w:hAnsi="Times New Roman" w:ascii="Times New Roman"/>
          <w:szCs w:val="24"/>
        </w:rPr>
      </w:pPr>
      <w:r w:rsidRPr="0057390A">
        <w:rPr>
          <w:rFonts w:hAnsi="Times New Roman" w:ascii="Times New Roman"/>
          <w:szCs w:val="24"/>
        </w:rPr>
        <w:t xml:space="preserve">I </w:t>
      </w:r>
    </w:p>
    <w:p w:rsidRDefault="00CC2F4D" w:rsidP="00A13746" w:rsidR="00CC2F4D" w:rsidRPr="0057390A">
      <w:pPr>
        <w:jc w:val="center"/>
        <w:rPr>
          <w:rFonts w:hAnsi="Times New Roman" w:ascii="Times New Roman"/>
          <w:szCs w:val="24"/>
        </w:rPr>
      </w:pPr>
      <w:r w:rsidRPr="0057390A">
        <w:rPr>
          <w:rFonts w:hAnsi="Times New Roman" w:ascii="Times New Roman"/>
          <w:szCs w:val="24"/>
        </w:rPr>
        <w:t>Z</w:t>
      </w:r>
      <w:r w:rsidR="00D732C0" w:rsidRPr="0057390A">
        <w:rPr>
          <w:rFonts w:hAnsi="Times New Roman" w:ascii="Times New Roman"/>
          <w:szCs w:val="24"/>
        </w:rPr>
        <w:t xml:space="preserve"> </w:t>
      </w:r>
      <w:r w:rsidRPr="0057390A">
        <w:rPr>
          <w:rFonts w:hAnsi="Times New Roman" w:ascii="Times New Roman"/>
          <w:szCs w:val="24"/>
        </w:rPr>
        <w:t>A</w:t>
      </w:r>
      <w:r w:rsidR="00D732C0" w:rsidRPr="0057390A">
        <w:rPr>
          <w:rFonts w:hAnsi="Times New Roman" w:ascii="Times New Roman"/>
          <w:szCs w:val="24"/>
        </w:rPr>
        <w:t xml:space="preserve"> </w:t>
      </w:r>
      <w:r w:rsidRPr="0057390A">
        <w:rPr>
          <w:rFonts w:hAnsi="Times New Roman" w:ascii="Times New Roman"/>
          <w:szCs w:val="24"/>
        </w:rPr>
        <w:t>K</w:t>
      </w:r>
      <w:r w:rsidR="00D732C0" w:rsidRPr="0057390A">
        <w:rPr>
          <w:rFonts w:hAnsi="Times New Roman" w:ascii="Times New Roman"/>
          <w:szCs w:val="24"/>
        </w:rPr>
        <w:t xml:space="preserve"> </w:t>
      </w:r>
      <w:r w:rsidRPr="0057390A">
        <w:rPr>
          <w:rFonts w:hAnsi="Times New Roman" w:ascii="Times New Roman"/>
          <w:szCs w:val="24"/>
        </w:rPr>
        <w:t>L</w:t>
      </w:r>
      <w:r w:rsidR="00D732C0" w:rsidRPr="0057390A">
        <w:rPr>
          <w:rFonts w:hAnsi="Times New Roman" w:ascii="Times New Roman"/>
          <w:szCs w:val="24"/>
        </w:rPr>
        <w:t xml:space="preserve"> </w:t>
      </w:r>
      <w:r w:rsidRPr="0057390A">
        <w:rPr>
          <w:rFonts w:hAnsi="Times New Roman" w:ascii="Times New Roman"/>
          <w:szCs w:val="24"/>
        </w:rPr>
        <w:t>J</w:t>
      </w:r>
      <w:r w:rsidR="00D732C0" w:rsidRPr="0057390A">
        <w:rPr>
          <w:rFonts w:hAnsi="Times New Roman" w:ascii="Times New Roman"/>
          <w:szCs w:val="24"/>
        </w:rPr>
        <w:t xml:space="preserve"> </w:t>
      </w:r>
      <w:r w:rsidRPr="0057390A">
        <w:rPr>
          <w:rFonts w:hAnsi="Times New Roman" w:ascii="Times New Roman"/>
          <w:szCs w:val="24"/>
        </w:rPr>
        <w:t>U</w:t>
      </w:r>
      <w:r w:rsidR="00D732C0" w:rsidRPr="0057390A">
        <w:rPr>
          <w:rFonts w:hAnsi="Times New Roman" w:ascii="Times New Roman"/>
          <w:szCs w:val="24"/>
        </w:rPr>
        <w:t xml:space="preserve"> </w:t>
      </w:r>
      <w:r w:rsidRPr="0057390A">
        <w:rPr>
          <w:rFonts w:hAnsi="Times New Roman" w:ascii="Times New Roman"/>
          <w:szCs w:val="24"/>
        </w:rPr>
        <w:t>Č</w:t>
      </w:r>
      <w:r w:rsidR="00D732C0" w:rsidRPr="0057390A">
        <w:rPr>
          <w:rFonts w:hAnsi="Times New Roman" w:ascii="Times New Roman"/>
          <w:szCs w:val="24"/>
        </w:rPr>
        <w:t xml:space="preserve"> </w:t>
      </w:r>
      <w:r w:rsidRPr="0057390A">
        <w:rPr>
          <w:rFonts w:hAnsi="Times New Roman" w:ascii="Times New Roman"/>
          <w:szCs w:val="24"/>
        </w:rPr>
        <w:t>A</w:t>
      </w:r>
      <w:r w:rsidR="00D732C0" w:rsidRPr="0057390A">
        <w:rPr>
          <w:rFonts w:hAnsi="Times New Roman" w:ascii="Times New Roman"/>
          <w:szCs w:val="24"/>
        </w:rPr>
        <w:t xml:space="preserve"> </w:t>
      </w:r>
      <w:r w:rsidRPr="0057390A">
        <w:rPr>
          <w:rFonts w:hAnsi="Times New Roman" w:ascii="Times New Roman"/>
          <w:szCs w:val="24"/>
        </w:rPr>
        <w:t>K</w:t>
      </w:r>
    </w:p>
    <w:p w:rsidRDefault="00AE0373" w:rsidP="00A13746" w:rsidR="00AE0373" w:rsidRPr="0057390A">
      <w:pPr>
        <w:jc w:val="both"/>
        <w:rPr>
          <w:rFonts w:hAnsi="Times New Roman" w:ascii="Times New Roman"/>
          <w:szCs w:val="24"/>
        </w:rPr>
      </w:pPr>
    </w:p>
    <w:p w:rsidRDefault="004049C4" w:rsidP="00D732C0" w:rsidR="0049466D" w:rsidRPr="0057390A">
      <w:pPr>
        <w:ind w:firstLine="720"/>
        <w:jc w:val="both"/>
        <w:rPr>
          <w:rFonts w:hAnsi="Times New Roman" w:ascii="Times New Roman"/>
          <w:sz w:val="22"/>
          <w:szCs w:val="22"/>
        </w:rPr>
      </w:pPr>
      <w:r w:rsidRPr="0057390A">
        <w:rPr>
          <w:rFonts w:hAnsi="Times New Roman" w:ascii="Times New Roman"/>
          <w:szCs w:val="24"/>
        </w:rPr>
        <w:t xml:space="preserve">Trgovački sud u Zagrebu po sucu pojedincu Nevenki Siladi Rstić povodom prijedloga predlagatelja </w:t>
      </w:r>
      <w:r w:rsidR="00D732C0" w:rsidRPr="0057390A">
        <w:rPr>
          <w:rFonts w:hAnsi="Times New Roman" w:ascii="Times New Roman"/>
          <w:szCs w:val="24"/>
        </w:rPr>
        <w:t>Financijske agencije, RC Zagreb, Podružnica Zagreb, Zagreb, Trg svibanjskih žrtva 1995. 1,</w:t>
      </w:r>
      <w:r w:rsidRPr="0057390A">
        <w:rPr>
          <w:rFonts w:hAnsi="Times New Roman" w:ascii="Times New Roman"/>
          <w:szCs w:val="24"/>
        </w:rPr>
        <w:t xml:space="preserve"> za otvaranjem stečajnog postupka nad </w:t>
      </w:r>
      <w:r w:rsidR="00A07D6B" w:rsidRPr="0057390A">
        <w:rPr>
          <w:rFonts w:hAnsi="Times New Roman" w:ascii="Times New Roman"/>
          <w:szCs w:val="24"/>
        </w:rPr>
        <w:t>dužnikom</w:t>
      </w:r>
      <w:r w:rsidR="009766F8" w:rsidRPr="0057390A">
        <w:rPr>
          <w:rFonts w:hAnsi="Times New Roman" w:ascii="Times New Roman"/>
          <w:szCs w:val="24"/>
        </w:rPr>
        <w:t xml:space="preserve"> </w:t>
      </w:r>
      <w:r w:rsidR="007D43C1" w:rsidRPr="007D43C1">
        <w:rPr>
          <w:rFonts w:hAnsi="Times New Roman" w:ascii="Times New Roman"/>
          <w:szCs w:val="24"/>
        </w:rPr>
        <w:t xml:space="preserve">AGROSTIL PROMET d.o.o. </w:t>
      </w:r>
      <w:r w:rsidR="007D43C1" w:rsidRPr="005462FE">
        <w:rPr>
          <w:rFonts w:hAnsi="Times New Roman" w:ascii="Times New Roman"/>
          <w:szCs w:val="24"/>
        </w:rPr>
        <w:t>za trgovinu i usluge, OIB: 55950998039, Soblinec (Grad Zagreb), Soblinečka cesta 51</w:t>
      </w:r>
      <w:r w:rsidR="00F42D30" w:rsidRPr="005462FE">
        <w:rPr>
          <w:rFonts w:hAnsi="Times New Roman" w:ascii="Times New Roman"/>
          <w:szCs w:val="24"/>
        </w:rPr>
        <w:t xml:space="preserve">, </w:t>
      </w:r>
      <w:r w:rsidRPr="005462FE">
        <w:rPr>
          <w:rFonts w:hAnsi="Times New Roman" w:ascii="Times New Roman"/>
          <w:szCs w:val="24"/>
        </w:rPr>
        <w:t xml:space="preserve">dana </w:t>
      </w:r>
      <w:r w:rsidR="00923DE3">
        <w:rPr>
          <w:rFonts w:hAnsi="Times New Roman" w:ascii="Times New Roman"/>
          <w:szCs w:val="24"/>
        </w:rPr>
        <w:t>27</w:t>
      </w:r>
      <w:r w:rsidRPr="005462FE">
        <w:rPr>
          <w:rFonts w:hAnsi="Times New Roman" w:ascii="Times New Roman"/>
          <w:szCs w:val="24"/>
        </w:rPr>
        <w:t xml:space="preserve">. </w:t>
      </w:r>
      <w:r w:rsidR="00666E23" w:rsidRPr="005462FE">
        <w:rPr>
          <w:rFonts w:hAnsi="Times New Roman" w:ascii="Times New Roman"/>
          <w:szCs w:val="24"/>
        </w:rPr>
        <w:t>rujna</w:t>
      </w:r>
      <w:r w:rsidR="00D732C0" w:rsidRPr="005462FE">
        <w:rPr>
          <w:rFonts w:hAnsi="Times New Roman" w:ascii="Times New Roman"/>
          <w:szCs w:val="24"/>
        </w:rPr>
        <w:t xml:space="preserve"> 2016</w:t>
      </w:r>
      <w:r w:rsidRPr="005462FE">
        <w:rPr>
          <w:rFonts w:hAnsi="Times New Roman" w:ascii="Times New Roman"/>
          <w:szCs w:val="24"/>
        </w:rPr>
        <w:t xml:space="preserve">. </w:t>
      </w:r>
      <w:r w:rsidR="0028716D" w:rsidRPr="005462FE">
        <w:rPr>
          <w:rFonts w:hAnsi="Times New Roman" w:ascii="Times New Roman"/>
          <w:szCs w:val="24"/>
        </w:rPr>
        <w:t>g</w:t>
      </w:r>
      <w:r w:rsidRPr="005462FE">
        <w:rPr>
          <w:rFonts w:hAnsi="Times New Roman" w:ascii="Times New Roman"/>
          <w:szCs w:val="24"/>
        </w:rPr>
        <w:t>odine</w:t>
      </w:r>
    </w:p>
    <w:p w:rsidRDefault="00C228C5" w:rsidP="00C228C5" w:rsidR="00C228C5" w:rsidRPr="0057390A">
      <w:pPr>
        <w:jc w:val="center"/>
        <w:rPr>
          <w:rFonts w:hAnsi="Times New Roman" w:ascii="Times New Roman"/>
          <w:szCs w:val="24"/>
        </w:rPr>
      </w:pPr>
      <w:r w:rsidRPr="0057390A">
        <w:rPr>
          <w:rFonts w:hAnsi="Times New Roman" w:ascii="Times New Roman"/>
          <w:szCs w:val="24"/>
        </w:rPr>
        <w:t>r i j e š i o      j e</w:t>
      </w:r>
    </w:p>
    <w:p w:rsidRDefault="00C228C5" w:rsidP="00C228C5" w:rsidR="00C228C5" w:rsidRPr="0057390A">
      <w:pPr>
        <w:jc w:val="center"/>
        <w:rPr>
          <w:rFonts w:hAnsi="Times New Roman" w:ascii="Times New Roman"/>
          <w:b/>
          <w:szCs w:val="24"/>
        </w:rPr>
      </w:pPr>
    </w:p>
    <w:p w:rsidRDefault="00C228C5" w:rsidP="005462FE" w:rsidR="005462FE">
      <w:pPr>
        <w:pStyle w:val="Odlomakpopisa"/>
        <w:numPr>
          <w:ilvl w:val="0"/>
          <w:numId w:val="25"/>
        </w:numPr>
        <w:ind w:hanging="709" w:left="709"/>
        <w:jc w:val="both"/>
        <w:rPr>
          <w:rFonts w:hAnsi="Times New Roman" w:ascii="Times New Roman"/>
          <w:szCs w:val="24"/>
        </w:rPr>
      </w:pPr>
      <w:r w:rsidRPr="005462FE">
        <w:rPr>
          <w:rFonts w:hAnsi="Times New Roman" w:ascii="Times New Roman"/>
          <w:szCs w:val="24"/>
        </w:rPr>
        <w:t>Pokreće se p</w:t>
      </w:r>
      <w:r w:rsidR="00D732C0" w:rsidRPr="005462FE">
        <w:rPr>
          <w:rFonts w:hAnsi="Times New Roman" w:ascii="Times New Roman"/>
          <w:szCs w:val="24"/>
        </w:rPr>
        <w:t xml:space="preserve">rethodni postupak radi utvrđivanja pretpostavki za otvaranje stečajnog postupka </w:t>
      </w:r>
      <w:r w:rsidRPr="005462FE">
        <w:rPr>
          <w:rFonts w:hAnsi="Times New Roman" w:ascii="Times New Roman"/>
          <w:szCs w:val="24"/>
        </w:rPr>
        <w:t xml:space="preserve">nad </w:t>
      </w:r>
      <w:r w:rsidR="00A07D6B" w:rsidRPr="005462FE">
        <w:rPr>
          <w:rFonts w:hAnsi="Times New Roman" w:ascii="Times New Roman"/>
          <w:szCs w:val="24"/>
        </w:rPr>
        <w:t>dužnikom</w:t>
      </w:r>
      <w:r w:rsidR="009766F8" w:rsidRPr="005462FE">
        <w:rPr>
          <w:rFonts w:hAnsi="Times New Roman" w:ascii="Times New Roman"/>
          <w:szCs w:val="24"/>
        </w:rPr>
        <w:t xml:space="preserve"> </w:t>
      </w:r>
      <w:r w:rsidR="007D43C1" w:rsidRPr="005462FE">
        <w:rPr>
          <w:rFonts w:hAnsi="Times New Roman" w:ascii="Times New Roman"/>
          <w:szCs w:val="24"/>
        </w:rPr>
        <w:t>AGROSTIL PROMET d.o.o. za trgovinu i usluge, OIB: 55950998039, Soblinec (Grad Zagreb), Soblinečka cesta 51</w:t>
      </w:r>
      <w:r w:rsidR="00E46D1A" w:rsidRPr="005462FE">
        <w:rPr>
          <w:rFonts w:hAnsi="Times New Roman" w:ascii="Times New Roman"/>
          <w:szCs w:val="24"/>
        </w:rPr>
        <w:t>.</w:t>
      </w:r>
    </w:p>
    <w:p w:rsidRDefault="005462FE" w:rsidP="005462FE" w:rsidR="005462FE">
      <w:pPr>
        <w:pStyle w:val="Odlomakpopisa"/>
        <w:ind w:left="709"/>
        <w:jc w:val="both"/>
        <w:rPr>
          <w:rFonts w:hAnsi="Times New Roman" w:ascii="Times New Roman"/>
          <w:szCs w:val="24"/>
        </w:rPr>
      </w:pPr>
    </w:p>
    <w:p w:rsidRDefault="005462FE" w:rsidP="005462FE" w:rsidR="005462FE" w:rsidRPr="005462FE">
      <w:pPr>
        <w:pStyle w:val="Odlomakpopisa"/>
        <w:numPr>
          <w:ilvl w:val="0"/>
          <w:numId w:val="25"/>
        </w:numPr>
        <w:ind w:left="709"/>
        <w:jc w:val="both"/>
        <w:rPr>
          <w:rFonts w:hAnsi="Times New Roman" w:ascii="Times New Roman"/>
          <w:szCs w:val="24"/>
        </w:rPr>
      </w:pPr>
      <w:r w:rsidRPr="005462FE">
        <w:rPr>
          <w:rFonts w:hAnsi="Times New Roman" w:ascii="Times New Roman"/>
          <w:szCs w:val="24"/>
        </w:rPr>
        <w:t>U prethodnom postupku pokrenutim nad dužnikom AGROSTIL PROMET d.o.o. za trgovinu i usluge, OIB: 55950998039, Soblinec (Grad Zagreb), Soblinečka cesta 51, za privremenog stečajnog upravitelja imenuje se NIKOLA JAKIR iz Zagreba, Vojina Bakića 10, OIB: 35440503043</w:t>
      </w:r>
    </w:p>
    <w:p w:rsidRDefault="005462FE" w:rsidP="005462FE" w:rsidR="005462FE" w:rsidRPr="009F566A">
      <w:pPr>
        <w:ind w:hanging="142" w:left="709"/>
        <w:jc w:val="both"/>
        <w:rPr>
          <w:rFonts w:hAnsi="Times New Roman" w:ascii="Times New Roman"/>
          <w:szCs w:val="24"/>
        </w:rPr>
      </w:pPr>
      <w:r w:rsidRPr="009F566A">
        <w:rPr>
          <w:rFonts w:hAnsi="Times New Roman" w:ascii="Times New Roman"/>
          <w:szCs w:val="24"/>
        </w:rPr>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Pr="009F566A">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dovođenje,izreći novčana kazna i odrediti kazna zatvora, sukladno čl. 107. Stečajnog zakona.</w:t>
      </w:r>
    </w:p>
    <w:p w:rsidRDefault="005462FE" w:rsidP="005462FE" w:rsidR="005462FE">
      <w:pPr>
        <w:ind w:firstLine="720" w:left="709"/>
        <w:jc w:val="both"/>
        <w:rPr>
          <w:rFonts w:hAnsi="Times New Roman" w:ascii="Times New Roman"/>
          <w:szCs w:val="24"/>
        </w:rPr>
      </w:pPr>
      <w:r w:rsidRPr="009F566A">
        <w:rPr>
          <w:rFonts w:hAnsi="Times New Roman" w:ascii="Times New Roman"/>
          <w:szCs w:val="24"/>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C228C5" w:rsidP="005462FE" w:rsidR="00C228C5" w:rsidRPr="0057390A">
      <w:pPr>
        <w:jc w:val="center"/>
        <w:rPr>
          <w:rFonts w:hAnsi="Times New Roman" w:ascii="Times New Roman"/>
          <w:szCs w:val="24"/>
        </w:rPr>
      </w:pPr>
      <w:r w:rsidRPr="0057390A">
        <w:rPr>
          <w:rFonts w:hAnsi="Times New Roman" w:ascii="Times New Roman"/>
          <w:szCs w:val="24"/>
        </w:rPr>
        <w:t>z a k l j u č i o   j e</w:t>
      </w:r>
    </w:p>
    <w:p w:rsidRDefault="00C228C5" w:rsidP="00C228C5" w:rsidR="00C228C5" w:rsidRPr="0057390A">
      <w:pPr>
        <w:ind w:firstLine="720"/>
        <w:jc w:val="center"/>
        <w:rPr>
          <w:rFonts w:hAnsi="Times New Roman" w:ascii="Times New Roman"/>
          <w:b/>
          <w:szCs w:val="24"/>
        </w:rPr>
      </w:pPr>
    </w:p>
    <w:p w:rsidRDefault="00C228C5" w:rsidP="005462FE" w:rsidR="00D732C0" w:rsidRPr="005462FE">
      <w:pPr>
        <w:pStyle w:val="Odlomakpopisa"/>
        <w:numPr>
          <w:ilvl w:val="0"/>
          <w:numId w:val="26"/>
        </w:numPr>
        <w:ind w:left="709"/>
        <w:jc w:val="both"/>
        <w:rPr>
          <w:rFonts w:hAnsi="Times New Roman" w:ascii="Times New Roman"/>
          <w:szCs w:val="24"/>
        </w:rPr>
      </w:pPr>
      <w:r w:rsidRPr="005462FE">
        <w:rPr>
          <w:rFonts w:hAnsi="Times New Roman" w:ascii="Times New Roman"/>
          <w:szCs w:val="24"/>
        </w:rPr>
        <w:t xml:space="preserve">Nalaže se </w:t>
      </w:r>
      <w:r w:rsidR="00A07D6B" w:rsidRPr="005462FE">
        <w:rPr>
          <w:rFonts w:hAnsi="Times New Roman" w:ascii="Times New Roman"/>
          <w:szCs w:val="24"/>
        </w:rPr>
        <w:t>osobi ovlaštenoj za zastupanje dužnika po zakonu</w:t>
      </w:r>
      <w:r w:rsidRPr="005462FE">
        <w:rPr>
          <w:rFonts w:hAnsi="Times New Roman" w:ascii="Times New Roman"/>
          <w:szCs w:val="24"/>
        </w:rPr>
        <w:t>,</w:t>
      </w:r>
      <w:r w:rsidR="00A07D6B" w:rsidRPr="005462FE">
        <w:rPr>
          <w:rFonts w:hAnsi="Times New Roman" w:ascii="Times New Roman"/>
          <w:szCs w:val="24"/>
        </w:rPr>
        <w:t xml:space="preserve"> </w:t>
      </w:r>
      <w:r w:rsidR="007D43C1" w:rsidRPr="005462FE">
        <w:rPr>
          <w:rFonts w:hAnsi="Times New Roman" w:ascii="Times New Roman"/>
          <w:szCs w:val="24"/>
        </w:rPr>
        <w:t>Nenadu Bukovec iz Zagreba, Hlebinska ulica 39, OIB: 57187267542</w:t>
      </w:r>
      <w:r w:rsidR="00666E23" w:rsidRPr="005462FE">
        <w:rPr>
          <w:rFonts w:hAnsi="Times New Roman" w:ascii="Times New Roman"/>
          <w:szCs w:val="24"/>
        </w:rPr>
        <w:t xml:space="preserve"> </w:t>
      </w:r>
      <w:r w:rsidRPr="005462FE">
        <w:rPr>
          <w:rFonts w:hAnsi="Times New Roman" w:ascii="Times New Roman"/>
          <w:szCs w:val="24"/>
        </w:rPr>
        <w:t>da u roku od 8 dana od dana</w:t>
      </w:r>
      <w:r w:rsidR="00D732C0" w:rsidRPr="005462FE">
        <w:rPr>
          <w:rFonts w:hAnsi="Times New Roman" w:ascii="Times New Roman"/>
          <w:szCs w:val="24"/>
        </w:rPr>
        <w:t xml:space="preserve"> primitka ovog zaključka podnese</w:t>
      </w:r>
      <w:r w:rsidRPr="005462FE">
        <w:rPr>
          <w:rFonts w:hAnsi="Times New Roman" w:ascii="Times New Roman"/>
          <w:szCs w:val="24"/>
        </w:rPr>
        <w:t xml:space="preserve"> ovome su</w:t>
      </w:r>
      <w:r w:rsidR="00D732C0" w:rsidRPr="005462FE">
        <w:rPr>
          <w:rFonts w:hAnsi="Times New Roman" w:ascii="Times New Roman"/>
          <w:szCs w:val="24"/>
        </w:rPr>
        <w:t xml:space="preserve">du pozivom na gornji broj spisa pisano izvješće o </w:t>
      </w:r>
      <w:r w:rsidR="00D732C0" w:rsidRPr="005462FE">
        <w:rPr>
          <w:rFonts w:hAnsi="Times New Roman" w:ascii="Times New Roman"/>
          <w:szCs w:val="24"/>
        </w:rPr>
        <w:lastRenderedPageBreak/>
        <w:t>financijskog-gospodarskom stanju kod dužnika u kojem će, između ostalo, navesti činjenice o imovini i obvezama dužnika, konkretno</w:t>
      </w:r>
      <w:r w:rsidR="00F30FA9" w:rsidRPr="005462FE">
        <w:rPr>
          <w:rFonts w:hAnsi="Times New Roman" w:ascii="Times New Roman"/>
          <w:szCs w:val="24"/>
        </w:rPr>
        <w:t>:</w:t>
      </w:r>
    </w:p>
    <w:p w:rsidRDefault="00300010" w:rsidP="00300010" w:rsidR="00300010" w:rsidRPr="0057390A">
      <w:pPr>
        <w:pStyle w:val="Odlomakpopisa"/>
        <w:ind w:left="709"/>
        <w:jc w:val="both"/>
        <w:rPr>
          <w:rFonts w:hAnsi="Times New Roman" w:ascii="Times New Roman"/>
          <w:szCs w:val="24"/>
        </w:rPr>
      </w:pP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 xml:space="preserve">nekretnine i pokretnine dužnika, </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 xml:space="preserve">imovinska prava dužnika na tuđim stvarima, </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 xml:space="preserve">novčane i nenovčane tražbine dužnika, </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 xml:space="preserve">druga prava koja čine imovinu dužnika, </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novčana sredstva na računima dužnika i drugu imovinu dužnika,</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obveze dužnika unesene u njegove poslovne knjige,</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 xml:space="preserve">druge novčane i nenovčane obveze dužnika, </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razlučna prava na imovini dužnika,</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izlučna prava,</w:t>
      </w:r>
    </w:p>
    <w:p w:rsidRDefault="00F30FA9" w:rsidP="00F30FA9" w:rsidR="00F30FA9" w:rsidRPr="0057390A">
      <w:pPr>
        <w:pStyle w:val="Odlomakpopisa"/>
        <w:numPr>
          <w:ilvl w:val="0"/>
          <w:numId w:val="14"/>
        </w:numPr>
        <w:ind w:left="1843"/>
        <w:jc w:val="both"/>
        <w:rPr>
          <w:rFonts w:hAnsi="Times New Roman" w:ascii="Times New Roman"/>
          <w:szCs w:val="24"/>
        </w:rPr>
      </w:pPr>
      <w:r w:rsidRPr="0057390A">
        <w:rPr>
          <w:rFonts w:hAnsi="Times New Roman" w:ascii="Times New Roman"/>
          <w:szCs w:val="24"/>
        </w:rPr>
        <w:t>prosječne mjesečne troškove redovnog poslovanja dužnika u posljednjih godinu dana,</w:t>
      </w:r>
    </w:p>
    <w:p w:rsidRDefault="00F30FA9" w:rsidP="00F30FA9" w:rsidR="00F30FA9">
      <w:pPr>
        <w:pStyle w:val="Odlomakpopisa"/>
        <w:numPr>
          <w:ilvl w:val="0"/>
          <w:numId w:val="14"/>
        </w:numPr>
        <w:ind w:left="1843"/>
        <w:jc w:val="both"/>
        <w:rPr>
          <w:rFonts w:hAnsi="Times New Roman" w:ascii="Times New Roman"/>
          <w:szCs w:val="24"/>
        </w:rPr>
      </w:pPr>
      <w:r w:rsidRPr="0057390A">
        <w:rPr>
          <w:rFonts w:hAnsi="Times New Roman" w:ascii="Times New Roman"/>
          <w:szCs w:val="24"/>
        </w:rPr>
        <w:t xml:space="preserve">postupke pred sudovima ili javnopravnim tijelima u kojima je dužnik stranka i visinu ili opis tražbine koja je predmet postupka </w:t>
      </w:r>
    </w:p>
    <w:p w:rsidRDefault="005462FE" w:rsidP="005462FE" w:rsidR="005462FE">
      <w:pPr>
        <w:pStyle w:val="Odlomakpopisa"/>
        <w:ind w:left="1843"/>
        <w:jc w:val="both"/>
        <w:rPr>
          <w:rFonts w:hAnsi="Times New Roman" w:ascii="Times New Roman"/>
          <w:szCs w:val="24"/>
        </w:rPr>
      </w:pPr>
    </w:p>
    <w:p w:rsidRDefault="00F30FA9" w:rsidP="00F30FA9" w:rsidR="00F30FA9" w:rsidRPr="0057390A">
      <w:pPr>
        <w:ind w:firstLine="720"/>
        <w:jc w:val="both"/>
        <w:rPr>
          <w:rFonts w:hAnsi="Times New Roman" w:ascii="Times New Roman"/>
          <w:szCs w:val="24"/>
        </w:rPr>
      </w:pPr>
      <w:r w:rsidRPr="0057390A">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9631AE" w:rsidP="00F30FA9" w:rsidR="009631AE" w:rsidRPr="0057390A">
      <w:pPr>
        <w:ind w:firstLine="720"/>
        <w:jc w:val="both"/>
        <w:rPr>
          <w:rFonts w:hAnsi="Times New Roman" w:ascii="Times New Roman"/>
          <w:szCs w:val="24"/>
        </w:rPr>
      </w:pPr>
    </w:p>
    <w:p w:rsidRDefault="00F30FA9" w:rsidP="00F30FA9" w:rsidR="00F30FA9">
      <w:pPr>
        <w:ind w:firstLine="720"/>
        <w:jc w:val="both"/>
        <w:rPr>
          <w:rFonts w:hAnsi="Times New Roman" w:ascii="Times New Roman"/>
          <w:szCs w:val="24"/>
        </w:rPr>
      </w:pPr>
      <w:r w:rsidRPr="0057390A">
        <w:rPr>
          <w:rFonts w:hAnsi="Times New Roman" w:ascii="Times New Roman"/>
          <w:szCs w:val="24"/>
        </w:rPr>
        <w:t>Za davanje neistinitog ili nepotpunog popisa imovine i obveza, dužnik odgovara kao za davanje lažnog iskaza u postupku pred sudom.</w:t>
      </w:r>
    </w:p>
    <w:p w:rsidRDefault="00666E23" w:rsidP="00F30FA9" w:rsidR="00666E23" w:rsidRPr="0057390A">
      <w:pPr>
        <w:ind w:firstLine="720"/>
        <w:jc w:val="both"/>
        <w:rPr>
          <w:rFonts w:hAnsi="Times New Roman" w:ascii="Times New Roman"/>
          <w:szCs w:val="24"/>
        </w:rPr>
      </w:pPr>
    </w:p>
    <w:p w:rsidRDefault="00F30FA9" w:rsidP="00F30FA9" w:rsidR="00F30FA9">
      <w:pPr>
        <w:ind w:firstLine="720"/>
        <w:jc w:val="both"/>
        <w:rPr>
          <w:rFonts w:hAnsi="Times New Roman" w:ascii="Times New Roman"/>
          <w:szCs w:val="24"/>
        </w:rPr>
      </w:pPr>
      <w:r w:rsidRPr="0057390A">
        <w:rPr>
          <w:rFonts w:hAnsi="Times New Roman" w:ascii="Times New Roman"/>
          <w:szCs w:val="24"/>
        </w:rPr>
        <w:t xml:space="preserve"> Navedene osobe odgovaraju vjerovnicima osobno za naknadu štete koju si im prouzročili uskratom davanja ili davanja netočnih ili nepotpunih podataka.</w:t>
      </w:r>
    </w:p>
    <w:p w:rsidRDefault="00F30FA9" w:rsidP="00946E51" w:rsidR="00F30FA9" w:rsidRPr="0057390A">
      <w:pPr>
        <w:ind w:firstLine="720"/>
        <w:jc w:val="both"/>
        <w:rPr>
          <w:rFonts w:hAnsi="Times New Roman" w:ascii="Times New Roman"/>
          <w:szCs w:val="24"/>
        </w:rPr>
      </w:pPr>
      <w:r w:rsidRPr="0057390A">
        <w:rPr>
          <w:rFonts w:hAnsi="Times New Roman" w:ascii="Times New Roman"/>
          <w:szCs w:val="24"/>
        </w:rPr>
        <w:t xml:space="preserve">U slučaju neodazivanja gornjem očitovanju, sud može osobu ovlaštenu za zastupanje odrediti dovođenje, a i novčano je kazniti u iznosu do 10.000,00 kuna.  </w:t>
      </w:r>
    </w:p>
    <w:p w:rsidRDefault="00F30FA9" w:rsidP="00F30FA9" w:rsidR="00F30FA9" w:rsidRPr="0057390A">
      <w:pPr>
        <w:pStyle w:val="Odlomakpopisa"/>
        <w:ind w:left="851"/>
        <w:jc w:val="both"/>
        <w:rPr>
          <w:rFonts w:hAnsi="Times New Roman" w:ascii="Times New Roman"/>
          <w:szCs w:val="24"/>
        </w:rPr>
      </w:pPr>
    </w:p>
    <w:p w:rsidRDefault="00F30FA9" w:rsidP="005462FE" w:rsidR="00F30FA9" w:rsidRPr="005462FE">
      <w:pPr>
        <w:pStyle w:val="Odlomakpopisa"/>
        <w:numPr>
          <w:ilvl w:val="0"/>
          <w:numId w:val="26"/>
        </w:numPr>
        <w:ind w:left="709"/>
        <w:jc w:val="both"/>
        <w:rPr>
          <w:rFonts w:hAnsi="Times New Roman" w:ascii="Times New Roman"/>
          <w:szCs w:val="24"/>
        </w:rPr>
      </w:pPr>
      <w:r w:rsidRPr="005462FE">
        <w:rPr>
          <w:rFonts w:hAnsi="Times New Roman" w:ascii="Times New Roman"/>
          <w:szCs w:val="24"/>
        </w:rPr>
        <w:t>Zakazuje se ročište radi očitovanja o prijedlogu za otvaranje stečajnog postupka nad gore navedenim dužnikom za dan</w:t>
      </w:r>
    </w:p>
    <w:p w:rsidRDefault="00F30FA9" w:rsidP="00F30FA9" w:rsidR="00F30FA9" w:rsidRPr="0057390A">
      <w:pPr>
        <w:pStyle w:val="Odlomakpopisa"/>
        <w:rPr>
          <w:rFonts w:hAnsi="Times New Roman" w:ascii="Times New Roman"/>
          <w:szCs w:val="24"/>
        </w:rPr>
      </w:pPr>
    </w:p>
    <w:p w:rsidRDefault="005462FE" w:rsidP="00F30FA9" w:rsidR="00F30FA9" w:rsidRPr="0057390A">
      <w:pPr>
        <w:jc w:val="center"/>
        <w:rPr>
          <w:rFonts w:hAnsi="Times New Roman" w:ascii="Times New Roman"/>
          <w:b/>
          <w:szCs w:val="24"/>
          <w:u w:val="single"/>
        </w:rPr>
      </w:pPr>
      <w:r w:rsidRPr="00923DE3">
        <w:rPr>
          <w:rFonts w:hAnsi="Times New Roman" w:ascii="Times New Roman"/>
          <w:b/>
          <w:szCs w:val="24"/>
          <w:u w:val="single"/>
        </w:rPr>
        <w:t>23</w:t>
      </w:r>
      <w:r w:rsidR="009766F8" w:rsidRPr="00923DE3">
        <w:rPr>
          <w:rFonts w:hAnsi="Times New Roman" w:ascii="Times New Roman"/>
          <w:b/>
          <w:szCs w:val="24"/>
          <w:u w:val="single"/>
        </w:rPr>
        <w:t xml:space="preserve">. </w:t>
      </w:r>
      <w:r w:rsidRPr="00923DE3">
        <w:rPr>
          <w:rFonts w:hAnsi="Times New Roman" w:ascii="Times New Roman"/>
          <w:b/>
          <w:szCs w:val="24"/>
          <w:u w:val="single"/>
        </w:rPr>
        <w:t>studenog</w:t>
      </w:r>
      <w:r w:rsidR="00943AAC" w:rsidRPr="00923DE3">
        <w:rPr>
          <w:rFonts w:hAnsi="Times New Roman" w:ascii="Times New Roman"/>
          <w:b/>
          <w:szCs w:val="24"/>
          <w:u w:val="single"/>
        </w:rPr>
        <w:t xml:space="preserve"> 2016. godine u </w:t>
      </w:r>
      <w:r w:rsidR="009766F8" w:rsidRPr="00923DE3">
        <w:rPr>
          <w:rFonts w:hAnsi="Times New Roman" w:ascii="Times New Roman"/>
          <w:b/>
          <w:szCs w:val="24"/>
          <w:u w:val="single"/>
        </w:rPr>
        <w:t>10,</w:t>
      </w:r>
      <w:r w:rsidR="00923DE3">
        <w:rPr>
          <w:rFonts w:hAnsi="Times New Roman" w:ascii="Times New Roman"/>
          <w:b/>
          <w:szCs w:val="24"/>
          <w:u w:val="single"/>
        </w:rPr>
        <w:t>45</w:t>
      </w:r>
      <w:r w:rsidR="00943AAC" w:rsidRPr="00923DE3">
        <w:rPr>
          <w:rFonts w:hAnsi="Times New Roman" w:ascii="Times New Roman"/>
          <w:b/>
          <w:szCs w:val="24"/>
          <w:u w:val="single"/>
        </w:rPr>
        <w:t xml:space="preserve"> sati</w:t>
      </w:r>
    </w:p>
    <w:p w:rsidRDefault="00F30FA9" w:rsidP="00F30FA9" w:rsidR="00F30FA9" w:rsidRPr="0057390A">
      <w:pPr>
        <w:rPr>
          <w:rFonts w:hAnsi="Times New Roman" w:ascii="Times New Roman"/>
          <w:szCs w:val="24"/>
        </w:rPr>
      </w:pPr>
    </w:p>
    <w:p w:rsidRDefault="00F30FA9" w:rsidP="00666E23" w:rsidR="00F30FA9" w:rsidRPr="0057390A">
      <w:pPr>
        <w:ind w:left="709"/>
        <w:rPr>
          <w:rFonts w:hAnsi="Times New Roman" w:ascii="Times New Roman"/>
          <w:szCs w:val="24"/>
        </w:rPr>
      </w:pPr>
      <w:r w:rsidRPr="0057390A">
        <w:rPr>
          <w:rFonts w:hAnsi="Times New Roman" w:ascii="Times New Roman"/>
          <w:szCs w:val="24"/>
        </w:rPr>
        <w:tab/>
        <w:t xml:space="preserve">   na koje se pozivaju:</w:t>
      </w:r>
    </w:p>
    <w:p w:rsidRDefault="00F30FA9" w:rsidP="00666E23" w:rsidR="00F30FA9" w:rsidRPr="0057390A">
      <w:pPr>
        <w:ind w:left="709"/>
        <w:rPr>
          <w:rFonts w:hAnsi="Times New Roman" w:ascii="Times New Roman"/>
          <w:szCs w:val="24"/>
        </w:rPr>
      </w:pPr>
    </w:p>
    <w:p w:rsidRDefault="00F30FA9" w:rsidP="0049466D" w:rsidR="0049466D">
      <w:pPr>
        <w:pStyle w:val="Odlomakpopisa"/>
        <w:numPr>
          <w:ilvl w:val="0"/>
          <w:numId w:val="18"/>
        </w:numPr>
        <w:tabs>
          <w:tab w:pos="1276" w:val="left"/>
        </w:tabs>
        <w:ind w:firstLine="131" w:left="709"/>
        <w:rPr>
          <w:rFonts w:hAnsi="Times New Roman" w:ascii="Times New Roman"/>
          <w:szCs w:val="24"/>
        </w:rPr>
      </w:pPr>
      <w:r w:rsidRPr="0057390A">
        <w:rPr>
          <w:rFonts w:hAnsi="Times New Roman" w:ascii="Times New Roman"/>
          <w:szCs w:val="24"/>
        </w:rPr>
        <w:t>Predlagatelj: Financijska agencija, Zagreb</w:t>
      </w:r>
      <w:r w:rsidR="0049466D">
        <w:rPr>
          <w:rFonts w:hAnsi="Times New Roman" w:ascii="Times New Roman"/>
          <w:szCs w:val="24"/>
        </w:rPr>
        <w:t xml:space="preserve">, Trg Svibanjskih žrtava 1995. </w:t>
      </w:r>
    </w:p>
    <w:p w:rsidRDefault="00F30FA9" w:rsidP="0049466D" w:rsidR="0049466D" w:rsidRPr="0049466D">
      <w:pPr>
        <w:pStyle w:val="Odlomakpopisa"/>
        <w:numPr>
          <w:ilvl w:val="0"/>
          <w:numId w:val="18"/>
        </w:numPr>
        <w:tabs>
          <w:tab w:pos="1276" w:val="left"/>
        </w:tabs>
        <w:ind w:firstLine="131" w:left="709"/>
        <w:rPr>
          <w:rFonts w:hAnsi="Times New Roman" w:ascii="Times New Roman"/>
          <w:szCs w:val="24"/>
        </w:rPr>
      </w:pPr>
      <w:r w:rsidRPr="0049466D">
        <w:rPr>
          <w:rFonts w:hAnsi="Times New Roman" w:ascii="Times New Roman"/>
          <w:szCs w:val="24"/>
        </w:rPr>
        <w:t xml:space="preserve">Dužnik </w:t>
      </w:r>
      <w:r w:rsidR="007D43C1">
        <w:rPr>
          <w:rFonts w:hAnsi="Times New Roman" w:ascii="Times New Roman"/>
          <w:szCs w:val="24"/>
        </w:rPr>
        <w:t>AGROSTIL PROMET</w:t>
      </w:r>
      <w:r w:rsidR="00192B7F">
        <w:rPr>
          <w:rFonts w:hAnsi="Times New Roman" w:ascii="Times New Roman"/>
          <w:szCs w:val="24"/>
        </w:rPr>
        <w:t xml:space="preserve"> </w:t>
      </w:r>
      <w:r w:rsidR="00AC7D7D">
        <w:rPr>
          <w:rFonts w:hAnsi="Times New Roman" w:ascii="Times New Roman"/>
          <w:szCs w:val="24"/>
        </w:rPr>
        <w:t xml:space="preserve">d.o.o., </w:t>
      </w:r>
      <w:r w:rsidR="00192B7F">
        <w:rPr>
          <w:rFonts w:hAnsi="Times New Roman" w:ascii="Times New Roman"/>
          <w:szCs w:val="24"/>
        </w:rPr>
        <w:t xml:space="preserve">Zagreb, </w:t>
      </w:r>
      <w:r w:rsidR="007D43C1">
        <w:rPr>
          <w:rFonts w:hAnsi="Times New Roman" w:ascii="Times New Roman"/>
          <w:szCs w:val="24"/>
        </w:rPr>
        <w:t>Soblinečka cesta 51</w:t>
      </w:r>
    </w:p>
    <w:p w:rsidRDefault="00F30FA9" w:rsidP="00666E23" w:rsidR="00666E23">
      <w:pPr>
        <w:pStyle w:val="Odlomakpopisa"/>
        <w:numPr>
          <w:ilvl w:val="0"/>
          <w:numId w:val="18"/>
        </w:numPr>
        <w:tabs>
          <w:tab w:pos="1276" w:val="left"/>
        </w:tabs>
        <w:ind w:firstLine="131" w:left="709"/>
        <w:rPr>
          <w:rFonts w:hAnsi="Times New Roman" w:ascii="Times New Roman"/>
          <w:szCs w:val="24"/>
        </w:rPr>
      </w:pPr>
      <w:r w:rsidRPr="00E46D1A">
        <w:rPr>
          <w:rFonts w:hAnsi="Times New Roman" w:ascii="Times New Roman"/>
          <w:szCs w:val="24"/>
        </w:rPr>
        <w:t xml:space="preserve">Zakonski zastupnik dužnika, </w:t>
      </w:r>
      <w:r w:rsidR="007D43C1">
        <w:rPr>
          <w:rFonts w:hAnsi="Times New Roman" w:ascii="Times New Roman"/>
          <w:szCs w:val="24"/>
        </w:rPr>
        <w:t>Nenad Bukovec</w:t>
      </w:r>
      <w:r w:rsidR="00192B7F">
        <w:rPr>
          <w:rFonts w:hAnsi="Times New Roman" w:ascii="Times New Roman"/>
          <w:szCs w:val="24"/>
        </w:rPr>
        <w:t xml:space="preserve">, Zagreb, </w:t>
      </w:r>
      <w:r w:rsidR="007D43C1">
        <w:rPr>
          <w:rFonts w:hAnsi="Times New Roman" w:ascii="Times New Roman"/>
          <w:szCs w:val="24"/>
        </w:rPr>
        <w:t>Hlebinska ulica 39</w:t>
      </w:r>
    </w:p>
    <w:p w:rsidRDefault="00417981" w:rsidP="00666E23" w:rsidR="00417981" w:rsidRPr="00E46D1A">
      <w:pPr>
        <w:pStyle w:val="Odlomakpopisa"/>
        <w:numPr>
          <w:ilvl w:val="0"/>
          <w:numId w:val="18"/>
        </w:numPr>
        <w:tabs>
          <w:tab w:pos="1276" w:val="left"/>
        </w:tabs>
        <w:ind w:firstLine="131" w:left="709"/>
        <w:rPr>
          <w:rFonts w:hAnsi="Times New Roman" w:ascii="Times New Roman"/>
          <w:szCs w:val="24"/>
        </w:rPr>
      </w:pPr>
      <w:r>
        <w:rPr>
          <w:rFonts w:hAnsi="Times New Roman" w:ascii="Times New Roman"/>
          <w:szCs w:val="24"/>
        </w:rPr>
        <w:t>Privremeni stečajni upravitelj, Nikola Jakir, Zagreb, Vojina Bakića 10</w:t>
      </w:r>
    </w:p>
    <w:p w:rsidRDefault="00F30FA9" w:rsidP="00666E23" w:rsidR="00F30FA9" w:rsidRPr="0057390A">
      <w:pPr>
        <w:pStyle w:val="Odlomakpopisa"/>
        <w:tabs>
          <w:tab w:pos="1276" w:val="left"/>
        </w:tabs>
        <w:ind w:left="851"/>
        <w:rPr>
          <w:rFonts w:hAnsi="Times New Roman" w:ascii="Times New Roman"/>
          <w:szCs w:val="24"/>
        </w:rPr>
      </w:pPr>
    </w:p>
    <w:p w:rsidRDefault="00943AAC" w:rsidP="00943AAC" w:rsidR="00F30FA9" w:rsidRPr="0057390A">
      <w:pPr>
        <w:pStyle w:val="Odlomakpopisa"/>
        <w:tabs>
          <w:tab w:pos="1276" w:val="left"/>
        </w:tabs>
        <w:ind w:left="851"/>
        <w:rPr>
          <w:rFonts w:hAnsi="Times New Roman" w:ascii="Times New Roman"/>
          <w:szCs w:val="24"/>
        </w:rPr>
      </w:pPr>
      <w:r w:rsidRPr="0057390A">
        <w:rPr>
          <w:rFonts w:hAnsi="Times New Roman" w:ascii="Times New Roman"/>
          <w:szCs w:val="24"/>
        </w:rPr>
        <w:t>Pozvane osobe se mogu i o prijedlogu pismeno očitovati.</w:t>
      </w:r>
    </w:p>
    <w:p w:rsidRDefault="00721E14" w:rsidP="00F30FA9" w:rsidR="00721E14" w:rsidRPr="0057390A">
      <w:pPr>
        <w:rPr>
          <w:rFonts w:hAnsi="Times New Roman" w:ascii="Times New Roman"/>
          <w:szCs w:val="24"/>
        </w:rPr>
      </w:pPr>
    </w:p>
    <w:p w:rsidRDefault="00CC2F4D" w:rsidP="004909B8" w:rsidR="00CC2F4D" w:rsidRPr="0057390A">
      <w:pPr>
        <w:jc w:val="center"/>
        <w:rPr>
          <w:rFonts w:hAnsi="Times New Roman" w:ascii="Times New Roman"/>
          <w:szCs w:val="24"/>
        </w:rPr>
      </w:pPr>
      <w:r w:rsidRPr="0057390A">
        <w:rPr>
          <w:rFonts w:hAnsi="Times New Roman" w:ascii="Times New Roman"/>
          <w:szCs w:val="24"/>
        </w:rPr>
        <w:t>Obrazloženje</w:t>
      </w:r>
    </w:p>
    <w:p w:rsidRDefault="00F004A3" w:rsidR="00F004A3" w:rsidRPr="0057390A">
      <w:pPr>
        <w:jc w:val="both"/>
        <w:rPr>
          <w:rFonts w:hAnsi="Times New Roman" w:ascii="Times New Roman"/>
          <w:szCs w:val="24"/>
        </w:rPr>
      </w:pPr>
    </w:p>
    <w:p w:rsidRDefault="00AB40C1" w:rsidP="00946E51" w:rsidR="00AB40C1" w:rsidRPr="0057390A">
      <w:pPr>
        <w:ind w:firstLine="720"/>
        <w:jc w:val="both"/>
        <w:rPr>
          <w:rFonts w:hAnsi="Times New Roman" w:ascii="Times New Roman"/>
          <w:szCs w:val="24"/>
        </w:rPr>
      </w:pPr>
      <w:r w:rsidRPr="0057390A">
        <w:rPr>
          <w:rFonts w:hAnsi="Times New Roman" w:ascii="Times New Roman"/>
          <w:szCs w:val="24"/>
        </w:rPr>
        <w:t xml:space="preserve">Prijedlog za </w:t>
      </w:r>
      <w:r w:rsidR="00946E51" w:rsidRPr="0057390A">
        <w:rPr>
          <w:rFonts w:hAnsi="Times New Roman" w:ascii="Times New Roman"/>
          <w:szCs w:val="24"/>
        </w:rPr>
        <w:t>otvaranjem</w:t>
      </w:r>
      <w:r w:rsidRPr="0057390A">
        <w:rPr>
          <w:rFonts w:hAnsi="Times New Roman" w:ascii="Times New Roman"/>
          <w:szCs w:val="24"/>
        </w:rPr>
        <w:t xml:space="preserve"> stečajnog postupka nad gore navedenim dužnikom </w:t>
      </w:r>
      <w:r w:rsidR="00946E51" w:rsidRPr="0057390A">
        <w:rPr>
          <w:rFonts w:hAnsi="Times New Roman" w:ascii="Times New Roman"/>
          <w:szCs w:val="24"/>
        </w:rPr>
        <w:t>podnijela je Financijska agencija, RC Zagreb, Podružnica Zagreb, Zagreb, Trg svibanjskih žrtva 1995. 1 (u daljnjem tekstu FINA), temeljem odredbe čl</w:t>
      </w:r>
      <w:r w:rsidR="00666E23">
        <w:rPr>
          <w:rFonts w:hAnsi="Times New Roman" w:ascii="Times New Roman"/>
          <w:szCs w:val="24"/>
        </w:rPr>
        <w:t>anka 110. stav</w:t>
      </w:r>
      <w:r w:rsidR="00946E51" w:rsidRPr="0057390A">
        <w:rPr>
          <w:rFonts w:hAnsi="Times New Roman" w:ascii="Times New Roman"/>
          <w:szCs w:val="24"/>
        </w:rPr>
        <w:t xml:space="preserve"> 1. </w:t>
      </w:r>
      <w:r w:rsidR="00666E23">
        <w:rPr>
          <w:rFonts w:hAnsi="Times New Roman" w:ascii="Times New Roman"/>
          <w:szCs w:val="24"/>
        </w:rPr>
        <w:t xml:space="preserve">Stečajnog zakona ("Narodne novine" </w:t>
      </w:r>
      <w:r w:rsidRPr="0057390A">
        <w:rPr>
          <w:rFonts w:hAnsi="Times New Roman" w:ascii="Times New Roman"/>
          <w:szCs w:val="24"/>
        </w:rPr>
        <w:t>71/15</w:t>
      </w:r>
      <w:r w:rsidR="00666E23">
        <w:rPr>
          <w:rFonts w:hAnsi="Times New Roman" w:ascii="Times New Roman"/>
          <w:szCs w:val="24"/>
        </w:rPr>
        <w:t>; dalje u tekstu SZ</w:t>
      </w:r>
      <w:r w:rsidRPr="0057390A">
        <w:rPr>
          <w:rFonts w:hAnsi="Times New Roman" w:ascii="Times New Roman"/>
          <w:szCs w:val="24"/>
        </w:rPr>
        <w:t>)</w:t>
      </w:r>
      <w:r w:rsidR="00946E51" w:rsidRPr="0057390A">
        <w:rPr>
          <w:rFonts w:hAnsi="Times New Roman" w:ascii="Times New Roman"/>
          <w:szCs w:val="24"/>
        </w:rPr>
        <w:t xml:space="preserve"> navodeći da gore navedeni dužnik u Očevidniku redoslijeda </w:t>
      </w:r>
      <w:r w:rsidR="00946E51" w:rsidRPr="0057390A">
        <w:rPr>
          <w:rFonts w:hAnsi="Times New Roman" w:ascii="Times New Roman"/>
          <w:szCs w:val="24"/>
        </w:rPr>
        <w:lastRenderedPageBreak/>
        <w:t>osnova za plaćanje ima evidentirane  neizvršene osnove za plaćanje u neprekinutom razdobl</w:t>
      </w:r>
      <w:r w:rsidR="00710714" w:rsidRPr="0057390A">
        <w:rPr>
          <w:rFonts w:hAnsi="Times New Roman" w:ascii="Times New Roman"/>
          <w:szCs w:val="24"/>
        </w:rPr>
        <w:t xml:space="preserve">ju od 120 dana, na dan </w:t>
      </w:r>
      <w:r w:rsidR="00192B7F">
        <w:rPr>
          <w:rFonts w:hAnsi="Times New Roman" w:ascii="Times New Roman"/>
          <w:szCs w:val="24"/>
        </w:rPr>
        <w:t>1</w:t>
      </w:r>
      <w:r w:rsidR="0028716D" w:rsidRPr="0057390A">
        <w:rPr>
          <w:rFonts w:hAnsi="Times New Roman" w:ascii="Times New Roman"/>
          <w:szCs w:val="24"/>
        </w:rPr>
        <w:t>.</w:t>
      </w:r>
      <w:r w:rsidR="0057390A">
        <w:rPr>
          <w:rFonts w:hAnsi="Times New Roman" w:ascii="Times New Roman"/>
          <w:szCs w:val="24"/>
        </w:rPr>
        <w:t xml:space="preserve"> </w:t>
      </w:r>
      <w:r w:rsidR="00192B7F">
        <w:rPr>
          <w:rFonts w:hAnsi="Times New Roman" w:ascii="Times New Roman"/>
          <w:szCs w:val="24"/>
        </w:rPr>
        <w:t>rujna</w:t>
      </w:r>
      <w:r w:rsidR="00946E51" w:rsidRPr="0057390A">
        <w:rPr>
          <w:rFonts w:hAnsi="Times New Roman" w:ascii="Times New Roman"/>
          <w:szCs w:val="24"/>
        </w:rPr>
        <w:t xml:space="preserve"> 201</w:t>
      </w:r>
      <w:r w:rsidR="00192B7F">
        <w:rPr>
          <w:rFonts w:hAnsi="Times New Roman" w:ascii="Times New Roman"/>
          <w:szCs w:val="24"/>
        </w:rPr>
        <w:t>5</w:t>
      </w:r>
      <w:r w:rsidR="00946E51" w:rsidRPr="0057390A">
        <w:rPr>
          <w:rFonts w:hAnsi="Times New Roman" w:ascii="Times New Roman"/>
          <w:szCs w:val="24"/>
        </w:rPr>
        <w:t xml:space="preserve">. godine, u ukupnom iznosu od </w:t>
      </w:r>
      <w:r w:rsidR="007D43C1">
        <w:rPr>
          <w:rFonts w:hAnsi="Times New Roman" w:ascii="Times New Roman"/>
          <w:szCs w:val="24"/>
        </w:rPr>
        <w:t>1.226.490,04</w:t>
      </w:r>
      <w:r w:rsidR="00946E51" w:rsidRPr="0057390A">
        <w:rPr>
          <w:rFonts w:hAnsi="Times New Roman" w:ascii="Times New Roman"/>
          <w:szCs w:val="24"/>
        </w:rPr>
        <w:t xml:space="preserve"> kuna.</w:t>
      </w:r>
    </w:p>
    <w:p w:rsidRDefault="00946E51" w:rsidP="00946E51" w:rsidR="00946E51" w:rsidRPr="0057390A">
      <w:pPr>
        <w:ind w:firstLine="720"/>
        <w:jc w:val="both"/>
        <w:rPr>
          <w:rFonts w:hAnsi="Times New Roman" w:ascii="Times New Roman"/>
          <w:szCs w:val="24"/>
        </w:rPr>
      </w:pPr>
    </w:p>
    <w:p w:rsidRDefault="00946E51" w:rsidP="00946E51" w:rsidR="00946E51" w:rsidRPr="0057390A">
      <w:pPr>
        <w:ind w:firstLine="720"/>
        <w:jc w:val="both"/>
        <w:rPr>
          <w:rFonts w:hAnsi="Times New Roman" w:ascii="Times New Roman"/>
          <w:szCs w:val="24"/>
        </w:rPr>
      </w:pPr>
      <w:r w:rsidRPr="0057390A">
        <w:rPr>
          <w:rFonts w:hAnsi="Times New Roman" w:ascii="Times New Roman"/>
          <w:szCs w:val="24"/>
        </w:rPr>
        <w:t xml:space="preserve">Temeljem gore navedenog proizlazi da predlagatelj ima aktivnu legitimaciju za podnošenjem navedenog prijedloga, </w:t>
      </w:r>
      <w:r w:rsidR="00666E23">
        <w:rPr>
          <w:rFonts w:hAnsi="Times New Roman" w:ascii="Times New Roman"/>
          <w:szCs w:val="24"/>
        </w:rPr>
        <w:t>te je stoga temeljem odredbe članka 115. stav</w:t>
      </w:r>
      <w:r w:rsidRPr="0057390A">
        <w:rPr>
          <w:rFonts w:hAnsi="Times New Roman" w:ascii="Times New Roman"/>
          <w:szCs w:val="24"/>
        </w:rPr>
        <w:t xml:space="preserve"> 1. SZ-a, odlučeno kao u izreci rješenja.</w:t>
      </w:r>
    </w:p>
    <w:p w:rsidRDefault="00946E51" w:rsidP="00946E51" w:rsidR="00946E51" w:rsidRPr="0057390A">
      <w:pPr>
        <w:ind w:firstLine="720"/>
        <w:jc w:val="both"/>
        <w:rPr>
          <w:rFonts w:hAnsi="Times New Roman" w:ascii="Times New Roman"/>
          <w:szCs w:val="24"/>
        </w:rPr>
      </w:pPr>
    </w:p>
    <w:p w:rsidRDefault="00666E23" w:rsidP="00765ECF" w:rsidR="00721E14">
      <w:pPr>
        <w:ind w:firstLine="720"/>
        <w:jc w:val="both"/>
        <w:rPr>
          <w:rFonts w:hAnsi="Times New Roman" w:ascii="Times New Roman"/>
          <w:szCs w:val="24"/>
        </w:rPr>
      </w:pPr>
      <w:r>
        <w:rPr>
          <w:rFonts w:hAnsi="Times New Roman" w:ascii="Times New Roman"/>
          <w:szCs w:val="24"/>
        </w:rPr>
        <w:t>Temeljem odredbe članka</w:t>
      </w:r>
      <w:r w:rsidR="00946E51" w:rsidRPr="0057390A">
        <w:rPr>
          <w:rFonts w:hAnsi="Times New Roman" w:ascii="Times New Roman"/>
          <w:szCs w:val="24"/>
        </w:rPr>
        <w:t xml:space="preserve"> 17. i 117. SZ-</w:t>
      </w:r>
      <w:r>
        <w:rPr>
          <w:rFonts w:hAnsi="Times New Roman" w:ascii="Times New Roman"/>
          <w:szCs w:val="24"/>
        </w:rPr>
        <w:t>a, odlučeno je kao pod točkom I</w:t>
      </w:r>
      <w:r w:rsidR="00946E51" w:rsidRPr="0057390A">
        <w:rPr>
          <w:rFonts w:hAnsi="Times New Roman" w:ascii="Times New Roman"/>
          <w:szCs w:val="24"/>
        </w:rPr>
        <w:t>) izreke z</w:t>
      </w:r>
      <w:r>
        <w:rPr>
          <w:rFonts w:hAnsi="Times New Roman" w:ascii="Times New Roman"/>
          <w:szCs w:val="24"/>
        </w:rPr>
        <w:t>aključka, a temeljem odredbe članka</w:t>
      </w:r>
      <w:r w:rsidR="00946E51" w:rsidRPr="0057390A">
        <w:rPr>
          <w:rFonts w:hAnsi="Times New Roman" w:ascii="Times New Roman"/>
          <w:szCs w:val="24"/>
        </w:rPr>
        <w:t xml:space="preserve"> 123. SZ-a</w:t>
      </w:r>
      <w:r>
        <w:rPr>
          <w:rFonts w:hAnsi="Times New Roman" w:ascii="Times New Roman"/>
          <w:szCs w:val="24"/>
        </w:rPr>
        <w:t>, odlučeno je kao pod točkom II</w:t>
      </w:r>
      <w:r w:rsidR="00946E51" w:rsidRPr="0057390A">
        <w:rPr>
          <w:rFonts w:hAnsi="Times New Roman" w:ascii="Times New Roman"/>
          <w:szCs w:val="24"/>
        </w:rPr>
        <w:t>) izreke zaključka.</w:t>
      </w:r>
    </w:p>
    <w:p w:rsidRDefault="00341136" w:rsidP="000951A0" w:rsidR="00EC75E2" w:rsidRPr="0057390A">
      <w:pPr>
        <w:jc w:val="center"/>
        <w:rPr>
          <w:rFonts w:hAnsi="Times New Roman" w:ascii="Times New Roman"/>
          <w:szCs w:val="24"/>
        </w:rPr>
      </w:pPr>
      <w:r w:rsidRPr="00923DE3">
        <w:rPr>
          <w:rFonts w:hAnsi="Times New Roman" w:ascii="Times New Roman"/>
          <w:szCs w:val="24"/>
        </w:rPr>
        <w:t xml:space="preserve">U  </w:t>
      </w:r>
      <w:r w:rsidR="00911F08" w:rsidRPr="00923DE3">
        <w:rPr>
          <w:rFonts w:hAnsi="Times New Roman" w:ascii="Times New Roman"/>
          <w:szCs w:val="24"/>
        </w:rPr>
        <w:t>Zagreb</w:t>
      </w:r>
      <w:r w:rsidR="00971F24" w:rsidRPr="00923DE3">
        <w:rPr>
          <w:rFonts w:hAnsi="Times New Roman" w:ascii="Times New Roman"/>
          <w:szCs w:val="24"/>
        </w:rPr>
        <w:t xml:space="preserve">u, </w:t>
      </w:r>
      <w:r w:rsidR="00923DE3" w:rsidRPr="00923DE3">
        <w:rPr>
          <w:rFonts w:hAnsi="Times New Roman" w:ascii="Times New Roman"/>
          <w:szCs w:val="24"/>
        </w:rPr>
        <w:t>27</w:t>
      </w:r>
      <w:r w:rsidR="0041670E" w:rsidRPr="00923DE3">
        <w:rPr>
          <w:rFonts w:hAnsi="Times New Roman" w:ascii="Times New Roman"/>
          <w:szCs w:val="24"/>
        </w:rPr>
        <w:t xml:space="preserve">. </w:t>
      </w:r>
      <w:r w:rsidR="00666E23" w:rsidRPr="00923DE3">
        <w:rPr>
          <w:rFonts w:hAnsi="Times New Roman" w:ascii="Times New Roman"/>
          <w:szCs w:val="24"/>
        </w:rPr>
        <w:t>rujna</w:t>
      </w:r>
      <w:r w:rsidR="00467AAE" w:rsidRPr="00923DE3">
        <w:rPr>
          <w:rFonts w:hAnsi="Times New Roman" w:ascii="Times New Roman"/>
          <w:szCs w:val="24"/>
        </w:rPr>
        <w:t xml:space="preserve"> </w:t>
      </w:r>
      <w:r w:rsidR="00300010" w:rsidRPr="00923DE3">
        <w:rPr>
          <w:rFonts w:hAnsi="Times New Roman" w:ascii="Times New Roman"/>
          <w:szCs w:val="24"/>
        </w:rPr>
        <w:t>2016</w:t>
      </w:r>
      <w:r w:rsidR="006A79A6" w:rsidRPr="00923DE3">
        <w:rPr>
          <w:rFonts w:hAnsi="Times New Roman" w:ascii="Times New Roman"/>
          <w:szCs w:val="24"/>
        </w:rPr>
        <w:t>.</w:t>
      </w:r>
    </w:p>
    <w:p w:rsidRDefault="00F004A3" w:rsidR="00F004A3" w:rsidRPr="0057390A">
      <w:pPr>
        <w:jc w:val="both"/>
        <w:rPr>
          <w:rFonts w:hAnsi="Times New Roman" w:ascii="Times New Roman"/>
          <w:szCs w:val="24"/>
        </w:rPr>
      </w:pP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t xml:space="preserve">  </w:t>
      </w:r>
      <w:r w:rsidR="00911F08" w:rsidRPr="0057390A">
        <w:rPr>
          <w:rFonts w:hAnsi="Times New Roman" w:ascii="Times New Roman"/>
          <w:szCs w:val="24"/>
        </w:rPr>
        <w:t xml:space="preserve">                   </w:t>
      </w:r>
      <w:r w:rsidR="00A33D54" w:rsidRPr="0057390A">
        <w:rPr>
          <w:rFonts w:hAnsi="Times New Roman" w:ascii="Times New Roman"/>
          <w:szCs w:val="24"/>
        </w:rPr>
        <w:tab/>
      </w:r>
      <w:r w:rsidR="00A33D54" w:rsidRPr="0057390A">
        <w:rPr>
          <w:rFonts w:hAnsi="Times New Roman" w:ascii="Times New Roman"/>
          <w:szCs w:val="24"/>
        </w:rPr>
        <w:tab/>
      </w:r>
      <w:r w:rsidR="0039618F" w:rsidRPr="0057390A">
        <w:rPr>
          <w:rFonts w:hAnsi="Times New Roman" w:ascii="Times New Roman"/>
          <w:szCs w:val="24"/>
        </w:rPr>
        <w:t xml:space="preserve"> </w:t>
      </w:r>
      <w:r w:rsidRPr="0057390A">
        <w:rPr>
          <w:rFonts w:hAnsi="Times New Roman" w:ascii="Times New Roman"/>
          <w:szCs w:val="24"/>
        </w:rPr>
        <w:t xml:space="preserve"> </w:t>
      </w:r>
      <w:r w:rsidR="00911F08" w:rsidRPr="0057390A">
        <w:rPr>
          <w:rFonts w:hAnsi="Times New Roman" w:ascii="Times New Roman"/>
          <w:szCs w:val="24"/>
        </w:rPr>
        <w:t>SUDAC</w:t>
      </w:r>
      <w:r w:rsidRPr="0057390A">
        <w:rPr>
          <w:rFonts w:hAnsi="Times New Roman" w:ascii="Times New Roman"/>
          <w:szCs w:val="24"/>
        </w:rPr>
        <w:t>:</w:t>
      </w:r>
    </w:p>
    <w:p w:rsidRDefault="00F004A3" w:rsidR="00530E99" w:rsidRPr="0057390A">
      <w:pPr>
        <w:jc w:val="both"/>
        <w:rPr>
          <w:rFonts w:hAnsi="Times New Roman" w:ascii="Times New Roman"/>
          <w:szCs w:val="24"/>
        </w:rPr>
      </w:pP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r>
      <w:r w:rsidRPr="0057390A">
        <w:rPr>
          <w:rFonts w:hAnsi="Times New Roman" w:ascii="Times New Roman"/>
          <w:szCs w:val="24"/>
        </w:rPr>
        <w:tab/>
        <w:t xml:space="preserve">   </w:t>
      </w:r>
      <w:r w:rsidR="00911F08" w:rsidRPr="0057390A">
        <w:rPr>
          <w:rFonts w:hAnsi="Times New Roman" w:ascii="Times New Roman"/>
          <w:szCs w:val="24"/>
        </w:rPr>
        <w:t xml:space="preserve">        </w:t>
      </w:r>
      <w:r w:rsidR="00A33D54" w:rsidRPr="0057390A">
        <w:rPr>
          <w:rFonts w:hAnsi="Times New Roman" w:ascii="Times New Roman"/>
          <w:szCs w:val="24"/>
        </w:rPr>
        <w:t xml:space="preserve">           </w:t>
      </w:r>
      <w:r w:rsidR="00911F08" w:rsidRPr="0057390A">
        <w:rPr>
          <w:rFonts w:hAnsi="Times New Roman" w:ascii="Times New Roman"/>
          <w:szCs w:val="24"/>
        </w:rPr>
        <w:t xml:space="preserve">  </w:t>
      </w:r>
      <w:r w:rsidR="00863841" w:rsidRPr="0057390A">
        <w:rPr>
          <w:rFonts w:hAnsi="Times New Roman" w:ascii="Times New Roman"/>
          <w:szCs w:val="24"/>
        </w:rPr>
        <w:t xml:space="preserve"> </w:t>
      </w:r>
      <w:r w:rsidRPr="0057390A">
        <w:rPr>
          <w:rFonts w:hAnsi="Times New Roman" w:ascii="Times New Roman"/>
          <w:szCs w:val="24"/>
        </w:rPr>
        <w:t>Nevenka</w:t>
      </w:r>
      <w:r w:rsidR="007B0E26" w:rsidRPr="0057390A">
        <w:rPr>
          <w:rFonts w:hAnsi="Times New Roman" w:ascii="Times New Roman"/>
          <w:szCs w:val="24"/>
        </w:rPr>
        <w:t xml:space="preserve"> Siladi </w:t>
      </w:r>
      <w:r w:rsidR="00452972" w:rsidRPr="0057390A">
        <w:rPr>
          <w:rFonts w:hAnsi="Times New Roman" w:ascii="Times New Roman"/>
          <w:szCs w:val="24"/>
        </w:rPr>
        <w:t>Rstić</w:t>
      </w:r>
      <w:r w:rsidR="00531A27" w:rsidRPr="0057390A">
        <w:rPr>
          <w:rFonts w:hAnsi="Times New Roman" w:ascii="Times New Roman"/>
          <w:szCs w:val="24"/>
        </w:rPr>
        <w:t>, v.</w:t>
      </w:r>
      <w:r w:rsidR="0039618F" w:rsidRPr="0057390A">
        <w:rPr>
          <w:rFonts w:hAnsi="Times New Roman" w:ascii="Times New Roman"/>
          <w:szCs w:val="24"/>
        </w:rPr>
        <w:t xml:space="preserve"> </w:t>
      </w:r>
      <w:r w:rsidR="00531A27" w:rsidRPr="0057390A">
        <w:rPr>
          <w:rFonts w:hAnsi="Times New Roman" w:ascii="Times New Roman"/>
          <w:szCs w:val="24"/>
        </w:rPr>
        <w:t>r.</w:t>
      </w:r>
      <w:r w:rsidR="005A3901" w:rsidRPr="0057390A">
        <w:rPr>
          <w:rFonts w:hAnsi="Times New Roman" w:ascii="Times New Roman"/>
          <w:szCs w:val="24"/>
        </w:rPr>
        <w:t xml:space="preserve"> </w:t>
      </w:r>
    </w:p>
    <w:p w:rsidRDefault="001908FF" w:rsidP="007B0E26" w:rsidR="00151F22" w:rsidRPr="0057390A">
      <w:pPr>
        <w:jc w:val="both"/>
        <w:rPr>
          <w:rFonts w:hAnsi="Times New Roman" w:ascii="Times New Roman"/>
          <w:i/>
          <w:szCs w:val="24"/>
        </w:rPr>
      </w:pPr>
      <w:r w:rsidRPr="0057390A">
        <w:rPr>
          <w:rFonts w:hAnsi="Times New Roman" w:ascii="Times New Roman"/>
          <w:i/>
          <w:szCs w:val="24"/>
        </w:rPr>
        <w:t>Uputa o pravnom lijeku</w:t>
      </w:r>
      <w:r w:rsidR="00151F22" w:rsidRPr="0057390A">
        <w:rPr>
          <w:rFonts w:hAnsi="Times New Roman" w:ascii="Times New Roman"/>
          <w:i/>
          <w:szCs w:val="24"/>
        </w:rPr>
        <w:t>:</w:t>
      </w:r>
    </w:p>
    <w:p w:rsidRDefault="00151F22" w:rsidP="00347739" w:rsidR="00A33D54" w:rsidRPr="0057390A">
      <w:pPr>
        <w:jc w:val="both"/>
        <w:rPr>
          <w:rFonts w:hAnsi="Times New Roman" w:ascii="Times New Roman"/>
          <w:i/>
          <w:szCs w:val="24"/>
        </w:rPr>
      </w:pPr>
      <w:r w:rsidRPr="0057390A">
        <w:rPr>
          <w:rFonts w:hAnsi="Times New Roman" w:ascii="Times New Roman"/>
          <w:i/>
          <w:szCs w:val="24"/>
        </w:rPr>
        <w:t>Protiv rješenja o pokretanju prethodnog postupka nije dopuštena posebna žalba</w:t>
      </w:r>
      <w:r w:rsidR="00347739" w:rsidRPr="0057390A">
        <w:rPr>
          <w:rFonts w:hAnsi="Times New Roman" w:ascii="Times New Roman"/>
          <w:i/>
          <w:szCs w:val="24"/>
        </w:rPr>
        <w:t xml:space="preserve"> (čl. 115. st. 1. SZ-a).</w:t>
      </w:r>
      <w:r w:rsidR="00300010" w:rsidRPr="0057390A">
        <w:rPr>
          <w:rFonts w:hAnsi="Times New Roman" w:ascii="Times New Roman"/>
          <w:i/>
          <w:szCs w:val="24"/>
        </w:rPr>
        <w:t xml:space="preserve"> </w:t>
      </w:r>
      <w:r w:rsidR="00347739" w:rsidRPr="0057390A">
        <w:rPr>
          <w:rFonts w:hAnsi="Times New Roman" w:ascii="Times New Roman"/>
          <w:i/>
          <w:szCs w:val="24"/>
        </w:rPr>
        <w:t xml:space="preserve">Protiv zaključka žalba nije dopuštena (čl. 19. st. 7.) </w:t>
      </w:r>
    </w:p>
    <w:p w:rsidRDefault="00531A27" w:rsidP="007B0E26" w:rsidR="00531A27" w:rsidRPr="0057390A">
      <w:pPr>
        <w:jc w:val="both"/>
        <w:rPr>
          <w:rFonts w:hAnsi="Times New Roman" w:ascii="Times New Roman"/>
          <w:i/>
          <w:szCs w:val="24"/>
        </w:rPr>
      </w:pPr>
    </w:p>
    <w:p w:rsidRDefault="00531A27" w:rsidP="009C32D2" w:rsidR="009C32D2" w:rsidRPr="0057390A">
      <w:pPr>
        <w:pStyle w:val="Uvuenotijeloteksta"/>
        <w:ind w:left="0"/>
        <w:jc w:val="both"/>
      </w:pPr>
      <w:r w:rsidRPr="0057390A">
        <w:t>Za točnost otpravka – ovlašten službenik</w:t>
      </w:r>
    </w:p>
    <w:p w:rsidRDefault="00531A27" w:rsidR="00531A27">
      <w:pPr>
        <w:pStyle w:val="Uvuenotijeloteksta"/>
        <w:ind w:left="0"/>
        <w:jc w:val="both"/>
      </w:pPr>
      <w:r w:rsidRPr="0057390A">
        <w:t xml:space="preserve">                 </w:t>
      </w:r>
      <w:r w:rsidR="00540C43" w:rsidRPr="0057390A">
        <w:tab/>
      </w:r>
      <w:r w:rsidRPr="0057390A">
        <w:t>Ana Brlek</w:t>
      </w:r>
    </w:p>
    <w:p w:rsidRDefault="00417981" w:rsidR="00417981">
      <w:pPr>
        <w:pStyle w:val="Uvuenotijeloteksta"/>
        <w:ind w:left="0"/>
        <w:jc w:val="both"/>
      </w:pPr>
    </w:p>
    <w:p w:rsidRDefault="00417981" w:rsidR="00417981">
      <w:pPr>
        <w:pStyle w:val="Uvuenotijeloteksta"/>
        <w:ind w:left="0"/>
        <w:jc w:val="both"/>
      </w:pPr>
    </w:p>
    <w:p w:rsidRDefault="004909B8" w:rsidP="00300010" w:rsidR="004909B8" w:rsidRPr="00530E99">
      <w:pPr>
        <w:ind w:left="360"/>
        <w:jc w:val="both"/>
        <w:rPr>
          <w:rFonts w:hAnsi="Times New Roman" w:ascii="Times New Roman"/>
          <w:szCs w:val="24"/>
        </w:rPr>
      </w:pPr>
    </w:p>
    <w:sectPr w:rsidSect="008F727D" w:rsidR="004909B8" w:rsidRPr="00530E99">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D98" w:rsidR="005C6D98">
      <w:r>
        <w:separator/>
      </w:r>
    </w:p>
  </w:endnote>
  <w:endnote w:id="0" w:type="continuationSeparator">
    <w:p w:rsidRDefault="005C6D98" w:rsidR="005C6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D98" w:rsidR="005C6D98">
      <w:r>
        <w:separator/>
      </w:r>
    </w:p>
  </w:footnote>
  <w:footnote w:id="0" w:type="continuationSeparator">
    <w:p w:rsidRDefault="005C6D98" w:rsidR="005C6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D05" w:rsidP="00685BC5" w:rsidR="00784D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4D05" w:rsidR="00784D0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rsidRPr="00540C43">
    <w:pPr>
      <w:pStyle w:val="Zaglavlje"/>
      <w:framePr w:y="1" w:xAlign="center" w:vAnchor="text" w:hAnchor="margin" w:wrap="around"/>
      <w:rPr>
        <w:rStyle w:val="Brojstranice"/>
        <w:rFonts w:hAnsi="Times New Roman" w:ascii="Times New Roman"/>
      </w:rPr>
    </w:pPr>
    <w:r w:rsidRPr="00540C43">
      <w:rPr>
        <w:rStyle w:val="Brojstranice"/>
        <w:rFonts w:hAnsi="Times New Roman" w:ascii="Times New Roman"/>
      </w:rPr>
      <w:fldChar w:fldCharType="begin"/>
    </w:r>
    <w:r w:rsidRPr="00540C43">
      <w:rPr>
        <w:rStyle w:val="Brojstranice"/>
        <w:rFonts w:hAnsi="Times New Roman" w:ascii="Times New Roman"/>
      </w:rPr>
      <w:instrText xml:space="preserve">PAGE  </w:instrText>
    </w:r>
    <w:r w:rsidRPr="00540C43">
      <w:rPr>
        <w:rStyle w:val="Brojstranice"/>
        <w:rFonts w:hAnsi="Times New Roman" w:ascii="Times New Roman"/>
      </w:rPr>
      <w:fldChar w:fldCharType="separate"/>
    </w:r>
    <w:r w:rsidR="00AA18F9">
      <w:rPr>
        <w:rStyle w:val="Brojstranice"/>
        <w:rFonts w:hAnsi="Times New Roman" w:ascii="Times New Roman"/>
        <w:noProof/>
      </w:rPr>
      <w:t>- 3 -</w:t>
    </w:r>
    <w:r w:rsidRPr="00540C43">
      <w:rPr>
        <w:rStyle w:val="Brojstranice"/>
        <w:rFonts w:hAnsi="Times New Roman" w:ascii="Times New Roman"/>
      </w:rPr>
      <w:fldChar w:fldCharType="end"/>
    </w:r>
  </w:p>
  <w:p w:rsidRDefault="005858D6" w:rsidP="00F20587" w:rsidR="00F20587">
    <w:pPr>
      <w:pStyle w:val="Zaglavlje"/>
      <w:rPr>
        <w:rFonts w:hAnsi="Times New Roman" w:ascii="Times New Roman"/>
        <w:sz w:val="20"/>
        <w:szCs w:val="24"/>
      </w:rPr>
    </w:pPr>
    <w:r>
      <w:tab/>
    </w:r>
    <w:r>
      <w:tab/>
    </w:r>
    <w:r w:rsidR="004909B8">
      <w:t xml:space="preserve">  </w:t>
    </w:r>
    <w:r w:rsidR="00F20587">
      <w:rPr>
        <w:rFonts w:hAnsi="Times New Roman" w:ascii="Times New Roman"/>
        <w:szCs w:val="24"/>
      </w:rPr>
      <w:t>Poslovni broj: 47. St-</w:t>
    </w:r>
    <w:r w:rsidR="007D43C1">
      <w:rPr>
        <w:rFonts w:hAnsi="Times New Roman" w:ascii="Times New Roman"/>
        <w:szCs w:val="24"/>
      </w:rPr>
      <w:t>3111</w:t>
    </w:r>
    <w:r w:rsidR="00F20587">
      <w:rPr>
        <w:rFonts w:hAnsi="Times New Roman" w:ascii="Times New Roman"/>
        <w:szCs w:val="24"/>
      </w:rPr>
      <w:t>/16-</w:t>
    </w:r>
    <w:r w:rsidR="00F20587">
      <w:rPr>
        <w:rFonts w:hAnsi="Times New Roman" w:ascii="Times New Roman"/>
        <w:sz w:val="20"/>
        <w:szCs w:val="24"/>
      </w:rPr>
      <w:t>3</w:t>
    </w:r>
  </w:p>
  <w:p w:rsidRDefault="005858D6" w:rsidR="005858D6" w:rsidRPr="00540C43">
    <w:pPr>
      <w:pStyle w:val="Zaglavlje"/>
      <w:ind w:right="360"/>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D05" w:rsidP="004049C4" w:rsidR="00784D05">
    <w:pPr>
      <w:pStyle w:val="Zaglavlje"/>
      <w:rPr>
        <w:rFonts w:hAnsi="Times New Roman" w:ascii="Times New Roman"/>
        <w:szCs w:val="24"/>
      </w:rPr>
    </w:pPr>
  </w:p>
  <w:p w:rsidRDefault="00784D05" w:rsidP="004049C4" w:rsidR="00784D05">
    <w:pPr>
      <w:pStyle w:val="Zaglavlje"/>
      <w:rPr>
        <w:rFonts w:hAnsi="Times New Roman" w:ascii="Times New Roman"/>
        <w:szCs w:val="24"/>
      </w:rPr>
    </w:pPr>
  </w:p>
  <w:p w:rsidRDefault="00784D05" w:rsidP="004049C4" w:rsidR="00784D05">
    <w:pPr>
      <w:pStyle w:val="Zaglavlje"/>
      <w:rPr>
        <w:rFonts w:hAnsi="Times New Roman" w:ascii="Times New Roman"/>
        <w:sz w:val="20"/>
        <w:szCs w:val="24"/>
      </w:rPr>
    </w:pPr>
    <w:r>
      <w:rPr>
        <w:rFonts w:hAnsi="Times New Roman" w:ascii="Times New Roman"/>
        <w:szCs w:val="24"/>
      </w:rPr>
      <w:tab/>
    </w:r>
    <w:r>
      <w:rPr>
        <w:rFonts w:hAnsi="Times New Roman" w:ascii="Times New Roman"/>
        <w:szCs w:val="24"/>
      </w:rPr>
      <w:tab/>
    </w:r>
    <w:r w:rsidR="00666E23">
      <w:rPr>
        <w:rFonts w:hAnsi="Times New Roman" w:ascii="Times New Roman"/>
        <w:szCs w:val="24"/>
      </w:rPr>
      <w:t xml:space="preserve">Poslovni broj: </w:t>
    </w:r>
    <w:r>
      <w:rPr>
        <w:rFonts w:hAnsi="Times New Roman" w:ascii="Times New Roman"/>
        <w:szCs w:val="24"/>
      </w:rPr>
      <w:t>47. St-</w:t>
    </w:r>
    <w:r w:rsidR="007D43C1">
      <w:rPr>
        <w:rFonts w:hAnsi="Times New Roman" w:ascii="Times New Roman"/>
        <w:szCs w:val="24"/>
      </w:rPr>
      <w:t>3111</w:t>
    </w:r>
    <w:r>
      <w:rPr>
        <w:rFonts w:hAnsi="Times New Roman" w:ascii="Times New Roman"/>
        <w:szCs w:val="24"/>
      </w:rPr>
      <w:t>/1</w:t>
    </w:r>
    <w:r w:rsidR="00666E23">
      <w:rPr>
        <w:rFonts w:hAnsi="Times New Roman" w:ascii="Times New Roman"/>
        <w:szCs w:val="24"/>
      </w:rPr>
      <w:t>6</w:t>
    </w:r>
    <w:r>
      <w:rPr>
        <w:rFonts w:hAnsi="Times New Roman" w:ascii="Times New Roman"/>
        <w:szCs w:val="24"/>
      </w:rPr>
      <w:t>-</w:t>
    </w:r>
    <w:r w:rsidR="00E46D1A">
      <w:rPr>
        <w:rFonts w:hAnsi="Times New Roman" w:ascii="Times New Roman"/>
        <w:sz w:val="20"/>
        <w:szCs w:val="24"/>
      </w:rPr>
      <w:t>3</w:t>
    </w:r>
  </w:p>
  <w:p w:rsidRDefault="00784D05" w:rsidP="004049C4" w:rsidR="00784D05">
    <w:pPr>
      <w:pStyle w:val="Zaglavlje"/>
      <w:rPr>
        <w:rFonts w:hAnsi="Times New Roman" w:ascii="Times New Roman"/>
        <w:sz w:val="20"/>
        <w:szCs w:val="24"/>
      </w:rPr>
    </w:pPr>
  </w:p>
  <w:p w:rsidRDefault="00784D05" w:rsidP="004049C4" w:rsidR="00784D05">
    <w:pPr>
      <w:pStyle w:val="Zaglavlje"/>
      <w:rPr>
        <w:rFonts w:hAnsi="Times New Roman" w:ascii="Times New Roman"/>
        <w:sz w:val="20"/>
        <w:szCs w:val="24"/>
      </w:rPr>
    </w:pPr>
  </w:p>
  <w:p w:rsidRDefault="00784D05" w:rsidP="004049C4" w:rsidR="00784D05">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pPr>
      <w:pStyle w:val="Zaglavlje"/>
      <w:rPr>
        <w:rFonts w:hAnsi="Times New Roman" w:ascii="Times New Roman"/>
      </w:rPr>
    </w:pPr>
  </w:p>
  <w:p w:rsidRDefault="00784D05" w:rsidP="004049C4" w:rsidR="00784D05"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784D05" w:rsidP="004049C4" w:rsidR="00784D05" w:rsidRPr="00953077">
    <w:pPr>
      <w:pStyle w:val="Zaglavlje"/>
      <w:ind w:left="426"/>
      <w:rPr>
        <w:rFonts w:hAnsi="Times New Roman" w:ascii="Times New Roman"/>
      </w:rPr>
    </w:pPr>
    <w:r w:rsidRPr="00953077">
      <w:rPr>
        <w:rFonts w:hAnsi="Times New Roman" w:ascii="Times New Roman"/>
      </w:rPr>
      <w:t>Trgovački sud u Zagrebu</w:t>
    </w:r>
  </w:p>
  <w:p w:rsidRDefault="00784D05" w:rsidP="004049C4" w:rsidR="00784D05" w:rsidRPr="00C228C5">
    <w:pPr>
      <w:pStyle w:val="Zaglavlje"/>
      <w:ind w:left="426"/>
      <w:rPr>
        <w:rFonts w:hAnsi="Times New Roman" w:ascii="Times New Roman"/>
        <w:szCs w:val="24"/>
      </w:rPr>
    </w:pPr>
    <w:r w:rsidRPr="00953077">
      <w:rPr>
        <w:rFonts w:hAnsi="Times New Roman" w:ascii="Times New Roman"/>
      </w:rPr>
      <w:t>Zagreb</w:t>
    </w:r>
    <w:r w:rsidR="00666E23">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69C118B"/>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BFD6065"/>
    <w:multiLevelType w:val="hybridMultilevel"/>
    <w:tmpl w:val="55808A40"/>
    <w:lvl w:tplc="D98670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D9A6A9C"/>
    <w:multiLevelType w:val="hybridMultilevel"/>
    <w:tmpl w:val="ABBE0A7A"/>
    <w:lvl w:tplc="C7D2485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08A307E"/>
    <w:multiLevelType w:val="hybridMultilevel"/>
    <w:tmpl w:val="577CADCA"/>
    <w:lvl w:tplc="F2E04250" w:ilvl="0">
      <w:start w:val="2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52F570E"/>
    <w:multiLevelType w:val="hybridMultilevel"/>
    <w:tmpl w:val="15F48544"/>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51240C6E"/>
    <w:multiLevelType w:val="hybridMultilevel"/>
    <w:tmpl w:val="ED624AF8"/>
    <w:lvl w:tplc="8F5894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B1E44A6"/>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5732981"/>
    <w:multiLevelType w:val="hybridMultilevel"/>
    <w:tmpl w:val="FD822E3E"/>
    <w:lvl w:tplc="BB9E15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8585000"/>
    <w:multiLevelType w:val="hybridMultilevel"/>
    <w:tmpl w:val="CB563872"/>
    <w:lvl w:tplc="26668DF8"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95B2669"/>
    <w:multiLevelType w:val="hybridMultilevel"/>
    <w:tmpl w:val="60E6EA8C"/>
    <w:lvl w:tplc="C9BCB836" w:ilvl="0">
      <w:start w:val="1"/>
      <w:numFmt w:val="upperRoman"/>
      <w:lvlText w:val="%1.)"/>
      <w:lvlJc w:val="left"/>
      <w:pPr>
        <w:ind w:hanging="720" w:left="438"/>
      </w:pPr>
      <w:rPr>
        <w:rFonts w:hint="default"/>
      </w:rPr>
    </w:lvl>
    <w:lvl w:tentative="true" w:tplc="041A0019" w:ilvl="1">
      <w:start w:val="1"/>
      <w:numFmt w:val="lowerLetter"/>
      <w:lvlText w:val="%2."/>
      <w:lvlJc w:val="left"/>
      <w:pPr>
        <w:ind w:hanging="360" w:left="798"/>
      </w:pPr>
    </w:lvl>
    <w:lvl w:tentative="true" w:tplc="041A001B" w:ilvl="2">
      <w:start w:val="1"/>
      <w:numFmt w:val="lowerRoman"/>
      <w:lvlText w:val="%3."/>
      <w:lvlJc w:val="right"/>
      <w:pPr>
        <w:ind w:hanging="180" w:left="1518"/>
      </w:pPr>
    </w:lvl>
    <w:lvl w:tentative="true" w:tplc="041A000F" w:ilvl="3">
      <w:start w:val="1"/>
      <w:numFmt w:val="decimal"/>
      <w:lvlText w:val="%4."/>
      <w:lvlJc w:val="left"/>
      <w:pPr>
        <w:ind w:hanging="360" w:left="2238"/>
      </w:pPr>
    </w:lvl>
    <w:lvl w:tentative="true" w:tplc="041A0019" w:ilvl="4">
      <w:start w:val="1"/>
      <w:numFmt w:val="lowerLetter"/>
      <w:lvlText w:val="%5."/>
      <w:lvlJc w:val="left"/>
      <w:pPr>
        <w:ind w:hanging="360" w:left="2958"/>
      </w:pPr>
    </w:lvl>
    <w:lvl w:tentative="true" w:tplc="041A001B" w:ilvl="5">
      <w:start w:val="1"/>
      <w:numFmt w:val="lowerRoman"/>
      <w:lvlText w:val="%6."/>
      <w:lvlJc w:val="right"/>
      <w:pPr>
        <w:ind w:hanging="180" w:left="3678"/>
      </w:pPr>
    </w:lvl>
    <w:lvl w:tentative="true" w:tplc="041A000F" w:ilvl="6">
      <w:start w:val="1"/>
      <w:numFmt w:val="decimal"/>
      <w:lvlText w:val="%7."/>
      <w:lvlJc w:val="left"/>
      <w:pPr>
        <w:ind w:hanging="360" w:left="4398"/>
      </w:pPr>
    </w:lvl>
    <w:lvl w:tentative="true" w:tplc="041A0019" w:ilvl="7">
      <w:start w:val="1"/>
      <w:numFmt w:val="lowerLetter"/>
      <w:lvlText w:val="%8."/>
      <w:lvlJc w:val="left"/>
      <w:pPr>
        <w:ind w:hanging="360" w:left="5118"/>
      </w:pPr>
    </w:lvl>
    <w:lvl w:tentative="true" w:tplc="041A001B" w:ilvl="8">
      <w:start w:val="1"/>
      <w:numFmt w:val="lowerRoman"/>
      <w:lvlText w:val="%9."/>
      <w:lvlJc w:val="right"/>
      <w:pPr>
        <w:ind w:hanging="180" w:left="5838"/>
      </w:pPr>
    </w:lvl>
  </w:abstractNum>
  <w:abstractNum w:abstractNumId="23">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63055AE"/>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0"/>
  </w:num>
  <w:num w:numId="3">
    <w:abstractNumId w:val="23"/>
  </w:num>
  <w:num w:numId="4">
    <w:abstractNumId w:val="4"/>
  </w:num>
  <w:num w:numId="5">
    <w:abstractNumId w:val="18"/>
  </w:num>
  <w:num w:numId="6">
    <w:abstractNumId w:val="13"/>
  </w:num>
  <w:num w:numId="7">
    <w:abstractNumId w:val="3"/>
  </w:num>
  <w:num w:numId="8">
    <w:abstractNumId w:val="11"/>
  </w:num>
  <w:num w:numId="9">
    <w:abstractNumId w:val="10"/>
  </w:num>
  <w:num w:numId="10">
    <w:abstractNumId w:val="1"/>
  </w:num>
  <w:num w:numId="11">
    <w:abstractNumId w:val="16"/>
  </w:num>
  <w:num w:numId="12">
    <w:abstractNumId w:val="22"/>
  </w:num>
  <w:num w:numId="13">
    <w:abstractNumId w:val="15"/>
  </w:num>
  <w:num w:numId="14">
    <w:abstractNumId w:val="6"/>
  </w:num>
  <w:num w:numId="15">
    <w:abstractNumId w:val="7"/>
  </w:num>
  <w:num w:numId="16">
    <w:abstractNumId w:val="8"/>
  </w:num>
  <w:num w:numId="17">
    <w:abstractNumId w:val="20"/>
  </w:num>
  <w:num w:numId="18">
    <w:abstractNumId w:val="5"/>
  </w:num>
  <w:num w:numId="19">
    <w:abstractNumId w:val="2"/>
  </w:num>
  <w:num w:numId="20">
    <w:abstractNumId w:val="9"/>
  </w:num>
  <w:num w:numId="21">
    <w:abstractNumId w:val="21"/>
  </w:num>
  <w:num w:numId="22">
    <w:abstractNumId w:val="25"/>
  </w:num>
  <w:num w:numId="23">
    <w:abstractNumId w:val="19"/>
  </w:num>
  <w:num w:numId="24">
    <w:abstractNumId w:val="24"/>
  </w:num>
  <w:num w:numId="25">
    <w:abstractNumId w:val="14"/>
  </w:num>
  <w:num w:numId="26">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53C8A"/>
    <w:rsid w:val="00057A07"/>
    <w:rsid w:val="000610F8"/>
    <w:rsid w:val="000649F4"/>
    <w:rsid w:val="000708AE"/>
    <w:rsid w:val="00074310"/>
    <w:rsid w:val="000815D7"/>
    <w:rsid w:val="0008584D"/>
    <w:rsid w:val="00093184"/>
    <w:rsid w:val="000951A0"/>
    <w:rsid w:val="000A3AA5"/>
    <w:rsid w:val="000B1709"/>
    <w:rsid w:val="000C31EB"/>
    <w:rsid w:val="000D03BC"/>
    <w:rsid w:val="000D4080"/>
    <w:rsid w:val="000E1FC4"/>
    <w:rsid w:val="000F5421"/>
    <w:rsid w:val="000F606C"/>
    <w:rsid w:val="00107EBE"/>
    <w:rsid w:val="00117FC7"/>
    <w:rsid w:val="00122AF1"/>
    <w:rsid w:val="001243F9"/>
    <w:rsid w:val="00130569"/>
    <w:rsid w:val="00147512"/>
    <w:rsid w:val="0015031D"/>
    <w:rsid w:val="00151F22"/>
    <w:rsid w:val="00182294"/>
    <w:rsid w:val="001908FF"/>
    <w:rsid w:val="00192B7F"/>
    <w:rsid w:val="00193854"/>
    <w:rsid w:val="00193E99"/>
    <w:rsid w:val="001A257B"/>
    <w:rsid w:val="001B216B"/>
    <w:rsid w:val="001C7964"/>
    <w:rsid w:val="001D0056"/>
    <w:rsid w:val="001E5880"/>
    <w:rsid w:val="00205ED9"/>
    <w:rsid w:val="00223C1B"/>
    <w:rsid w:val="00237135"/>
    <w:rsid w:val="002378EB"/>
    <w:rsid w:val="00243F01"/>
    <w:rsid w:val="0028716D"/>
    <w:rsid w:val="00290EF9"/>
    <w:rsid w:val="002937C9"/>
    <w:rsid w:val="002A24DA"/>
    <w:rsid w:val="002C4712"/>
    <w:rsid w:val="002D153E"/>
    <w:rsid w:val="002D5494"/>
    <w:rsid w:val="002E5A19"/>
    <w:rsid w:val="002E751B"/>
    <w:rsid w:val="002F2518"/>
    <w:rsid w:val="00300010"/>
    <w:rsid w:val="003049CC"/>
    <w:rsid w:val="00310A46"/>
    <w:rsid w:val="00341136"/>
    <w:rsid w:val="0034133E"/>
    <w:rsid w:val="00345631"/>
    <w:rsid w:val="0034696A"/>
    <w:rsid w:val="00347739"/>
    <w:rsid w:val="003540D3"/>
    <w:rsid w:val="00360BE5"/>
    <w:rsid w:val="00362B33"/>
    <w:rsid w:val="003640D2"/>
    <w:rsid w:val="003809C2"/>
    <w:rsid w:val="003845E7"/>
    <w:rsid w:val="0039037B"/>
    <w:rsid w:val="0039618F"/>
    <w:rsid w:val="003B0048"/>
    <w:rsid w:val="003D32BA"/>
    <w:rsid w:val="003E2FB1"/>
    <w:rsid w:val="003E3AEA"/>
    <w:rsid w:val="003F35B6"/>
    <w:rsid w:val="003F639B"/>
    <w:rsid w:val="0040044A"/>
    <w:rsid w:val="004049C4"/>
    <w:rsid w:val="00406C84"/>
    <w:rsid w:val="00407B4E"/>
    <w:rsid w:val="00412BB8"/>
    <w:rsid w:val="0041670E"/>
    <w:rsid w:val="00417981"/>
    <w:rsid w:val="004207EA"/>
    <w:rsid w:val="00423FE0"/>
    <w:rsid w:val="004335B3"/>
    <w:rsid w:val="00434FE7"/>
    <w:rsid w:val="00452972"/>
    <w:rsid w:val="004534C5"/>
    <w:rsid w:val="00465AA6"/>
    <w:rsid w:val="00465CCB"/>
    <w:rsid w:val="00467AAE"/>
    <w:rsid w:val="004813FC"/>
    <w:rsid w:val="004909B8"/>
    <w:rsid w:val="0049466D"/>
    <w:rsid w:val="004A1114"/>
    <w:rsid w:val="004C4822"/>
    <w:rsid w:val="004C4D44"/>
    <w:rsid w:val="004D425A"/>
    <w:rsid w:val="004D5E99"/>
    <w:rsid w:val="004F2229"/>
    <w:rsid w:val="00500EDF"/>
    <w:rsid w:val="00506636"/>
    <w:rsid w:val="005156C0"/>
    <w:rsid w:val="00530E99"/>
    <w:rsid w:val="00531A27"/>
    <w:rsid w:val="00540C43"/>
    <w:rsid w:val="00542178"/>
    <w:rsid w:val="005447C7"/>
    <w:rsid w:val="005462FE"/>
    <w:rsid w:val="00550157"/>
    <w:rsid w:val="00557666"/>
    <w:rsid w:val="00570432"/>
    <w:rsid w:val="005704CA"/>
    <w:rsid w:val="0057127B"/>
    <w:rsid w:val="0057390A"/>
    <w:rsid w:val="0057795D"/>
    <w:rsid w:val="005855FE"/>
    <w:rsid w:val="005858D6"/>
    <w:rsid w:val="00587823"/>
    <w:rsid w:val="005912B0"/>
    <w:rsid w:val="005944DF"/>
    <w:rsid w:val="005A2477"/>
    <w:rsid w:val="005A3901"/>
    <w:rsid w:val="005B5F04"/>
    <w:rsid w:val="005C6D98"/>
    <w:rsid w:val="005C7C23"/>
    <w:rsid w:val="005D628B"/>
    <w:rsid w:val="005E0429"/>
    <w:rsid w:val="005F47CC"/>
    <w:rsid w:val="005F4EB0"/>
    <w:rsid w:val="00607B74"/>
    <w:rsid w:val="00611A0F"/>
    <w:rsid w:val="006272A3"/>
    <w:rsid w:val="0063495B"/>
    <w:rsid w:val="00641936"/>
    <w:rsid w:val="006577FA"/>
    <w:rsid w:val="00666E23"/>
    <w:rsid w:val="006802E2"/>
    <w:rsid w:val="006847F6"/>
    <w:rsid w:val="00685BC5"/>
    <w:rsid w:val="00687F58"/>
    <w:rsid w:val="00693B28"/>
    <w:rsid w:val="0069700E"/>
    <w:rsid w:val="006A1C6A"/>
    <w:rsid w:val="006A3F85"/>
    <w:rsid w:val="006A79A6"/>
    <w:rsid w:val="006B40A6"/>
    <w:rsid w:val="006B7570"/>
    <w:rsid w:val="006C5D03"/>
    <w:rsid w:val="006D1DE4"/>
    <w:rsid w:val="006D67B5"/>
    <w:rsid w:val="006E0B37"/>
    <w:rsid w:val="006F6AB0"/>
    <w:rsid w:val="00707704"/>
    <w:rsid w:val="00710714"/>
    <w:rsid w:val="00721E14"/>
    <w:rsid w:val="00723C59"/>
    <w:rsid w:val="00734829"/>
    <w:rsid w:val="00734FC2"/>
    <w:rsid w:val="00736EF0"/>
    <w:rsid w:val="007410D1"/>
    <w:rsid w:val="00747D29"/>
    <w:rsid w:val="00754F17"/>
    <w:rsid w:val="007611E8"/>
    <w:rsid w:val="00761569"/>
    <w:rsid w:val="00765ECF"/>
    <w:rsid w:val="007708D7"/>
    <w:rsid w:val="00784D05"/>
    <w:rsid w:val="007A3B8E"/>
    <w:rsid w:val="007B0E26"/>
    <w:rsid w:val="007C6EA2"/>
    <w:rsid w:val="007D20B6"/>
    <w:rsid w:val="007D20CB"/>
    <w:rsid w:val="007D3761"/>
    <w:rsid w:val="007D43C1"/>
    <w:rsid w:val="007D4BE5"/>
    <w:rsid w:val="00817D7D"/>
    <w:rsid w:val="00823939"/>
    <w:rsid w:val="00852E89"/>
    <w:rsid w:val="00860F39"/>
    <w:rsid w:val="0086136F"/>
    <w:rsid w:val="00863841"/>
    <w:rsid w:val="0086411C"/>
    <w:rsid w:val="00876605"/>
    <w:rsid w:val="00891940"/>
    <w:rsid w:val="008A0A4F"/>
    <w:rsid w:val="008B13ED"/>
    <w:rsid w:val="008C0336"/>
    <w:rsid w:val="008C17AC"/>
    <w:rsid w:val="008F2EA0"/>
    <w:rsid w:val="008F373B"/>
    <w:rsid w:val="008F727D"/>
    <w:rsid w:val="00903ED7"/>
    <w:rsid w:val="009119F2"/>
    <w:rsid w:val="00911C0F"/>
    <w:rsid w:val="00911F08"/>
    <w:rsid w:val="00923DE3"/>
    <w:rsid w:val="00933BE5"/>
    <w:rsid w:val="009340CF"/>
    <w:rsid w:val="00942810"/>
    <w:rsid w:val="00943AAC"/>
    <w:rsid w:val="00946E51"/>
    <w:rsid w:val="00953BF9"/>
    <w:rsid w:val="00960B0A"/>
    <w:rsid w:val="009624DB"/>
    <w:rsid w:val="009631AE"/>
    <w:rsid w:val="00966826"/>
    <w:rsid w:val="00971F24"/>
    <w:rsid w:val="009765CF"/>
    <w:rsid w:val="009766F8"/>
    <w:rsid w:val="00980363"/>
    <w:rsid w:val="009B768B"/>
    <w:rsid w:val="009C0022"/>
    <w:rsid w:val="009C29F0"/>
    <w:rsid w:val="009C32D2"/>
    <w:rsid w:val="009C57FF"/>
    <w:rsid w:val="009E2735"/>
    <w:rsid w:val="009E2EC0"/>
    <w:rsid w:val="009F1B51"/>
    <w:rsid w:val="009F7688"/>
    <w:rsid w:val="00A07D6B"/>
    <w:rsid w:val="00A1303A"/>
    <w:rsid w:val="00A13746"/>
    <w:rsid w:val="00A144F5"/>
    <w:rsid w:val="00A147A3"/>
    <w:rsid w:val="00A33D54"/>
    <w:rsid w:val="00A40805"/>
    <w:rsid w:val="00A43FB9"/>
    <w:rsid w:val="00A54EC6"/>
    <w:rsid w:val="00A67175"/>
    <w:rsid w:val="00A73C01"/>
    <w:rsid w:val="00A81098"/>
    <w:rsid w:val="00A86841"/>
    <w:rsid w:val="00A87D3D"/>
    <w:rsid w:val="00AA1396"/>
    <w:rsid w:val="00AA18F9"/>
    <w:rsid w:val="00AB40C1"/>
    <w:rsid w:val="00AB5E33"/>
    <w:rsid w:val="00AC7D7D"/>
    <w:rsid w:val="00AE0373"/>
    <w:rsid w:val="00AE1CF7"/>
    <w:rsid w:val="00AE303B"/>
    <w:rsid w:val="00AE3DAF"/>
    <w:rsid w:val="00AE5391"/>
    <w:rsid w:val="00AF2C38"/>
    <w:rsid w:val="00AF6C42"/>
    <w:rsid w:val="00B019A5"/>
    <w:rsid w:val="00B0665A"/>
    <w:rsid w:val="00B11711"/>
    <w:rsid w:val="00B21FDB"/>
    <w:rsid w:val="00B52004"/>
    <w:rsid w:val="00B64351"/>
    <w:rsid w:val="00B66533"/>
    <w:rsid w:val="00B7412D"/>
    <w:rsid w:val="00B75450"/>
    <w:rsid w:val="00B87574"/>
    <w:rsid w:val="00B91CB0"/>
    <w:rsid w:val="00BA1132"/>
    <w:rsid w:val="00BC2238"/>
    <w:rsid w:val="00BD0F41"/>
    <w:rsid w:val="00BD2F27"/>
    <w:rsid w:val="00BD30A1"/>
    <w:rsid w:val="00BE6362"/>
    <w:rsid w:val="00BE7839"/>
    <w:rsid w:val="00BF5E27"/>
    <w:rsid w:val="00C047D1"/>
    <w:rsid w:val="00C064AB"/>
    <w:rsid w:val="00C228C5"/>
    <w:rsid w:val="00C23608"/>
    <w:rsid w:val="00C36271"/>
    <w:rsid w:val="00C37953"/>
    <w:rsid w:val="00C50CC9"/>
    <w:rsid w:val="00C560DA"/>
    <w:rsid w:val="00C63623"/>
    <w:rsid w:val="00C665E9"/>
    <w:rsid w:val="00C67984"/>
    <w:rsid w:val="00C7209D"/>
    <w:rsid w:val="00C73076"/>
    <w:rsid w:val="00C90A08"/>
    <w:rsid w:val="00C96F9D"/>
    <w:rsid w:val="00CA49B8"/>
    <w:rsid w:val="00CB1F1B"/>
    <w:rsid w:val="00CC076F"/>
    <w:rsid w:val="00CC2F4D"/>
    <w:rsid w:val="00CE0735"/>
    <w:rsid w:val="00CF7716"/>
    <w:rsid w:val="00D13F96"/>
    <w:rsid w:val="00D32430"/>
    <w:rsid w:val="00D41130"/>
    <w:rsid w:val="00D55A62"/>
    <w:rsid w:val="00D61875"/>
    <w:rsid w:val="00D653BC"/>
    <w:rsid w:val="00D732C0"/>
    <w:rsid w:val="00D952DB"/>
    <w:rsid w:val="00DA0B78"/>
    <w:rsid w:val="00DA3399"/>
    <w:rsid w:val="00DB1166"/>
    <w:rsid w:val="00DB5DC4"/>
    <w:rsid w:val="00DC0108"/>
    <w:rsid w:val="00DC13E4"/>
    <w:rsid w:val="00DC4372"/>
    <w:rsid w:val="00DC6692"/>
    <w:rsid w:val="00DD58FA"/>
    <w:rsid w:val="00E10D5C"/>
    <w:rsid w:val="00E14CE0"/>
    <w:rsid w:val="00E2197F"/>
    <w:rsid w:val="00E23BBC"/>
    <w:rsid w:val="00E31D7A"/>
    <w:rsid w:val="00E42B31"/>
    <w:rsid w:val="00E4617C"/>
    <w:rsid w:val="00E46D1A"/>
    <w:rsid w:val="00E47581"/>
    <w:rsid w:val="00E52C21"/>
    <w:rsid w:val="00E6334A"/>
    <w:rsid w:val="00E70CF8"/>
    <w:rsid w:val="00E83DDC"/>
    <w:rsid w:val="00EA30F7"/>
    <w:rsid w:val="00EA66F1"/>
    <w:rsid w:val="00EA77A9"/>
    <w:rsid w:val="00EB1601"/>
    <w:rsid w:val="00EB3303"/>
    <w:rsid w:val="00EC3E7A"/>
    <w:rsid w:val="00EC6E11"/>
    <w:rsid w:val="00EC75E2"/>
    <w:rsid w:val="00EE719E"/>
    <w:rsid w:val="00EF0132"/>
    <w:rsid w:val="00F004A3"/>
    <w:rsid w:val="00F033C1"/>
    <w:rsid w:val="00F0545C"/>
    <w:rsid w:val="00F105DA"/>
    <w:rsid w:val="00F13AC8"/>
    <w:rsid w:val="00F20587"/>
    <w:rsid w:val="00F30FA9"/>
    <w:rsid w:val="00F42D30"/>
    <w:rsid w:val="00F45AE7"/>
    <w:rsid w:val="00F52E85"/>
    <w:rsid w:val="00F61462"/>
    <w:rsid w:val="00F7199B"/>
    <w:rsid w:val="00F74523"/>
    <w:rsid w:val="00F8001D"/>
    <w:rsid w:val="00FA07A2"/>
    <w:rsid w:val="00FB00F6"/>
    <w:rsid w:val="00FB7586"/>
    <w:rsid w:val="00FC2BD6"/>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hAnsi="Times New Roman" w:ascii="Times New Roman"/>
      <w:szCs w:val="24"/>
    </w:rPr>
  </w:style>
  <w:style w:customStyle="true" w:styleId="ZaglavljeChar" w:type="character">
    <w:name w:val="Zaglavlje Char"/>
    <w:basedOn w:val="Zadanifontodlomka"/>
    <w:link w:val="Zaglavlje"/>
    <w:uiPriority w:val="99"/>
    <w:rsid w:val="004049C4"/>
    <w:rPr>
      <w:rFonts w:hAnsi="Arial" w:asci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AE3DAF"/>
    <w:rPr>
      <w:color w:val="808080"/>
      <w:bdr w:space="0" w:sz="0" w:color="auto" w:val="none"/>
      <w:shd w:fill="auto" w:color="auto" w:val="clear"/>
    </w:rPr>
  </w:style>
  <w:style w:customStyle="true" w:styleId="eSPISCCParagraphDefaultFont" w:type="character">
    <w:name w:val="eSPIS_CC_Paragraph Default Font"/>
    <w:basedOn w:val="Zadanifontodlomka"/>
    <w:rsid w:val="00AE3DA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3DA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3DA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3DA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ascii="Times New Roman" w:hAnsi="Times New Roman"/>
      <w:szCs w:val="24"/>
    </w:rPr>
  </w:style>
  <w:style w:customStyle="1" w:styleId="ZaglavljeChar" w:type="character">
    <w:name w:val="Zaglavlje Char"/>
    <w:basedOn w:val="Zadanifontodlomka"/>
    <w:link w:val="Zaglavlje"/>
    <w:uiPriority w:val="99"/>
    <w:rsid w:val="004049C4"/>
    <w:rPr>
      <w:rFonts w:ascii="Arial" w:hAns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AE3DAF"/>
    <w:rPr>
      <w:color w:val="808080"/>
      <w:bdr w:color="auto" w:space="0" w:sz="0" w:val="none"/>
      <w:shd w:color="auto" w:fill="auto" w:val="clear"/>
    </w:rPr>
  </w:style>
  <w:style w:customStyle="1" w:styleId="eSPISCCParagraphDefaultFont" w:type="character">
    <w:name w:val="eSPIS_CC_Paragraph Default Font"/>
    <w:basedOn w:val="Zadanifontodlomka"/>
    <w:rsid w:val="00AE3DA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3DA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3DA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3DA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St-3111/2016-3</izvorni_sadrzaj>
    <derivirana_varijabla naziv="DomainObject.Oznaka_1">St-3111/2016-3</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3111</izvorni_sadrzaj>
    <derivirana_varijabla naziv="DomainObject.Predmet.Broj_1">3111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St-3111/2016</izvorni_sadrzaj>
    <derivirana_varijabla naziv="DomainObject.Predmet.OznakaBroj_1">St-3111/2016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AGROSTIL PROMET d.o.o. za trgovinu i usluge zastupanog po punomoćniku Nenad Bukovec</izvorni_sadrzaj>
    <derivirana_varijabla naziv="DomainObject.Predmet.ProtustrankaFormated_1">  AGROSTIL PROMET d.o.o. za trgovinu i usluge zastupanog po punomoćniku Nenad Bukovec</derivirana_varijabla>
  </DomainObject.Predmet.ProtustrankaFormated>
  <DomainObject.Predmet.ProtustrankaFormatedOIB>
    <izvorni_sadrzaj>  AGROSTIL PROMET d.o.o. za trgovinu i usluge, OIB 55950998039 zastupanog po punomoćniku Nenad Bukovec</izvorni_sadrzaj>
    <derivirana_varijabla naziv="DomainObject.Predmet.ProtustrankaFormatedOIB_1">  AGROSTIL PROMET d.o.o. za trgovinu i usluge, OIB 55950998039 zastupanog po punomoćniku Nenad Bukovec</derivirana_varijabla>
  </DomainObject.Predmet.ProtustrankaFormatedOIB>
  <DomainObject.Predmet.ProtustrankaFormatedWithAdress>
    <izvorni_sadrzaj> AGROSTIL PROMET d.o.o. za trgovinu i usluge, Soblinečka cesta 51, 10360 Soblinec zastupanog po punomoćniku Nenad Bukovec</izvorni_sadrzaj>
    <derivirana_varijabla naziv="DomainObject.Predmet.ProtustrankaFormatedWithAdress_1"> AGROSTIL PROMET d.o.o. za trgovinu i usluge, Soblinečka cesta 51, 10360 Soblinec zastupanog po punomoćniku Nenad Bukovec</derivirana_varijabla>
  </DomainObject.Predmet.ProtustrankaFormatedWithAdress>
  <DomainObject.Predmet.ProtustrankaFormatedWithAdressOIB>
    <izvorni_sadrzaj> AGROSTIL PROMET d.o.o. za trgovinu i usluge, OIB 55950998039, Soblinečka cesta 51, 10360 Soblinec zastupanog po punomoćniku Nenad Bukovec</izvorni_sadrzaj>
    <derivirana_varijabla naziv="DomainObject.Predmet.ProtustrankaFormatedWithAdressOIB_1"> AGROSTIL PROMET d.o.o. za trgovinu i usluge, OIB 55950998039, Soblinečka cesta 51, 10360 Soblinec zastupanog po punomoćniku Nenad Bukovec</derivirana_varijabla>
  </DomainObject.Predmet.ProtustrankaFormatedWithAdressOIB>
  <DomainObject.Predmet.ProtustrankaWithAdress>
    <izvorni_sadrzaj>AGROSTIL PROMET d.o.o. za trgovinu i usluge Soblinečka cesta 51, 10360 Soblinec</izvorni_sadrzaj>
    <derivirana_varijabla naziv="DomainObject.Predmet.ProtustrankaWithAdress_1">AGROSTIL PROMET d.o.o. za trgovinu i usluge Soblinečka cesta 51, 10360 Soblinec</derivirana_varijabla>
  </DomainObject.Predmet.ProtustrankaWithAdress>
  <DomainObject.Predmet.ProtustrankaWithAdressOIB>
    <izvorni_sadrzaj>AGROSTIL PROMET d.o.o. za trgovinu i usluge, OIB 55950998039, Soblinečka cesta 51, 10360 Soblinec</izvorni_sadrzaj>
    <derivirana_varijabla naziv="DomainObject.Predmet.ProtustrankaWithAdressOIB_1">AGROSTIL PROMET d.o.o. za trgovinu i usluge, OIB 55950998039, Soblinečka cesta 51, 10360 Soblinec</derivirana_varijabla>
  </DomainObject.Predmet.ProtustrankaWithAdressOIB>
  <DomainObject.Predmet.ProtustrankaNazivFormated>
    <izvorni_sadrzaj>AGROSTIL PROMET d.o.o. za trgovinu i usluge</izvorni_sadrzaj>
    <derivirana_varijabla naziv="DomainObject.Predmet.ProtustrankaNazivFormated_1">AGROSTIL PROMET d.o.o. za trgovinu i usluge</derivirana_varijabla>
  </DomainObject.Predmet.ProtustrankaNazivFormated>
  <DomainObject.Predmet.ProtustrankaNazivFormatedOIB>
    <izvorni_sadrzaj>AGROSTIL PROMET d.o.o. za trgovinu i usluge, OIB 55950998039</izvorni_sadrzaj>
    <derivirana_varijabla naziv="DomainObject.Predmet.ProtustrankaNazivFormatedOIB_1">AGROSTIL PROMET d.o.o. za trgovinu i usluge, OIB 55950998039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AGROSTIL PROMET d.o.o. za trgovinu i usluge zastupanog po punomoćniku Nenad Bukovec</item>
    </izvorni_sadrzaj>
    <derivirana_varijabla naziv="DomainObject.Predmet.ProtuStrankaListFormated_1">
      <item>AGROSTIL PROMET d.o.o. za trgovinu i usluge zastupanog po punomoćniku Nenad Bukovec</item>
    </derivirana_varijabla>
  </DomainObject.Predmet.ProtuStrankaListFormated>
  <DomainObject.Predmet.ProtuStrankaListFormatedOIB>
    <izvorni_sadrzaj>
      <item>AGROSTIL PROMET d.o.o. za trgovinu i usluge, OIB 55950998039 zastupanog po punomoćniku Nenad Bukovec</item>
    </izvorni_sadrzaj>
    <derivirana_varijabla naziv="DomainObject.Predmet.ProtuStrankaListFormatedOIB_1">
      <item>AGROSTIL PROMET d.o.o. za trgovinu i usluge, OIB 55950998039 zastupanog po punomoćniku Nenad Bukovec</item>
    </derivirana_varijabla>
  </DomainObject.Predmet.ProtuStrankaListFormatedOIB>
  <DomainObject.Predmet.ProtuStrankaListFormatedWithAdress>
    <izvorni_sadrzaj>
      <item>AGROSTIL PROMET d.o.o. za trgovinu i usluge, Soblinečka cesta 51, 10360 Soblinec zastupanog po punomoćniku Nenad Bukovec</item>
    </izvorni_sadrzaj>
    <derivirana_varijabla naziv="DomainObject.Predmet.ProtuStrankaListFormatedWithAdress_1">
      <item>AGROSTIL PROMET d.o.o. za trgovinu i usluge, Soblinečka cesta 51, 10360 Soblinec zastupanog po punomoćniku Nenad Bukovec</item>
    </derivirana_varijabla>
  </DomainObject.Predmet.ProtuStrankaListFormatedWithAdress>
  <DomainObject.Predmet.ProtuStrankaListFormatedWithAdressOIB>
    <izvorni_sadrzaj>
      <item>AGROSTIL PROMET d.o.o. za trgovinu i usluge, OIB 55950998039, Soblinečka cesta 51, 10360 Soblinec zastupanog po punomoćniku Nenad Bukovec</item>
    </izvorni_sadrzaj>
    <derivirana_varijabla naziv="DomainObject.Predmet.ProtuStrankaListFormatedWithAdressOIB_1">
      <item>AGROSTIL PROMET d.o.o. za trgovinu i usluge, OIB 55950998039, Soblinečka cesta 51, 10360 Soblinec zastupanog po punomoćniku Nenad Bukovec</item>
    </derivirana_varijabla>
  </DomainObject.Predmet.ProtuStrankaListFormatedWithAdressOIB>
  <DomainObject.Predmet.ProtuStrankaListNazivFormated>
    <izvorni_sadrzaj>
      <item>AGROSTIL PROMET d.o.o. za trgovinu i usluge</item>
    </izvorni_sadrzaj>
    <derivirana_varijabla naziv="DomainObject.Predmet.ProtuStrankaListNazivFormated_1">
      <item>AGROSTIL PROMET d.o.o. za trgovinu i usluge</item>
    </derivirana_varijabla>
  </DomainObject.Predmet.ProtuStrankaListNazivFormated>
  <DomainObject.Predmet.ProtuStrankaListNazivFormatedOIB>
    <izvorni_sadrzaj>
      <item>AGROSTIL PROMET d.o.o. za trgovinu i usluge, OIB 55950998039</item>
    </izvorni_sadrzaj>
    <derivirana_varijabla naziv="DomainObject.Predmet.ProtuStrankaListNazivFormatedOIB_1">
      <item>AGROSTIL PROMET d.o.o. za trgovinu i usluge, OIB 55950998039</item>
    </derivirana_varijabla>
  </DomainObject.Predmet.ProtuStrankaListNazivFormatedOIB>
  <DomainObject.Predmet.OstaliListFormated>
    <izvorni_sadrzaj>
      <item>Nenad Bukovec punomoćnik sudionika u postupku AGROSTIL PROMET d.o.o. za trgovinu i usluge</item>
    </izvorni_sadrzaj>
    <derivirana_varijabla naziv="DomainObject.Predmet.OstaliListFormated_1">
      <item>Nenad Bukovec punomoćnik sudionika u postupku AGROSTIL PROMET d.o.o. za trgovinu i usluge</item>
    </derivirana_varijabla>
  </DomainObject.Predmet.OstaliListFormated>
  <DomainObject.Predmet.OstaliListFormatedOIB>
    <izvorni_sadrzaj>
      <item>Nenad Bukovec, OIB 57187267542 punomoćnik sudionika u postupku AGROSTIL PROMET d.o.o. za trgovinu i usluge</item>
    </izvorni_sadrzaj>
    <derivirana_varijabla naziv="DomainObject.Predmet.OstaliListFormatedOIB_1">
      <item>Nenad Bukovec, OIB 57187267542 punomoćnik sudionika u postupku AGROSTIL PROMET d.o.o. za trgovinu i usluge</item>
    </derivirana_varijabla>
  </DomainObject.Predmet.OstaliListFormatedOIB>
  <DomainObject.Predmet.OstaliListFormatedWithAdress>
    <izvorni_sadrzaj>
      <item>Nenad Bukovec, Hlebinska Ulica 39, 10000 Zagreb punomoćnik sudionika u postupku AGROSTIL PROMET d.o.o. za trgovinu i usluge</item>
    </izvorni_sadrzaj>
    <derivirana_varijabla naziv="DomainObject.Predmet.OstaliListFormatedWithAdress_1">
      <item>Nenad Bukovec, Hlebinska Ulica 39, 10000 Zagreb punomoćnik sudionika u postupku AGROSTIL PROMET d.o.o. za trgovinu i usluge</item>
    </derivirana_varijabla>
  </DomainObject.Predmet.OstaliListFormatedWithAdress>
  <DomainObject.Predmet.OstaliListFormatedWithAdressOIB>
    <izvorni_sadrzaj>
      <item>Nenad Bukovec, OIB 57187267542, Hlebinska Ulica 39, 10000 Zagreb punomoćnik sudionika u postupku AGROSTIL PROMET d.o.o. za trgovinu i usluge</item>
    </izvorni_sadrzaj>
    <derivirana_varijabla naziv="DomainObject.Predmet.OstaliListFormatedWithAdressOIB_1">
      <item>Nenad Bukovec, OIB 57187267542, Hlebinska Ulica 39, 10000 Zagreb punomoćnik sudionika u postupku AGROSTIL PROMET d.o.o. za trgovinu i usluge</item>
    </derivirana_varijabla>
  </DomainObject.Predmet.OstaliListFormatedWithAdressOIB>
  <DomainObject.Predmet.OstaliListNazivFormated>
    <izvorni_sadrzaj>
      <item>Nenad Bukovec</item>
    </izvorni_sadrzaj>
    <derivirana_varijabla naziv="DomainObject.Predmet.OstaliListNazivFormated_1">
      <item>Nenad Bukovec</item>
    </derivirana_varijabla>
  </DomainObject.Predmet.OstaliListNazivFormated>
  <DomainObject.Predmet.OstaliListNazivFormatedOIB>
    <izvorni_sadrzaj>
      <item>Nenad Bukovec, OIB 57187267542</item>
    </izvorni_sadrzaj>
    <derivirana_varijabla naziv="DomainObject.Predmet.OstaliListNazivFormatedOIB_1">
      <item>Nenad Bukovec, OIB 57187267542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St-3111/2016-3</izvorni_sadrzaj>
    <derivirana_varijabla naziv="DomainObject.PoslovniBrojDokumenta_1">St-3111/2016-3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AGROSTIL PROMET d.o.o. za trgovinu i usluge</izvorni_sadrzaj>
    <derivirana_varijabla naziv="DomainObject.Predmet.ProtustrankaIDrugi_1">AGROSTIL PROMET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AGROSTIL PROMET d.o.o. za trgovinu i usluge, OIB 55950998039, Soblinečka cesta 51, 10360 Soblinec</izvorni_sadrzaj>
    <derivirana_varijabla naziv="DomainObject.Predmet.ProtustrankaIDrugiAdressOIB_1">AGROSTIL PROMET d.o.o. za trgovinu i usluge, OIB 55950998039, Soblinečka cesta 51,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AGROSTIL PROMET d.o.o. za trgovinu i usluge</item>
      <item>Nenad Bukovec</item>
    </izvorni_sadrzaj>
    <derivirana_varijabla naziv="DomainObject.Predmet.SudioniciListNaziv_1">
      <item>FINA Regionalni centar Zagreb</item>
      <item>AGROSTIL PROMET d.o.o. za trgovinu i usluge</item>
      <item>Nenad Bukovec</item>
    </derivirana_varijabla>
  </DomainObject.Predmet.SudioniciListNaziv>
  <DomainObject.Predmet.SudioniciListAdressOIB>
    <izvorni_sadrzaj>
      <item>FINA Regionalni centar Zagreb, OIB 85821130368, Trg svibanjskih žrtava 1995. br. 1,10000 Zagreb</item>
      <item>AGROSTIL PROMET d.o.o. za trgovinu i usluge, OIB 55950998039, Soblinečka cesta 51,10360 Soblinec</item>
      <item>Nenad Bukovec, OIB 57187267542, Hlebinska Ulica 39,10000 Zagreb</item>
    </izvorni_sadrzaj>
    <derivirana_varijabla naziv="DomainObject.Predmet.SudioniciListAdressOIB_1">
      <item>FINA Regionalni centar Zagreb, OIB 85821130368, Trg svibanjskih žrtava 1995. br. 1,10000 Zagreb</item>
      <item>AGROSTIL PROMET d.o.o. za trgovinu i usluge, OIB 55950998039, Soblinečka cesta 51,10360 Soblinec</item>
      <item>Nenad Bukovec, OIB 57187267542, Hlebinska Ulica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55950998039</item>
      <item>, OIB 57187267542</item>
    </izvorni_sadrzaj>
    <derivirana_varijabla naziv="DomainObject.Predmet.SudioniciListNazivOIB_1">
      <item>, OIB 85821130368</item>
      <item>, OIB 55950998039</item>
      <item>, OIB 57187267542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805</properties:Words>
  <properties:Characters>4329</properties:Characters>
  <properties:Lines>108</properties:Lines>
  <properties:Paragraphs>46</properties:Paragraphs>
  <properties:TotalTime>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2016-09-06T11:14:00Z</dcterms:created>
  <dc:creator>Sudsko vijeæe</dc:creator>
  <cp:lastModifiedBy>Ana Brlek</cp:lastModifiedBy>
  <cp:lastPrinted>2016-09-27T13:00:00Z</cp:lastPrinted>
  <dcterms:modified xmlns:xsi="http://www.w3.org/2001/XMLSchema-instance" xsi:type="dcterms:W3CDTF">2016-09-27T13:00:00Z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St-3111/2016-3 / Odluka - Rješenje o imenovanju privremenog stečajnog upravitelja</vt:lpwstr>
  </prop:property>
  <prop:property name="CC_coloring" pid="4" fmtid="{D5CDD505-2E9C-101B-9397-08002B2CF9AE}">
    <vt:bool>false</vt:bool>
  </prop:property>
  <prop:property name="BrojStranica" pid="5" fmtid="{D5CDD505-2E9C-101B-9397-08002B2CF9AE}">
    <vt:i4>3</vt:i4>
  </prop:property>
</prop:Properties>
</file>