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297f" w14:paraId="e26297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6387A">
        <w:t>6539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6387A" w:rsidRPr="0006387A">
        <w:t>INFINITUS-IZ d.o.o.</w:t>
      </w:r>
      <w:r w:rsidR="003B0958">
        <w:t xml:space="preserve">, </w:t>
      </w:r>
      <w:r w:rsidR="0006387A" w:rsidRPr="0006387A">
        <w:t>Velika Ludina</w:t>
      </w:r>
      <w:r w:rsidR="00D80305">
        <w:t xml:space="preserve">, </w:t>
      </w:r>
      <w:r w:rsidR="0006387A" w:rsidRPr="0006387A">
        <w:t>Obrtnička 105</w:t>
      </w:r>
      <w:r w:rsidR="000566AD" w:rsidRPr="00D80305">
        <w:t xml:space="preserve">, OIB: </w:t>
      </w:r>
      <w:r w:rsidR="0006387A" w:rsidRPr="0006387A">
        <w:t>28425261481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6387A">
        <w:t>88.175,65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84369"/>
    <w:rsid w:val="00297E94"/>
    <w:rsid w:val="002B758E"/>
    <w:rsid w:val="00325398"/>
    <w:rsid w:val="0036569F"/>
    <w:rsid w:val="0038246E"/>
    <w:rsid w:val="00384CCE"/>
    <w:rsid w:val="003B0958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504A"/>
    <w:rsid w:val="006D6C2F"/>
    <w:rsid w:val="006F2523"/>
    <w:rsid w:val="007715C3"/>
    <w:rsid w:val="007B5AFD"/>
    <w:rsid w:val="007D5A5D"/>
    <w:rsid w:val="0080616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B1696"/>
    <w:rsid w:val="009C5689"/>
    <w:rsid w:val="009C6F6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58E9"/>
    <w:rsid w:val="00CB55C0"/>
    <w:rsid w:val="00CE7362"/>
    <w:rsid w:val="00D01B78"/>
    <w:rsid w:val="00D270CF"/>
    <w:rsid w:val="00D62FF6"/>
    <w:rsid w:val="00D66226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1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1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1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1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1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1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1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1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6539</izvorni_sadrzaj>
    <derivirana_varijabla naziv="DomainObject.Predmet.Broj_1">6539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St-6539/2015</izvorni_sadrzaj>
    <derivirana_varijabla naziv="DomainObject.Predmet.OznakaBroj_1">St-6539/2015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INFINITUS-IZ d.o.o. zastupanog po punomoćniku Igor Zavacki</izvorni_sadrzaj>
    <derivirana_varijabla naziv="DomainObject.Predmet.ProtustrankaFormated_1">  INFINITUS-IZ d.o.o. zastupanog po punomoćniku Igor Zavacki</derivirana_varijabla>
  </DomainObject.Predmet.ProtustrankaFormated>
  <DomainObject.Predmet.ProtustrankaFormatedOIB>
    <izvorni_sadrzaj>  INFINITUS-IZ d.o.o., OIB 28425261481 zastupanog po punomoćniku Igor Zavacki</izvorni_sadrzaj>
    <derivirana_varijabla naziv="DomainObject.Predmet.ProtustrankaFormatedOIB_1">  INFINITUS-IZ d.o.o., OIB 28425261481 zastupanog po punomoćniku Igor Zavacki</derivirana_varijabla>
  </DomainObject.Predmet.ProtustrankaFormatedOIB>
  <DomainObject.Predmet.ProtustrankaFormatedWithAdress>
    <izvorni_sadrzaj> INFINITUS-IZ d.o.o., Obrtnička 105, 44317 Velika Ludina zastupanog po punomoćniku Igor Zavacki</izvorni_sadrzaj>
    <derivirana_varijabla naziv="DomainObject.Predmet.ProtustrankaFormatedWithAdress_1"> INFINITUS-IZ d.o.o., Obrtnička 105, 44317 Velika Ludina zastupanog po punomoćniku Igor Zavacki</derivirana_varijabla>
  </DomainObject.Predmet.ProtustrankaFormatedWithAdress>
  <DomainObject.Predmet.ProtustrankaFormatedWithAdressOIB>
    <izvorni_sadrzaj> INFINITUS-IZ d.o.o., OIB 28425261481, Obrtnička 105, 44317 Velika Ludina zastupanog po punomoćniku Igor Zavacki</izvorni_sadrzaj>
    <derivirana_varijabla naziv="DomainObject.Predmet.ProtustrankaFormatedWithAdressOIB_1"> INFINITUS-IZ d.o.o., OIB 28425261481, Obrtnička 105, 44317 Velika Ludina zastupanog po punomoćniku Igor Zavacki</derivirana_varijabla>
  </DomainObject.Predmet.ProtustrankaFormatedWithAdressOIB>
  <DomainObject.Predmet.ProtustrankaWithAdress>
    <izvorni_sadrzaj>INFINITUS-IZ d.o.o. Obrtnička 105, 44317 Velika Ludina</izvorni_sadrzaj>
    <derivirana_varijabla naziv="DomainObject.Predmet.ProtustrankaWithAdress_1">INFINITUS-IZ d.o.o. Obrtnička 105, 44317 Velika Ludina</derivirana_varijabla>
  </DomainObject.Predmet.ProtustrankaWithAdress>
  <DomainObject.Predmet.ProtustrankaWithAdressOIB>
    <izvorni_sadrzaj>INFINITUS-IZ d.o.o., OIB 28425261481, Obrtnička 105, 44317 Velika Ludina</izvorni_sadrzaj>
    <derivirana_varijabla naziv="DomainObject.Predmet.ProtustrankaWithAdressOIB_1">INFINITUS-IZ d.o.o., OIB 28425261481, Obrtnička 105, 44317 Velika Ludina</derivirana_varijabla>
  </DomainObject.Predmet.ProtustrankaWithAdressOIB>
  <DomainObject.Predmet.ProtustrankaNazivFormated>
    <izvorni_sadrzaj>INFINITUS-IZ d.o.o.</izvorni_sadrzaj>
    <derivirana_varijabla naziv="DomainObject.Predmet.ProtustrankaNazivFormated_1">INFINITUS-IZ d.o.o.</derivirana_varijabla>
  </DomainObject.Predmet.ProtustrankaNazivFormated>
  <DomainObject.Predmet.ProtustrankaNazivFormatedOIB>
    <izvorni_sadrzaj>INFINITUS-IZ d.o.o., OIB 28425261481</izvorni_sadrzaj>
    <derivirana_varijabla naziv="DomainObject.Predmet.ProtustrankaNazivFormatedOIB_1">INFINITUS-IZ d.o.o., OIB 28425261481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INFINITUS-IZ d.o.o. zastupanog po punomoćniku Igor Zavacki</item>
    </izvorni_sadrzaj>
    <derivirana_varijabla naziv="DomainObject.Predmet.ProtuStrankaListFormated_1">
      <item>INFINITUS-IZ d.o.o. zastupanog po punomoćniku Igor Zavacki</item>
    </derivirana_varijabla>
  </DomainObject.Predmet.ProtuStrankaListFormated>
  <DomainObject.Predmet.ProtuStrankaListFormatedOIB>
    <izvorni_sadrzaj>
      <item>INFINITUS-IZ d.o.o., OIB 28425261481 zastupanog po punomoćniku Igor Zavacki</item>
    </izvorni_sadrzaj>
    <derivirana_varijabla naziv="DomainObject.Predmet.ProtuStrankaListFormatedOIB_1">
      <item>INFINITUS-IZ d.o.o., OIB 28425261481 zastupanog po punomoćniku Igor Zavacki</item>
    </derivirana_varijabla>
  </DomainObject.Predmet.ProtuStrankaListFormatedOIB>
  <DomainObject.Predmet.ProtuStrankaListFormatedWithAdress>
    <izvorni_sadrzaj>
      <item>INFINITUS-IZ d.o.o., Obrtnička 105, 44317 Velika Ludina zastupanog po punomoćniku Igor Zavacki</item>
    </izvorni_sadrzaj>
    <derivirana_varijabla naziv="DomainObject.Predmet.ProtuStrankaListFormatedWithAdress_1">
      <item>INFINITUS-IZ d.o.o., Obrtnička 105, 44317 Velika Ludina zastupanog po punomoćniku Igor Zavacki</item>
    </derivirana_varijabla>
  </DomainObject.Predmet.ProtuStrankaListFormatedWithAdress>
  <DomainObject.Predmet.ProtuStrankaListFormatedWithAdressOIB>
    <izvorni_sadrzaj>
      <item>INFINITUS-IZ d.o.o., OIB 28425261481, Obrtnička 105, 44317 Velika Ludina zastupanog po punomoćniku Igor Zavacki</item>
    </izvorni_sadrzaj>
    <derivirana_varijabla naziv="DomainObject.Predmet.ProtuStrankaListFormatedWithAdressOIB_1">
      <item>INFINITUS-IZ d.o.o., OIB 28425261481, Obrtnička 105, 44317 Velika Ludina zastupanog po punomoćniku Igor Zavacki</item>
    </derivirana_varijabla>
  </DomainObject.Predmet.ProtuStrankaListFormatedWithAdressOIB>
  <DomainObject.Predmet.ProtuStrankaListNazivFormated>
    <izvorni_sadrzaj>
      <item>INFINITUS-IZ d.o.o.</item>
    </izvorni_sadrzaj>
    <derivirana_varijabla naziv="DomainObject.Predmet.ProtuStrankaListNazivFormated_1">
      <item>INFINITUS-IZ d.o.o.</item>
    </derivirana_varijabla>
  </DomainObject.Predmet.ProtuStrankaListNazivFormated>
  <DomainObject.Predmet.ProtuStrankaListNazivFormatedOIB>
    <izvorni_sadrzaj>
      <item>INFINITUS-IZ d.o.o., OIB 28425261481</item>
    </izvorni_sadrzaj>
    <derivirana_varijabla naziv="DomainObject.Predmet.ProtuStrankaListNazivFormatedOIB_1">
      <item>INFINITUS-IZ d.o.o., OIB 28425261481</item>
    </derivirana_varijabla>
  </DomainObject.Predmet.ProtuStrankaListNazivFormatedOIB>
  <DomainObject.Predmet.OstaliListFormated>
    <izvorni_sadrzaj>
      <item>Igor Zavacki punomoćnik sudionika u postupku INFINITUS-IZ d.o.o.</item>
    </izvorni_sadrzaj>
    <derivirana_varijabla naziv="DomainObject.Predmet.OstaliListFormated_1">
      <item>Igor Zavacki punomoćnik sudionika u postupku INFINITUS-IZ d.o.o.</item>
    </derivirana_varijabla>
  </DomainObject.Predmet.OstaliListFormated>
  <DomainObject.Predmet.OstaliListFormatedOIB>
    <izvorni_sadrzaj>
      <item>Igor Zavacki, OIB 13696855307 punomoćnik sudionika u postupku INFINITUS-IZ d.o.o.</item>
    </izvorni_sadrzaj>
    <derivirana_varijabla naziv="DomainObject.Predmet.OstaliListFormatedOIB_1">
      <item>Igor Zavacki, OIB 13696855307 punomoćnik sudionika u postupku INFINITUS-IZ d.o.o.</item>
    </derivirana_varijabla>
  </DomainObject.Predmet.OstaliListFormatedOIB>
  <DomainObject.Predmet.OstaliListFormatedWithAdress>
    <izvorni_sadrzaj>
      <item>Igor Zavacki, Obrtnička 105, 44317 Velika Ludina punomoćnik sudionika u postupku INFINITUS-IZ d.o.o.</item>
    </izvorni_sadrzaj>
    <derivirana_varijabla naziv="DomainObject.Predmet.OstaliListFormatedWithAdress_1">
      <item>Igor Zavacki, Obrtnička 105, 44317 Velika Ludina punomoćnik sudionika u postupku INFINITUS-IZ d.o.o.</item>
    </derivirana_varijabla>
  </DomainObject.Predmet.OstaliListFormatedWithAdress>
  <DomainObject.Predmet.OstaliListFormatedWithAdressOIB>
    <izvorni_sadrzaj>
      <item>Igor Zavacki, OIB 13696855307, Obrtnička 105, 44317 Velika Ludina punomoćnik sudionika u postupku INFINITUS-IZ d.o.o.</item>
    </izvorni_sadrzaj>
    <derivirana_varijabla naziv="DomainObject.Predmet.OstaliListFormatedWithAdressOIB_1">
      <item>Igor Zavacki, OIB 13696855307, Obrtnička 105, 44317 Velika Ludina punomoćnik sudionika u postupku INFINITUS-IZ d.o.o.</item>
    </derivirana_varijabla>
  </DomainObject.Predmet.OstaliListFormatedWithAdressOIB>
  <DomainObject.Predmet.OstaliListNazivFormated>
    <izvorni_sadrzaj>
      <item>Igor Zavacki</item>
    </izvorni_sadrzaj>
    <derivirana_varijabla naziv="DomainObject.Predmet.OstaliListNazivFormated_1">
      <item>Igor Zavacki</item>
    </derivirana_varijabla>
  </DomainObject.Predmet.OstaliListNazivFormated>
  <DomainObject.Predmet.OstaliListNazivFormatedOIB>
    <izvorni_sadrzaj>
      <item>Igor Zavacki, OIB 13696855307</item>
    </izvorni_sadrzaj>
    <derivirana_varijabla naziv="DomainObject.Predmet.OstaliListNazivFormatedOIB_1">
      <item>Igor Zavacki, OIB 13696855307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INFINITUS-IZ d.o.o.</izvorni_sadrzaj>
    <derivirana_varijabla naziv="DomainObject.Predmet.ProtustrankaIDrugi_1">INFINITUS-IZ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INFINITUS-IZ d.o.o., OIB 28425261481, Obrtnička 105, 44317 Velika Ludina</izvorni_sadrzaj>
    <derivirana_varijabla naziv="DomainObject.Predmet.ProtustrankaIDrugiAdressOIB_1">INFINITUS-IZ d.o.o., OIB 28425261481, Obrtnička 105,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INFINITUS-IZ d.o.o.</item>
      <item>FINA Regionalni centar Zagreb</item>
      <item>Igor Zavacki</item>
    </izvorni_sadrzaj>
    <derivirana_varijabla naziv="DomainObject.Predmet.SudioniciListNaziv_1">
      <item>INFINITUS-IZ d.o.o.</item>
      <item>FINA Regionalni centar Zagreb</item>
      <item>Igor Zavacki</item>
    </derivirana_varijabla>
  </DomainObject.Predmet.SudioniciListNaziv>
  <DomainObject.Predmet.SudioniciListAdressOIB>
    <izvorni_sadrzaj>
      <item>INFINITUS-IZ d.o.o., OIB 28425261481, Obrtnička 105,44317 Velika Ludina</item>
      <item>FINA Regionalni centar Zagreb, OIB 85821130368, Trg svibanjskih žrtava 1995. br.1,10000 Zagreb</item>
      <item>Igor Zavacki, OIB 13696855307, Obrtnička 105,44317 Velika Ludina</item>
    </izvorni_sadrzaj>
    <derivirana_varijabla naziv="DomainObject.Predmet.SudioniciListAdressOIB_1">
      <item>INFINITUS-IZ d.o.o., OIB 28425261481, Obrtnička 105,44317 Velika Ludina</item>
      <item>FINA Regionalni centar Zagreb, OIB 85821130368, Trg svibanjskih žrtava 1995. br.1,10000 Zagreb</item>
      <item>Igor Zavacki, OIB 13696855307, Obrtnička 105,44317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28425261481</item>
      <item>, OIB 85821130368</item>
      <item>, OIB 13696855307</item>
    </izvorni_sadrzaj>
    <derivirana_varijabla naziv="DomainObject.Predmet.SudioniciListNazivOIB_1">
      <item>, OIB 28425261481</item>
      <item>, OIB 85821130368</item>
      <item>, OIB 13696855307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DF472A-7F55-454F-8261-AC96CA2DEF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1345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2015-11-30T10:08:00Z</dcterms:created>
  <dc:creator>ilukac</dc:creator>
  <cp:lastModifiedBy>Katica Franjić</cp:lastModifiedBy>
  <cp:lastPrinted>2015-11-30T09:52:00Z</cp:lastPrinted>
  <dcterms:modified xmlns:xsi="http://www.w3.org/2001/XMLSchema-instance" xsi:type="dcterms:W3CDTF">2015-11-30T10:11:00Z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