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58e" w14:paraId="45f458e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1701A6">
        <w:rPr>
          <w:b/>
        </w:rPr>
        <w:t>641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701A6" w:rsidRPr="001701A6">
        <w:t>MARLI,društvo s ograničenom odgovornošću za trgovinu i poslovne usluge, Split, Varaždinska 8, MBS: 060129610, OIB: 00920586951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701A6" w:rsidRPr="001701A6">
        <w:t>MARLI,društvo s ograničenom odgovornošću za trgovinu i poslovne usluge, Split, Varaždinska 8, MBS: 060129610, OIB: 00920586951</w:t>
      </w:r>
      <w:r w:rsidR="00410DE6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1701A6">
        <w:t>641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1701A6">
        <w:t>641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1701A6" w:rsidP="00CF20E6" w:rsidR="00A77C83">
      <w:pPr>
        <w:ind w:firstLine="708"/>
        <w:jc w:val="both"/>
      </w:pPr>
      <w:r w:rsidRPr="001701A6">
        <w:t>Predlagatelj Financijska agencija, RC Split je prijedlogom zaprimljenim na Trgovačkom sudu u Splitu, dana 04. ožujka 2016. godine predložio otvaranje stečajnog postupka nad dužnikom MARLI,društvo s ograničenom odgovornošću za trgovinu i poslovne usluge, Split, Varaždinska 8, MBS: 060129610, OIB: 00920586951. U prijedlogu se u bitnome navodi da temeljem čl. 444. st. 2. SZ-a podnosi prijedlog, te da na dan 01.09.2015.g. dužnik ima u očevidniku redoslijeda osnova za plaćanje evidentirane osnove za plaćanje u neprekinutom razdoblju od 699 dana u ukupnom iznosu od 17.127,79 kuna u koji iznos je uračunata kamata i naknada predlagatelja za provedbu ovrhe na novčanim sredstvima. Navodi se da dužnik ima jednog zaposlenog, te ima otvoren račun kod Kreditne banke Zagreb d.d.</w:t>
      </w:r>
    </w:p>
    <w:p w:rsidRDefault="00CF043A" w:rsidP="00CF20E6" w:rsidR="00CF043A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1701A6">
        <w:t>641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1701A6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A77C83">
        <w:t>ni</w:t>
      </w:r>
      <w:r w:rsidR="00847EE5">
        <w:t xml:space="preserve">je pristupio.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1701A6">
        <w:t>24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1701A6">
        <w:t>1516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1697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701A6">
      <w:rPr>
        <w:rFonts w:hAnsi="Book Antiqua" w:ascii="Book Antiqua"/>
        <w:b/>
        <w:sz w:val="20"/>
        <w:szCs w:val="20"/>
      </w:rPr>
      <w:t>641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1697C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6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9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9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9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9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6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9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9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9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9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MARLI,društvo s ograničenom odgovornošću za trgovinu i poslovne usluge</izvorni_sadrzaj>
    <derivirana_varijabla naziv="DomainObject.Predmet.ProtustrankaFormated_1">  MARLI,društvo s ograničenom odgovornošću za trgovinu i poslovne usluge</derivirana_varijabla>
  </DomainObject.Predmet.ProtustrankaFormated>
  <DomainObject.Predmet.ProtustrankaFormatedOIB>
    <izvorni_sadrzaj>  MARLI,društvo s ograničenom odgovornošću za trgovinu i poslovne usluge, OIB 00920586951</izvorni_sadrzaj>
    <derivirana_varijabla naziv="DomainObject.Predmet.ProtustrankaFormatedOIB_1">  MARLI,društvo s ograničenom odgovornošću za trgovinu i poslovne usluge, OIB 00920586951</derivirana_varijabla>
  </DomainObject.Predmet.ProtustrankaFormatedOIB>
  <DomainObject.Predmet.ProtustrankaFormatedWithAdress>
    <izvorni_sadrzaj> MARLI,društvo s ograničenom odgovornošću za trgovinu i poslovne usluge, Varaždinska 8, 21000 Split</izvorni_sadrzaj>
    <derivirana_varijabla naziv="DomainObject.Predmet.ProtustrankaFormatedWithAdress_1"> MARLI,društvo s ograničenom odgovornošću za trgovinu i poslovne usluge, Varaždinska 8, 21000 Split</derivirana_varijabla>
  </DomainObject.Predmet.ProtustrankaFormatedWithAdress>
  <DomainObject.Predmet.ProtustrankaFormatedWithAdressOIB>
    <izvorni_sadrzaj> MARLI,društvo s ograničenom odgovornošću za trgovinu i poslovne usluge, OIB 00920586951, Varaždinska 8, 21000 Split</izvorni_sadrzaj>
    <derivirana_varijabla naziv="DomainObject.Predmet.ProtustrankaFormatedWithAdressOIB_1"> MARLI,društvo s ograničenom odgovornošću za trgovinu i poslovne usluge, OIB 00920586951, Varaždinska 8, 21000 Split</derivirana_varijabla>
  </DomainObject.Predmet.ProtustrankaFormatedWithAdressOIB>
  <DomainObject.Predmet.ProtustrankaWithAdress>
    <izvorni_sadrzaj>MARLI,društvo s ograničenom odgovornošću za trgovinu i poslovne usluge Varaždinska 8, 21000 Split</izvorni_sadrzaj>
    <derivirana_varijabla naziv="DomainObject.Predmet.ProtustrankaWithAdress_1">MARLI,društvo s ograničenom odgovornošću za trgovinu i poslovne usluge Varaždinska 8, 21000 Split</derivirana_varijabla>
  </DomainObject.Predmet.ProtustrankaWithAdress>
  <DomainObject.Predmet.ProtustrankaWithAdressOIB>
    <izvorni_sadrzaj>MARLI,društvo s ograničenom odgovornošću za trgovinu i poslovne usluge, OIB 00920586951, Varaždinska 8, 21000 Split</izvorni_sadrzaj>
    <derivirana_varijabla naziv="DomainObject.Predmet.ProtustrankaWithAdressOIB_1">MARLI,društvo s ograničenom odgovornošću za trgovinu i poslovne usluge, OIB 00920586951, Varaždinska 8, 21000 Split</derivirana_varijabla>
  </DomainObject.Predmet.ProtustrankaWithAdressOIB>
  <DomainObject.Predmet.ProtustrankaNazivFormated>
    <izvorni_sadrzaj>MARLI,društvo s ograničenom odgovornošću za trgovinu i poslovne usluge</izvorni_sadrzaj>
    <derivirana_varijabla naziv="DomainObject.Predmet.ProtustrankaNazivFormated_1">MARLI,društvo s ograničenom odgovornošću za trgovinu i poslovne usluge</derivirana_varijabla>
  </DomainObject.Predmet.ProtustrankaNazivFormated>
  <DomainObject.Predmet.ProtustrankaNazivFormatedOIB>
    <izvorni_sadrzaj>MARLI,društvo s ograničenom odgovornošću za trgovinu i poslovne usluge, OIB 00920586951</izvorni_sadrzaj>
    <derivirana_varijabla naziv="DomainObject.Predmet.ProtustrankaNazivFormatedOIB_1">MARLI,društvo s ograničenom odgovornošću za trgovinu i poslovne usluge, OIB 00920586951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17127.79</izvorni_sadrzaj>
    <derivirana_varijabla naziv="DomainObject.Predmet.TrenutnaVrijednost_1">17127.79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MARLI,društvo s ograničenom odgovornošću za trgovinu i poslovne usluge</item>
    </izvorni_sadrzaj>
    <derivirana_varijabla naziv="DomainObject.Predmet.ProtuStrankaListFormated_1">
      <item>MARLI,društvo s ograničenom odgovornošću za trgovinu i poslovne usluge</item>
    </derivirana_varijabla>
  </DomainObject.Predmet.ProtuStrankaListFormated>
  <DomainObject.Predmet.ProtuStrankaListFormatedOIB>
    <izvorni_sadrzaj>
      <item>MARLI,društvo s ograničenom odgovornošću za trgovinu i poslovne usluge, OIB 00920586951</item>
    </izvorni_sadrzaj>
    <derivirana_varijabla naziv="DomainObject.Predmet.ProtuStrankaListFormatedOIB_1">
      <item>MARLI,društvo s ograničenom odgovornošću za trgovinu i poslovne usluge, OIB 00920586951</item>
    </derivirana_varijabla>
  </DomainObject.Predmet.ProtuStrankaListFormatedOIB>
  <DomainObject.Predmet.ProtuStrankaListFormatedWithAdress>
    <izvorni_sadrzaj>
      <item>MARLI,društvo s ograničenom odgovornošću za trgovinu i poslovne usluge, Varaždinska 8, 21000 Split</item>
    </izvorni_sadrzaj>
    <derivirana_varijabla naziv="DomainObject.Predmet.ProtuStrankaListFormatedWithAdress_1">
      <item>MARLI,društvo s ograničenom odgovornošću za trgovinu i poslovne usluge, Varaždinska 8, 21000 Split</item>
    </derivirana_varijabla>
  </DomainObject.Predmet.ProtuStrankaListFormatedWithAdress>
  <DomainObject.Predmet.ProtuStrankaListFormatedWithAdressOIB>
    <izvorni_sadrzaj>
      <item>MARLI,društvo s ograničenom odgovornošću za trgovinu i poslovne usluge, OIB 00920586951, Varaždinska 8, 21000 Split</item>
    </izvorni_sadrzaj>
    <derivirana_varijabla naziv="DomainObject.Predmet.ProtuStrankaListFormatedWithAdressOIB_1">
      <item>MARLI,društvo s ograničenom odgovornošću za trgovinu i poslovne usluge, OIB 00920586951, Varaždinska 8, 21000 Split</item>
    </derivirana_varijabla>
  </DomainObject.Predmet.ProtuStrankaListFormatedWithAdressOIB>
  <DomainObject.Predmet.ProtuStrankaListNazivFormated>
    <izvorni_sadrzaj>
      <item>MARLI,društvo s ograničenom odgovornošću za trgovinu i poslovne usluge</item>
    </izvorni_sadrzaj>
    <derivirana_varijabla naziv="DomainObject.Predmet.ProtuStrankaListNazivFormated_1">
      <item>MARLI,društvo s ograničenom odgovornošću za trgovinu i poslovne usluge</item>
    </derivirana_varijabla>
  </DomainObject.Predmet.ProtuStrankaListNazivFormated>
  <DomainObject.Predmet.ProtuStrankaListNazivFormatedOIB>
    <izvorni_sadrzaj>
      <item>MARLI,društvo s ograničenom odgovornošću za trgovinu i poslovne usluge, OIB 00920586951</item>
    </izvorni_sadrzaj>
    <derivirana_varijabla naziv="DomainObject.Predmet.ProtuStrankaListNazivFormatedOIB_1">
      <item>MARLI,društvo s ograničenom odgovornošću za trgovinu i poslovne usluge, OIB 00920586951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MARLI,društvo s ograničenom odgovornošću za trgovinu i poslovne usluge</izvorni_sadrzaj>
    <derivirana_varijabla naziv="DomainObject.Predmet.ProtustrankaIDrugi_1">MARLI,društvo s ograničenom odgovornošću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MARLI,društvo s ograničenom odgovornošću za trgovinu i poslovne usluge, OIB 00920586951, Varaždinska 8, 21000 Split</izvorni_sadrzaj>
    <derivirana_varijabla naziv="DomainObject.Predmet.ProtustrankaIDrugiAdressOIB_1">MARLI,društvo s ograničenom odgovornošću za trgovinu i poslovne usluge, OIB 00920586951, Varaždinska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MARLI,društvo s ograničenom odgovornošću za trgovinu i poslovne usluge</item>
      <item>FINANCIJSKA AGENCIJA, RC SPLIT</item>
    </izvorni_sadrzaj>
    <derivirana_varijabla naziv="DomainObject.Predmet.SudioniciListNaziv_1">
      <item>MARLI,društvo s ograničenom odgovornošću za trgovinu i poslovne usluge</item>
      <item>FINANCIJSKA AGENCIJA, RC SPLIT</item>
    </derivirana_varijabla>
  </DomainObject.Predmet.SudioniciListNaziv>
  <DomainObject.Predmet.SudioniciListAdressOIB>
    <izvorni_sadrzaj>
      <item>MARLI,društvo s ograničenom odgovornošću za trgovinu i poslovne usluge, OIB 00920586951, Varaždinska 8,21000 Split</item>
      <item>FINANCIJSKA AGENCIJA, RC SPLIT, OIB 85821130368, Mažuranićevo šetalište 24 b,21000 Split</item>
    </izvorni_sadrzaj>
    <derivirana_varijabla naziv="DomainObject.Predmet.SudioniciListAdressOIB_1">
      <item>MARLI,društvo s ograničenom odgovornošću za trgovinu i poslovne usluge, OIB 00920586951, Varaždinska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00920586951</item>
      <item>, OIB 85821130368</item>
    </izvorni_sadrzaj>
    <derivirana_varijabla naziv="DomainObject.Predmet.SudioniciListNazivOIB_1">
      <item>, OIB 00920586951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641F2-4A3D-4DB5-8BCF-29F7C1EFE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5209</properties:Characters>
  <properties:Lines>132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2017-12-11T12:43:00Z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2017-12-11T12:44:00Z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