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d4f5" w14:paraId="940d4f5" w:rsidRDefault="0051764C" w:rsidP="0051764C" w:rsidR="0051764C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St-596/13-69</w:t>
      </w:r>
    </w:p>
    <w:p w:rsidRDefault="00EF1976" w:rsidP="0073588E" w:rsidR="00EF1976" w:rsidRPr="00EF1D21"/>
    <w:p w:rsidRDefault="00934FAE" w:rsidP="0073588E" w:rsidR="00934FAE" w:rsidRPr="00EF1D21">
      <w:pPr>
        <w:jc w:val="center"/>
      </w:pPr>
    </w:p>
    <w:p w:rsidRDefault="0051764C" w:rsidP="0073588E" w:rsidR="0051764C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51764C" w:rsidP="008965DC" w:rsidR="0051764C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2D4B96" w:rsidP="0073588E" w:rsidR="0073588E" w:rsidRPr="00EF1D21">
      <w:pPr>
        <w:jc w:val="both"/>
      </w:pPr>
      <w:r w:rsidRPr="002D4B96">
        <w:t xml:space="preserve">              Trgovački sud u Rijeci po sutkinji</w:t>
      </w:r>
      <w:r w:rsidR="00520141">
        <w:t xml:space="preserve"> tog suda</w:t>
      </w:r>
      <w:r w:rsidRPr="002D4B96">
        <w:t xml:space="preserve"> Emi Brdovčak, u stečajnom postupku nad dužnikom MINERVA d.o.o. u stečaju Medulin, Sad 33, OI</w:t>
      </w:r>
      <w:r>
        <w:t>B: 39758550332, MBS:  080158574</w:t>
      </w:r>
      <w:r w:rsidRPr="002D4B96">
        <w:t>, kojeg zastupa stečajni upravitelj Damir Majs</w:t>
      </w:r>
      <w:r w:rsidR="00FF3DD5">
        <w:t>torović iz Pule, Koparska 37, 23. kolovoza</w:t>
      </w:r>
      <w:r w:rsidR="00847CF5">
        <w:t xml:space="preserve"> 2017</w:t>
      </w:r>
      <w:r w:rsidRPr="002D4B96">
        <w:t>.,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51764C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 w:rsidR="00520141">
        <w:t xml:space="preserve">za razdoblje od </w:t>
      </w:r>
      <w:r w:rsidR="00FF3DD5">
        <w:t>9. travnja</w:t>
      </w:r>
      <w:r w:rsidR="00847CF5">
        <w:t xml:space="preserve"> 2017.</w:t>
      </w:r>
      <w:r w:rsidR="00FF3DD5">
        <w:t xml:space="preserve"> do 9. srp</w:t>
      </w:r>
      <w:r w:rsidR="008130C2">
        <w:t>nja 2017.</w:t>
      </w:r>
      <w:r w:rsidR="00847CF5">
        <w:t xml:space="preserve"> u iznosu od 1.</w:t>
      </w:r>
      <w:r w:rsidR="00FF3DD5">
        <w:t>910</w:t>
      </w:r>
      <w:r w:rsidR="00707753">
        <w:t>,00</w:t>
      </w:r>
      <w:r w:rsidR="00040192">
        <w:t xml:space="preserve"> 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707753">
        <w:rPr>
          <w:bCs/>
        </w:rPr>
        <w:t>21</w:t>
      </w:r>
      <w:r w:rsidR="00040192">
        <w:rPr>
          <w:bCs/>
        </w:rPr>
        <w:t xml:space="preserve">. </w:t>
      </w:r>
      <w:r w:rsidR="00707753">
        <w:rPr>
          <w:bCs/>
        </w:rPr>
        <w:t xml:space="preserve">travnja </w:t>
      </w:r>
      <w:r w:rsidR="008E4E56">
        <w:rPr>
          <w:bCs/>
        </w:rPr>
        <w:t>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FF3DD5" w:rsidP="00EF3160" w:rsidR="00EF3160">
      <w:pPr>
        <w:ind w:firstLine="720"/>
        <w:jc w:val="both"/>
        <w:rPr>
          <w:bCs/>
        </w:rPr>
      </w:pPr>
      <w:r>
        <w:rPr>
          <w:bCs/>
        </w:rPr>
        <w:t>Podneskom od 18. srp</w:t>
      </w:r>
      <w:r w:rsidR="00847CF5">
        <w:rPr>
          <w:bCs/>
        </w:rPr>
        <w:t>nja 2017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 od</w:t>
      </w:r>
      <w:r w:rsidR="00847CF5">
        <w:rPr>
          <w:bCs/>
        </w:rPr>
        <w:t xml:space="preserve"> </w:t>
      </w:r>
      <w:r w:rsidRPr="00FF3DD5">
        <w:rPr>
          <w:bCs/>
        </w:rPr>
        <w:t>9. travnja 2017. do 9. srpnja 2017.</w:t>
      </w:r>
      <w:r>
        <w:rPr>
          <w:bCs/>
        </w:rPr>
        <w:t xml:space="preserve"> </w:t>
      </w:r>
      <w:r w:rsidR="00847CF5">
        <w:rPr>
          <w:bCs/>
        </w:rPr>
        <w:t>i to u iznosu od 120,00 kn na</w:t>
      </w:r>
      <w:r>
        <w:rPr>
          <w:bCs/>
        </w:rPr>
        <w:t xml:space="preserve"> ime telefonskih troškova, 1.751</w:t>
      </w:r>
      <w:r w:rsidR="00847CF5">
        <w:rPr>
          <w:bCs/>
        </w:rPr>
        <w:t>,00</w:t>
      </w:r>
      <w:r w:rsidR="00567BD5">
        <w:rPr>
          <w:bCs/>
        </w:rPr>
        <w:t xml:space="preserve"> kn na </w:t>
      </w:r>
      <w:r w:rsidR="00AA6DFA">
        <w:rPr>
          <w:bCs/>
        </w:rPr>
        <w:t>ime troškova</w:t>
      </w:r>
      <w:r w:rsidR="002B619F">
        <w:rPr>
          <w:bCs/>
        </w:rPr>
        <w:t xml:space="preserve"> korištenja osobnog vozila radi obavljanja</w:t>
      </w:r>
      <w:r w:rsidR="00520141">
        <w:rPr>
          <w:bCs/>
        </w:rPr>
        <w:t xml:space="preserve"> stečajno upraviteljske službe,</w:t>
      </w:r>
      <w:r w:rsidR="008130C2">
        <w:rPr>
          <w:bCs/>
        </w:rPr>
        <w:t xml:space="preserve"> 19</w:t>
      </w:r>
      <w:r w:rsidR="002B619F">
        <w:rPr>
          <w:bCs/>
        </w:rPr>
        <w:t>,</w:t>
      </w:r>
      <w:r w:rsidR="00520141">
        <w:rPr>
          <w:bCs/>
        </w:rPr>
        <w:t>00 k</w:t>
      </w:r>
      <w:r w:rsidR="00847CF5">
        <w:rPr>
          <w:bCs/>
        </w:rPr>
        <w:t>n</w:t>
      </w:r>
      <w:r>
        <w:rPr>
          <w:bCs/>
        </w:rPr>
        <w:t xml:space="preserve"> na ime troškova cestarine te 20</w:t>
      </w:r>
      <w:r w:rsidR="00520141">
        <w:rPr>
          <w:bCs/>
        </w:rPr>
        <w:t>,00 kn na ime troškova parkirne karte,</w:t>
      </w:r>
      <w:r w:rsidR="002B619F">
        <w:rPr>
          <w:bCs/>
        </w:rPr>
        <w:t xml:space="preserve"> </w:t>
      </w:r>
      <w:r w:rsidR="00567BD5">
        <w:rPr>
          <w:bCs/>
        </w:rPr>
        <w:t>o</w:t>
      </w:r>
      <w:r w:rsidR="008130C2">
        <w:rPr>
          <w:bCs/>
        </w:rPr>
        <w:t>dnosno u ukupnom iznosu od 1.408</w:t>
      </w:r>
      <w:r w:rsidR="00567BD5">
        <w:rPr>
          <w:bCs/>
        </w:rPr>
        <w:t>,00 kn</w:t>
      </w:r>
      <w:r w:rsidR="00707753">
        <w:rPr>
          <w:bCs/>
        </w:rPr>
        <w:t>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>dnevnikom putovanja u kojem je navedena svrha korištenja osobnog vo</w:t>
      </w:r>
      <w:r w:rsidR="0039098A">
        <w:t>zila</w:t>
      </w:r>
      <w:r w:rsidR="00847CF5">
        <w:t xml:space="preserve"> i nalog za službeno putovanje,</w:t>
      </w:r>
      <w:r w:rsidR="002B619F">
        <w:t xml:space="preserve"> račune za cestarinu</w:t>
      </w:r>
      <w:r w:rsidR="00520141">
        <w:t xml:space="preserve"> i parkirnu kartu</w:t>
      </w:r>
      <w:r w:rsidR="0039098A">
        <w:t xml:space="preserve"> te obračun troškova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="00FF3DD5">
        <w:t xml:space="preserve"> (iz kojeg proizlazi da je stečajni upravitelj koristio osobno vozilo radi obilaska nekretnine stečajnog dužnika koja se nalazi u Medulinu, prisustvovanja vještačenju vrijednosti nekretnine, odlazaka u Rijeku radi obavljanja stečajno upraviteljske službe i dr.)</w:t>
      </w:r>
      <w:r w:rsidRPr="00AA6DFA">
        <w:t>, ovaj sud je utvrdio da je zahtjev za odobrenje tih troškova</w:t>
      </w:r>
      <w:r w:rsidR="002B619F">
        <w:t>, zajedno sa troškovima cestarine</w:t>
      </w:r>
      <w:r w:rsidRPr="00AA6DFA">
        <w:t xml:space="preserve"> </w:t>
      </w:r>
      <w:r w:rsidR="00520141">
        <w:t xml:space="preserve">i parkirne karte </w:t>
      </w:r>
      <w:r w:rsidRPr="00AA6DFA">
        <w:t>osnovan</w:t>
      </w:r>
      <w:r>
        <w:t xml:space="preserve">. Isto tako, stečajnom upravitelju priznat je i trošak </w:t>
      </w:r>
      <w:r w:rsidRPr="00AA6DFA">
        <w:lastRenderedPageBreak/>
        <w:t xml:space="preserve">telefona </w:t>
      </w:r>
      <w:r w:rsidR="0039098A">
        <w:t>u iznosu od 120</w:t>
      </w:r>
      <w:r w:rsidR="004A00B2">
        <w:t>,00 kn koji trošak</w:t>
      </w:r>
      <w:r w:rsidRPr="00AA6DFA">
        <w:t xml:space="preserve"> ovaj sud smatra realnim i opravdanim</w:t>
      </w:r>
      <w:r w:rsidR="00FF3DD5">
        <w:t xml:space="preserve"> troškom nastalim u tromjesečnom razdoblju</w:t>
      </w:r>
      <w:r w:rsidRPr="00AA6DFA">
        <w:t xml:space="preserve">. </w:t>
      </w:r>
    </w:p>
    <w:p w:rsidRDefault="00AA6DFA" w:rsidP="00AA6DFA" w:rsidR="00AA6DFA">
      <w:pPr>
        <w:ind w:firstLine="720"/>
        <w:jc w:val="both"/>
      </w:pPr>
    </w:p>
    <w:p w:rsidRDefault="00567BD5" w:rsidP="00AA6DFA" w:rsidR="00AA6DFA">
      <w:pPr>
        <w:ind w:firstLine="720"/>
        <w:jc w:val="both"/>
      </w:pPr>
      <w:r w:rsidRPr="00567BD5">
        <w:t>Slijedom navedenog, primjenom odredbe čl. 94. st. 1. Stečajnog zakona ("Narodne novine" broj 71/15; dalje: SZ) u vezi s čl. 13. st. 5. Pravilnika o porezu na dohodak („Narodne novine“ broj 95/05, 96/06, 68/07, 146/08, 2/09, 9/09, 146/09, 123/10, 137/11, 61/12, 79/13, 160/13 i 157/14; dalje: Prav</w:t>
      </w:r>
      <w:r>
        <w:t>ilnik) riješeno je kao u izreci</w:t>
      </w:r>
      <w:r w:rsidR="00AA6DFA">
        <w:t>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FF3DD5">
        <w:t>23</w:t>
      </w:r>
      <w:r w:rsidR="00EF1D21" w:rsidRPr="00EF1D21">
        <w:t xml:space="preserve">. </w:t>
      </w:r>
      <w:r w:rsidR="00FF3DD5">
        <w:t>kolovoza</w:t>
      </w:r>
      <w:r w:rsidR="00847CF5">
        <w:t xml:space="preserve"> </w:t>
      </w:r>
      <w:r w:rsidR="008965DC" w:rsidRPr="00EF1D21">
        <w:t>201</w:t>
      </w:r>
      <w:r w:rsidR="00847CF5">
        <w:t>7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520141">
        <w:t xml:space="preserve">   </w:t>
      </w:r>
      <w:r w:rsidR="00520141">
        <w:tab/>
      </w:r>
      <w:r w:rsidR="0051764C">
        <w:tab/>
      </w:r>
      <w:r w:rsidR="0051764C">
        <w:tab/>
      </w:r>
      <w:r w:rsidR="00520141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51764C">
        <w:tab/>
      </w:r>
      <w:r w:rsidR="0051764C">
        <w:tab/>
        <w:t xml:space="preserve">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51764C" w:rsidP="00AD1726" w:rsidR="0051764C"/>
    <w:p w:rsidRDefault="0051764C" w:rsidP="00AD1726" w:rsidR="0051764C"/>
    <w:p w:rsidRDefault="0051764C" w:rsidP="00AD1726" w:rsidR="0051764C"/>
    <w:p w:rsidRDefault="0051764C" w:rsidP="00AD1726" w:rsidR="0051764C"/>
    <w:p w:rsidRDefault="00AD1726" w:rsidP="00AD1726" w:rsidR="00AD1726">
      <w:r>
        <w:t>UPUTA O PRAVNOM LIJEKU:</w:t>
      </w:r>
    </w:p>
    <w:p w:rsidRDefault="00AD1726" w:rsidP="0051764C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AD1726" w:rsidP="00AD1726" w:rsidR="00AD1726"/>
    <w:p w:rsidRDefault="0051764C" w:rsidP="00AD1726" w:rsidR="0051764C"/>
    <w:p w:rsidRDefault="0051764C" w:rsidP="00AD1726" w:rsidR="0051764C"/>
    <w:p w:rsidRDefault="0051764C" w:rsidP="00AD1726" w:rsidR="0051764C"/>
    <w:p w:rsidRDefault="005853F3" w:rsidP="00AD1726" w:rsidR="005853F3"/>
    <w:p w:rsidRDefault="00095F3E" w:rsidP="005853F3" w:rsidR="00095F3E" w:rsidRPr="00EF1D21">
      <w:pPr>
        <w:ind w:left="720"/>
      </w:pPr>
    </w:p>
    <w:sectPr w:rsidSect="0051764C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7B8" w:rsidR="00B947B8">
      <w:r>
        <w:separator/>
      </w:r>
    </w:p>
  </w:endnote>
  <w:endnote w:id="0" w:type="continuationSeparator">
    <w:p w:rsidRDefault="00B947B8" w:rsidR="00B94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7B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7B8" w:rsidR="00B947B8">
      <w:r>
        <w:separator/>
      </w:r>
    </w:p>
  </w:footnote>
  <w:footnote w:id="0" w:type="continuationSeparator">
    <w:p w:rsidRDefault="00B947B8" w:rsidR="00B947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764C" w:rsidP="0051764C" w:rsidR="0051764C">
    <w:pPr>
      <w:pStyle w:val="Zaglavlje"/>
      <w:jc w:val="right"/>
    </w:pPr>
    <w:r>
      <w:tab/>
    </w:r>
    <w:r>
      <w:tab/>
      <w:t>8 St-596/13-69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764C" w:rsidP="00A45EAD" w:rsidR="0051764C" w:rsidRPr="0051764C">
    <w:pPr>
      <w:ind w:firstLine="708"/>
      <w:rPr>
        <w:sz w:val="20"/>
        <w:szCs w:val="20"/>
      </w:rPr>
    </w:pPr>
    <w:r w:rsidRPr="0051764C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1764C" w:rsidP="00210E4E" w:rsidR="0051764C" w:rsidRPr="0051764C">
    <w:pPr>
      <w:rPr>
        <w:sz w:val="20"/>
        <w:szCs w:val="20"/>
      </w:rPr>
    </w:pPr>
    <w:r w:rsidRPr="0051764C">
      <w:rPr>
        <w:rFonts w:eastAsia="MS Mincho"/>
        <w:sz w:val="20"/>
        <w:szCs w:val="20"/>
      </w:rPr>
      <w:t>REPUBLIKA HRVATSKA</w:t>
    </w:r>
  </w:p>
  <w:p w:rsidRDefault="0051764C" w:rsidP="00210E4E" w:rsidR="0051764C" w:rsidRPr="0051764C">
    <w:pPr>
      <w:rPr>
        <w:sz w:val="20"/>
        <w:szCs w:val="20"/>
      </w:rPr>
    </w:pPr>
    <w:r w:rsidRPr="0051764C">
      <w:rPr>
        <w:rFonts w:eastAsia="MS Mincho"/>
        <w:sz w:val="20"/>
        <w:szCs w:val="20"/>
      </w:rPr>
      <w:t>TRGOVAČKI SUD U RIJECI</w:t>
    </w:r>
  </w:p>
  <w:p w:rsidRDefault="0051764C" w:rsidP="00A45EAD" w:rsidR="0051764C" w:rsidRPr="0051764C">
    <w:pPr>
      <w:rPr>
        <w:rFonts w:eastAsia="MS Mincho"/>
        <w:sz w:val="20"/>
        <w:szCs w:val="20"/>
      </w:rPr>
    </w:pPr>
    <w:r w:rsidRPr="0051764C">
      <w:rPr>
        <w:rFonts w:eastAsia="MS Mincho"/>
        <w:sz w:val="20"/>
        <w:szCs w:val="20"/>
      </w:rPr>
      <w:t xml:space="preserve">      Rijeka, Zadarska 1 i 3</w:t>
    </w:r>
  </w:p>
  <w:p w:rsidRDefault="0051764C" w:rsidR="0051764C" w:rsidRPr="0051764C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1D14"/>
    <w:rsid w:val="000759AD"/>
    <w:rsid w:val="000833DE"/>
    <w:rsid w:val="00085C36"/>
    <w:rsid w:val="00095F3E"/>
    <w:rsid w:val="000D0E95"/>
    <w:rsid w:val="001019A8"/>
    <w:rsid w:val="00145CB1"/>
    <w:rsid w:val="001622F6"/>
    <w:rsid w:val="00191C72"/>
    <w:rsid w:val="001C05C1"/>
    <w:rsid w:val="001D5070"/>
    <w:rsid w:val="00205A06"/>
    <w:rsid w:val="00241D24"/>
    <w:rsid w:val="00274354"/>
    <w:rsid w:val="002B619F"/>
    <w:rsid w:val="002D3728"/>
    <w:rsid w:val="002D4B96"/>
    <w:rsid w:val="002F7CA3"/>
    <w:rsid w:val="003221E8"/>
    <w:rsid w:val="00327862"/>
    <w:rsid w:val="0039098A"/>
    <w:rsid w:val="003A38C8"/>
    <w:rsid w:val="003B2888"/>
    <w:rsid w:val="003C151A"/>
    <w:rsid w:val="004165CD"/>
    <w:rsid w:val="00424E14"/>
    <w:rsid w:val="004A00B2"/>
    <w:rsid w:val="004D6A56"/>
    <w:rsid w:val="004D7F97"/>
    <w:rsid w:val="00506782"/>
    <w:rsid w:val="0051764C"/>
    <w:rsid w:val="00520141"/>
    <w:rsid w:val="005354BD"/>
    <w:rsid w:val="00543BE2"/>
    <w:rsid w:val="00544474"/>
    <w:rsid w:val="00557BB0"/>
    <w:rsid w:val="00567BD5"/>
    <w:rsid w:val="005808F8"/>
    <w:rsid w:val="005853F3"/>
    <w:rsid w:val="005D65C4"/>
    <w:rsid w:val="00605FD5"/>
    <w:rsid w:val="006155DB"/>
    <w:rsid w:val="00681D35"/>
    <w:rsid w:val="00684993"/>
    <w:rsid w:val="0070493E"/>
    <w:rsid w:val="00707753"/>
    <w:rsid w:val="0073588E"/>
    <w:rsid w:val="00796152"/>
    <w:rsid w:val="008130C2"/>
    <w:rsid w:val="00836559"/>
    <w:rsid w:val="008365EE"/>
    <w:rsid w:val="00847CF5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67B4B"/>
    <w:rsid w:val="0098719A"/>
    <w:rsid w:val="0099615C"/>
    <w:rsid w:val="009B2E65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74498"/>
    <w:rsid w:val="00B947B8"/>
    <w:rsid w:val="00BB558B"/>
    <w:rsid w:val="00C57695"/>
    <w:rsid w:val="00C7136A"/>
    <w:rsid w:val="00C741AF"/>
    <w:rsid w:val="00C97834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  <w:rsid w:val="00FF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448</properties:Words>
  <properties:Characters>2360</properties:Characters>
  <properties:Lines>68</properties:Lines>
  <properties:Paragraphs>17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2017-08-23T07:18:00Z</dcterms:created>
  <dc:creator>M San Grupa</dc:creator>
  <cp:lastModifiedBy>Renata Valić</cp:lastModifiedBy>
  <cp:lastPrinted>2017-08-24T11:54:00Z</cp:lastPrinted>
  <dcterms:modified xmlns:xsi="http://www.w3.org/2001/XMLSchema-instance" xsi:type="dcterms:W3CDTF">2017-08-24T11:56:00Z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