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0711" w14:paraId="a530711" w:rsidRDefault="007C706D" w:rsidP="007C706D" w:rsidR="007C706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06D" w:rsidP="007C706D" w:rsidR="007C706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C706D" w:rsidP="007C706D" w:rsidR="007C70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C706D" w:rsidP="007C706D" w:rsidR="007C706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C706D" w:rsidP="007C706D" w:rsidR="007C706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C706D" w:rsidP="007C706D" w:rsidR="007C706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C706D" w:rsidP="007C706D" w:rsidR="007C706D" w:rsidRPr="005D578C">
      <w:pPr>
        <w:jc w:val="center"/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C706D" w:rsidP="007C706D" w:rsidR="007C706D" w:rsidRPr="005D578C">
      <w:pPr>
        <w:rPr>
          <w:rFonts w:cs="Times New Roman" w:eastAsia="Times New Roman"/>
          <w:szCs w:val="24"/>
        </w:rPr>
      </w:pPr>
    </w:p>
    <w:p w:rsidRDefault="007C706D" w:rsidP="007C706D" w:rsidR="007C70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UDRUGA ZA OSPOSOBLJAVANJE MLADIH SA DOWN SYNDROMOM „ANAMARIJA. UP &amp; DAWN DADI“, Umag, Augustina Vivode 6, OIB </w:t>
      </w:r>
      <w:r w:rsidRPr="007C706D">
        <w:rPr>
          <w:rFonts w:cs="Times New Roman" w:eastAsia="Times New Roman"/>
          <w:szCs w:val="24"/>
        </w:rPr>
        <w:t>00355230535</w:t>
      </w:r>
      <w:r>
        <w:rPr>
          <w:rFonts w:cs="Times New Roman" w:eastAsia="Times New Roman"/>
          <w:szCs w:val="24"/>
        </w:rPr>
        <w:t>, reg. br. 18002921, 30. kolovoza 2017.</w:t>
      </w:r>
    </w:p>
    <w:p w:rsidRDefault="007C706D" w:rsidP="007C706D" w:rsidR="007C706D" w:rsidRPr="005D578C">
      <w:pPr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C706D" w:rsidP="007C706D" w:rsidR="007C706D" w:rsidRPr="005D578C">
      <w:pPr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OSPOSOBLJAVANJE MLADIH SA DOWN SYNDROMOM „ANAMARIJA. UP &amp; DAWN DADI“, Umag, Augustina Vivode 6, OIB </w:t>
      </w:r>
      <w:r w:rsidRPr="007C706D">
        <w:rPr>
          <w:rFonts w:cs="Times New Roman" w:eastAsia="Times New Roman"/>
          <w:szCs w:val="24"/>
        </w:rPr>
        <w:t>00355230535</w:t>
      </w:r>
      <w:r>
        <w:rPr>
          <w:rFonts w:cs="Times New Roman" w:eastAsia="Times New Roman"/>
          <w:szCs w:val="24"/>
        </w:rPr>
        <w:t>, reg. br. 18002921.</w:t>
      </w:r>
    </w:p>
    <w:p w:rsidRDefault="007C706D" w:rsidP="007C706D" w:rsidR="007C706D" w:rsidRPr="005D578C">
      <w:pPr>
        <w:rPr>
          <w:rFonts w:cs="Times New Roman" w:eastAsia="Times New Roman"/>
          <w:szCs w:val="24"/>
        </w:rPr>
      </w:pPr>
    </w:p>
    <w:p w:rsidRDefault="007C706D" w:rsidP="007C706D" w:rsidR="007C706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7C706D" w:rsidP="007C706D" w:rsidR="007C706D" w:rsidRPr="005D578C">
      <w:pPr>
        <w:rPr>
          <w:rFonts w:cs="Times New Roman" w:eastAsia="Times New Roman"/>
          <w:szCs w:val="24"/>
        </w:rPr>
      </w:pPr>
    </w:p>
    <w:p w:rsidRDefault="007C706D" w:rsidP="007C706D" w:rsidR="007C70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ZA OSPOSOBLJAVANJE MLADIH SA DOWN SYNDROMOM „ANAMARIJA. UP &amp; DAWN DADI“, Umag, Augustina Vivode 6, OIB </w:t>
      </w:r>
      <w:r w:rsidRPr="007C706D">
        <w:rPr>
          <w:rFonts w:cs="Times New Roman" w:eastAsia="Times New Roman"/>
          <w:szCs w:val="24"/>
        </w:rPr>
        <w:t>00355230535</w:t>
      </w:r>
      <w:r>
        <w:rPr>
          <w:rFonts w:cs="Times New Roman" w:eastAsia="Times New Roman"/>
          <w:szCs w:val="24"/>
        </w:rPr>
        <w:t>, reg. br. 18002921.</w:t>
      </w:r>
    </w:p>
    <w:p w:rsidRDefault="007C706D" w:rsidP="007C706D" w:rsidR="007C706D">
      <w:pPr>
        <w:ind w:firstLine="709"/>
        <w:rPr>
          <w:rFonts w:cs="Times New Roman" w:eastAsia="Times New Roman"/>
          <w:szCs w:val="24"/>
        </w:rPr>
      </w:pPr>
    </w:p>
    <w:p w:rsidRDefault="007C706D" w:rsidP="007C706D" w:rsidR="007C70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ZA OSPOSOBLJAVANJE MLADIH SA DOWN SYNDROMOM „ANAMARIJA. UP &amp; DAWN DADI“, Umag, Augustina Vivode 6, OIB </w:t>
      </w:r>
      <w:r w:rsidRPr="007C706D">
        <w:rPr>
          <w:rFonts w:cs="Times New Roman" w:eastAsia="Times New Roman"/>
          <w:szCs w:val="24"/>
        </w:rPr>
        <w:t>00355230535</w:t>
      </w:r>
      <w:r>
        <w:rPr>
          <w:rFonts w:cs="Times New Roman" w:eastAsia="Times New Roman"/>
          <w:szCs w:val="24"/>
        </w:rPr>
        <w:t>, reg. br. 18002921, iz Registra udruga u Republici Hrvatskoj.</w:t>
      </w:r>
    </w:p>
    <w:p w:rsidRDefault="007C706D" w:rsidP="007C706D" w:rsidR="007C706D">
      <w:pPr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C706D" w:rsidP="007C706D" w:rsidR="007C706D">
      <w:pPr>
        <w:ind w:firstLine="708"/>
        <w:rPr>
          <w:rFonts w:cs="Times New Roman" w:eastAsia="Times New Roman"/>
          <w:szCs w:val="24"/>
        </w:rPr>
      </w:pPr>
    </w:p>
    <w:p w:rsidRDefault="007C706D" w:rsidP="007C706D" w:rsidR="007C70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28.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UDRUGA ZA OSPOSOBLJAVANJE MLADIH SA DOWN SYNDROMOM „ANAMARIJA. UP &amp; DAWN DADI“, Umag.</w:t>
      </w:r>
    </w:p>
    <w:p w:rsidRDefault="007C706D" w:rsidP="007C706D" w:rsidR="007C706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lipnja 2017. imao neizvršene osnove za plaćanje u neprekinutom razdoblju od 120 dana u ukupnom iznosu 18.385,87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 xml:space="preserve">, sud je, sukladno čl. 430. SZ-a, 29. lipnja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St-379/2017-3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C706D" w:rsidP="007C706D" w:rsidR="007C70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C706D" w:rsidP="007C706D" w:rsidR="007C70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7C706D" w:rsidP="007C706D" w:rsidR="007C706D" w:rsidRPr="005D578C">
      <w:pPr>
        <w:ind w:firstLine="708"/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C706D" w:rsidP="007C706D" w:rsidR="007C706D">
      <w:pPr>
        <w:rPr>
          <w:rFonts w:cs="Times New Roman" w:eastAsia="Times New Roman"/>
          <w:szCs w:val="24"/>
        </w:rPr>
      </w:pPr>
    </w:p>
    <w:p w:rsidRDefault="007C706D" w:rsidP="007C706D" w:rsidR="007C706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C706D" w:rsidP="007C706D" w:rsidR="007C706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E5A6D">
        <w:rPr>
          <w:rFonts w:cs="Times New Roman" w:eastAsia="Times New Roman"/>
          <w:szCs w:val="24"/>
        </w:rPr>
        <w:t xml:space="preserve">, v. r. </w:t>
      </w:r>
    </w:p>
    <w:p w:rsidRDefault="007C706D" w:rsidP="007C706D" w:rsidR="007C706D">
      <w:pPr>
        <w:jc w:val="left"/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jc w:val="left"/>
        <w:rPr>
          <w:rFonts w:cs="Times New Roman" w:eastAsia="Times New Roman"/>
          <w:szCs w:val="24"/>
        </w:rPr>
      </w:pPr>
    </w:p>
    <w:p w:rsidRDefault="007C706D" w:rsidP="007C706D" w:rsidR="007C706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C706D" w:rsidP="007C706D" w:rsidR="007C706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C706D" w:rsidP="007C706D" w:rsidR="007C70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C706D" w:rsidP="007C706D" w:rsidR="007C706D">
      <w:pPr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rPr>
          <w:rFonts w:cs="Times New Roman" w:eastAsia="Times New Roman"/>
          <w:szCs w:val="24"/>
        </w:rPr>
      </w:pPr>
    </w:p>
    <w:p w:rsidRDefault="007C706D" w:rsidP="007C706D" w:rsidR="007C706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C706D" w:rsidP="007C706D" w:rsidR="007C70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C706D" w:rsidP="007C706D" w:rsidR="007C70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ZA OSPOSOBLJAVANJE MLADIH SA DOWN SYNDROMOM „ANAMARIJA. UP &amp; DAWN DADI“, Umag, Augustina Vivode 6,</w:t>
      </w:r>
    </w:p>
    <w:p w:rsidRDefault="007C706D" w:rsidP="007C706D" w:rsidR="007C706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C706D" w:rsidP="007C706D" w:rsidR="007C70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C706D" w:rsidP="007C706D" w:rsidR="007C70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Dubravka Stašić, Rijeka, Vatroslava Lisinskog 2,</w:t>
      </w:r>
    </w:p>
    <w:p w:rsidRDefault="007C706D" w:rsidP="007C706D" w:rsidR="007C706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C706D" w:rsidP="007C706D" w:rsidR="007C70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7C706D" w:rsidP="007C706D" w:rsidR="007C70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7C706D" w:rsidP="007C706D" w:rsidR="007C706D"/>
    <w:sectPr w:rsidSect="0090575F" w:rsidR="007C706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06D" w:rsidP="007C706D" w:rsidR="007C706D">
      <w:r>
        <w:separator/>
      </w:r>
    </w:p>
  </w:endnote>
  <w:endnote w:id="0" w:type="continuationSeparator">
    <w:p w:rsidRDefault="007C706D" w:rsidP="007C706D" w:rsidR="007C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06D" w:rsidP="007C706D" w:rsidR="007C706D">
      <w:r>
        <w:separator/>
      </w:r>
    </w:p>
  </w:footnote>
  <w:footnote w:id="0" w:type="continuationSeparator">
    <w:p w:rsidRDefault="007C706D" w:rsidP="007C706D" w:rsidR="007C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06D" w:rsidP="0090575F" w:rsidR="0090575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E5A6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06D" w:rsidP="0090575F" w:rsidR="0090575F" w:rsidRPr="00970AE0">
    <w:pPr>
      <w:pStyle w:val="Zaglavlje"/>
      <w:jc w:val="right"/>
    </w:pPr>
    <w:r>
      <w:rPr>
        <w:szCs w:val="24"/>
      </w:rPr>
      <w:t>11 St-379/2017-4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3249"/>
    <w:rsid w:val="00297973"/>
    <w:rsid w:val="005E5A6D"/>
    <w:rsid w:val="007C706D"/>
    <w:rsid w:val="00C0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0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70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C70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7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70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7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70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A6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5A6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5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5A6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0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706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C70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7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70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7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70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A6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5A6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5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5A6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OSPOSOBLJAVANJE MLADIH SA DOWN SYNDROMOM "ANAMARIJA.UP&amp;DOWN DADI", UMAG</izvorni_sadrzaj>
    <derivirana_varijabla naziv="DomainObject.Predmet.ProtustrankaFormated_1">  UDRUGA ZA OSPOSOBLJAVANJE MLADIH SA DOWN SYNDROMOM "ANAMARIJA.UP&amp;DOWN DADI", UMAG</derivirana_varijabla>
  </DomainObject.Predmet.ProtustrankaFormated>
  <DomainObject.Predmet.ProtustrankaFormatedOIB>
    <izvorni_sadrzaj>  UDRUGA ZA OSPOSOBLJAVANJE MLADIH SA DOWN SYNDROMOM "ANAMARIJA.UP&amp;DOWN DADI", UMAG, OIB 00355230535</izvorni_sadrzaj>
    <derivirana_varijabla naziv="DomainObject.Predmet.ProtustrankaFormatedOIB_1">  UDRUGA ZA OSPOSOBLJAVANJE MLADIH SA DOWN SYNDROMOM "ANAMARIJA.UP&amp;DOWN DADI", UMAG, OIB 00355230535</derivirana_varijabla>
  </DomainObject.Predmet.ProtustrankaFormatedOIB>
  <DomainObject.Predmet.ProtustrankaFormatedWithAdress>
    <izvorni_sadrzaj> UDRUGA ZA OSPOSOBLJAVANJE MLADIH SA DOWN SYNDROMOM "ANAMARIJA.UP&amp;DOWN DADI", UMAG, Augustina Vivode 6, 52470 Umag</izvorni_sadrzaj>
    <derivirana_varijabla naziv="DomainObject.Predmet.ProtustrankaFormatedWithAdress_1"> UDRUGA ZA OSPOSOBLJAVANJE MLADIH SA DOWN SYNDROMOM "ANAMARIJA.UP&amp;DOWN DADI", UMAG, Augustina Vivode 6, 52470 Umag</derivirana_varijabla>
  </DomainObject.Predmet.ProtustrankaFormatedWithAdress>
  <DomainObject.Predmet.ProtustrankaFormatedWithAdressOIB>
    <izvorni_sadrzaj> UDRUGA ZA OSPOSOBLJAVANJE MLADIH SA DOWN SYNDROMOM "ANAMARIJA.UP&amp;DOWN DADI", UMAG, OIB 00355230535, Augustina Vivode 6, 52470 Umag</izvorni_sadrzaj>
    <derivirana_varijabla naziv="DomainObject.Predmet.ProtustrankaFormatedWithAdressOIB_1"> UDRUGA ZA OSPOSOBLJAVANJE MLADIH SA DOWN SYNDROMOM "ANAMARIJA.UP&amp;DOWN DADI", UMAG, OIB 00355230535, Augustina Vivode 6, 52470 Umag</derivirana_varijabla>
  </DomainObject.Predmet.ProtustrankaFormatedWithAdressOIB>
  <DomainObject.Predmet.ProtustrankaWithAdress>
    <izvorni_sadrzaj>UDRUGA ZA OSPOSOBLJAVANJE MLADIH SA DOWN SYNDROMOM "ANAMARIJA.UP&amp;DOWN DADI", UMAG Augustina Vivode 6, 52470 Umag</izvorni_sadrzaj>
    <derivirana_varijabla naziv="DomainObject.Predmet.ProtustrankaWithAdress_1">UDRUGA ZA OSPOSOBLJAVANJE MLADIH SA DOWN SYNDROMOM "ANAMARIJA.UP&amp;DOWN DADI", UMAG Augustina Vivode 6, 52470 Umag</derivirana_varijabla>
  </DomainObject.Predmet.ProtustrankaWithAdress>
  <DomainObject.Predmet.ProtustrankaWithAdressOIB>
    <izvorni_sadrzaj>UDRUGA ZA OSPOSOBLJAVANJE MLADIH SA DOWN SYNDROMOM "ANAMARIJA.UP&amp;DOWN DADI", UMAG, OIB 00355230535, Augustina Vivode 6, 52470 Umag</izvorni_sadrzaj>
    <derivirana_varijabla naziv="DomainObject.Predmet.ProtustrankaWithAdressOIB_1">UDRUGA ZA OSPOSOBLJAVANJE MLADIH SA DOWN SYNDROMOM "ANAMARIJA.UP&amp;DOWN DADI", UMAG, OIB 00355230535, Augustina Vivode 6, 52470 Umag</derivirana_varijabla>
  </DomainObject.Predmet.ProtustrankaWithAdressOIB>
  <DomainObject.Predmet.ProtustrankaNazivFormated>
    <izvorni_sadrzaj>UDRUGA ZA OSPOSOBLJAVANJE MLADIH SA DOWN SYNDROMOM "ANAMARIJA.UP&amp;DOWN DADI", UMAG</izvorni_sadrzaj>
    <derivirana_varijabla naziv="DomainObject.Predmet.ProtustrankaNazivFormated_1">UDRUGA ZA OSPOSOBLJAVANJE MLADIH SA DOWN SYNDROMOM "ANAMARIJA.UP&amp;DOWN DADI", UMAG</derivirana_varijabla>
  </DomainObject.Predmet.ProtustrankaNazivFormated>
  <DomainObject.Predmet.ProtustrankaNazivFormatedOIB>
    <izvorni_sadrzaj>UDRUGA ZA OSPOSOBLJAVANJE MLADIH SA DOWN SYNDROMOM "ANAMARIJA.UP&amp;DOWN DADI", UMAG, OIB 00355230535</izvorni_sadrzaj>
    <derivirana_varijabla naziv="DomainObject.Predmet.ProtustrankaNazivFormatedOIB_1">UDRUGA ZA OSPOSOBLJAVANJE MLADIH SA DOWN SYNDROMOM "ANAMARIJA.UP&amp;DOWN DADI", UMAG, OIB 00355230535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18385.87</izvorni_sadrzaj>
    <derivirana_varijabla naziv="DomainObject.Predmet.TrenutnaVrijednost_1">18385.87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OSPOSOBLJAVANJE MLADIH SA DOWN SYNDROMOM "ANAMARIJA.UP&amp;DOWN DADI", UMAG</item>
    </izvorni_sadrzaj>
    <derivirana_varijabla naziv="DomainObject.Predmet.ProtuStrankaListFormated_1">
      <item>UDRUGA ZA OSPOSOBLJAVANJE MLADIH SA DOWN SYNDROMOM "ANAMARIJA.UP&amp;DOWN DADI", UMAG</item>
    </derivirana_varijabla>
  </DomainObject.Predmet.ProtuStrankaListFormated>
  <DomainObject.Predmet.ProtuStrankaListFormatedOIB>
    <izvorni_sadrzaj>
      <item>UDRUGA ZA OSPOSOBLJAVANJE MLADIH SA DOWN SYNDROMOM "ANAMARIJA.UP&amp;DOWN DADI", UMAG, OIB 00355230535</item>
    </izvorni_sadrzaj>
    <derivirana_varijabla naziv="DomainObject.Predmet.ProtuStrankaListFormatedOIB_1">
      <item>UDRUGA ZA OSPOSOBLJAVANJE MLADIH SA DOWN SYNDROMOM "ANAMARIJA.UP&amp;DOWN DADI", UMAG, OIB 00355230535</item>
    </derivirana_varijabla>
  </DomainObject.Predmet.ProtuStrankaListFormatedOIB>
  <DomainObject.Predmet.ProtuStrankaListFormatedWithAdress>
    <izvorni_sadrzaj>
      <item>UDRUGA ZA OSPOSOBLJAVANJE MLADIH SA DOWN SYNDROMOM "ANAMARIJA.UP&amp;DOWN DADI", UMAG, Augustina Vivode 6, 52470 Umag</item>
    </izvorni_sadrzaj>
    <derivirana_varijabla naziv="DomainObject.Predmet.ProtuStrankaListFormatedWithAdress_1">
      <item>UDRUGA ZA OSPOSOBLJAVANJE MLADIH SA DOWN SYNDROMOM "ANAMARIJA.UP&amp;DOWN DADI", UMAG, Augustina Vivode 6, 52470 Umag</item>
    </derivirana_varijabla>
  </DomainObject.Predmet.ProtuStrankaListFormatedWithAdress>
  <DomainObject.Predmet.ProtuStrankaListFormatedWithAdressOIB>
    <izvorni_sadrzaj>
      <item>UDRUGA ZA OSPOSOBLJAVANJE MLADIH SA DOWN SYNDROMOM "ANAMARIJA.UP&amp;DOWN DADI", UMAG, OIB 00355230535, Augustina Vivode 6, 52470 Umag</item>
    </izvorni_sadrzaj>
    <derivirana_varijabla naziv="DomainObject.Predmet.ProtuStrankaListFormatedWithAdressOIB_1">
      <item>UDRUGA ZA OSPOSOBLJAVANJE MLADIH SA DOWN SYNDROMOM "ANAMARIJA.UP&amp;DOWN DADI", UMAG, OIB 00355230535, Augustina Vivode 6, 52470 Umag</item>
    </derivirana_varijabla>
  </DomainObject.Predmet.ProtuStrankaListFormatedWithAdressOIB>
  <DomainObject.Predmet.ProtuStrankaListNazivFormated>
    <izvorni_sadrzaj>
      <item>UDRUGA ZA OSPOSOBLJAVANJE MLADIH SA DOWN SYNDROMOM "ANAMARIJA.UP&amp;DOWN DADI", UMAG</item>
    </izvorni_sadrzaj>
    <derivirana_varijabla naziv="DomainObject.Predmet.ProtuStrankaListNazivFormated_1">
      <item>UDRUGA ZA OSPOSOBLJAVANJE MLADIH SA DOWN SYNDROMOM "ANAMARIJA.UP&amp;DOWN DADI", UMAG</item>
    </derivirana_varijabla>
  </DomainObject.Predmet.ProtuStrankaListNazivFormated>
  <DomainObject.Predmet.ProtuStrankaListNazivFormatedOIB>
    <izvorni_sadrzaj>
      <item>UDRUGA ZA OSPOSOBLJAVANJE MLADIH SA DOWN SYNDROMOM "ANAMARIJA.UP&amp;DOWN DADI", UMAG, OIB 00355230535</item>
    </izvorni_sadrzaj>
    <derivirana_varijabla naziv="DomainObject.Predmet.ProtuStrankaListNazivFormatedOIB_1">
      <item>UDRUGA ZA OSPOSOBLJAVANJE MLADIH SA DOWN SYNDROMOM "ANAMARIJA.UP&amp;DOWN DADI", UMAG, OIB 00355230535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OSPOSOBLJAVANJE MLADIH SA DOWN SYNDROMOM "ANAMARIJA.UP&amp;DOWN DADI", UMAG</izvorni_sadrzaj>
    <derivirana_varijabla naziv="DomainObject.Predmet.ProtustrankaIDrugi_1">UDRUGA ZA OSPOSOBLJAVANJE MLADIH SA DOWN SYNDROMOM "ANAMARIJA.UP&amp;DOWN DADI",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OSPOSOBLJAVANJE MLADIH SA DOWN SYNDROMOM "ANAMARIJA.UP&amp;DOWN DADI", UMAG, OIB 00355230535, Augustina Vivode 6, 52470 Umag</izvorni_sadrzaj>
    <derivirana_varijabla naziv="DomainObject.Predmet.ProtustrankaIDrugiAdressOIB_1">UDRUGA ZA OSPOSOBLJAVANJE MLADIH SA DOWN SYNDROMOM "ANAMARIJA.UP&amp;DOWN DADI", UMAG, OIB 00355230535, Augustina Vivode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OSPOSOBLJAVANJE MLADIH SA DOWN SYNDROMOM "ANAMARIJA.UP&amp;DOWN DADI", UMAG</item>
    </izvorni_sadrzaj>
    <derivirana_varijabla naziv="DomainObject.Predmet.SudioniciListNaziv_1">
      <item>FINANCIJSKA AGENCIJA, RC RIJEKA, PODRUŽNICA PULA, PULA</item>
      <item>UDRUGA ZA OSPOSOBLJAVANJE MLADIH SA DOWN SYNDROMOM "ANAMARIJA.UP&amp;DOWN DADI",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OSPOSOBLJAVANJE MLADIH SA DOWN SYNDROMOM "ANAMARIJA.UP&amp;DOWN DADI", UMAG, OIB 00355230535, Augustina Vivode 6,52470 Umag</item>
    </izvorni_sadrzaj>
    <derivirana_varijabla naziv="DomainObject.Predmet.SudioniciListAdressOIB_1">
      <item>FINANCIJSKA AGENCIJA, RC RIJEKA, PODRUŽNICA PULA, PULA, OIB 85821130368, Giardini 5,52100 Pula</item>
      <item>UDRUGA ZA OSPOSOBLJAVANJE MLADIH SA DOWN SYNDROMOM "ANAMARIJA.UP&amp;DOWN DADI", UMAG, OIB 00355230535, Augustina Vivode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00355230535</item>
    </izvorni_sadrzaj>
    <derivirana_varijabla naziv="DomainObject.Predmet.SudioniciListNazivOIB_1">
      <item>, OIB 85821130368</item>
      <item>, OIB 00355230535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795</properties:Words>
  <properties:Characters>4229</properties:Characters>
  <properties:Lines>93</properties:Lines>
  <properties:Paragraphs>31</properties:Paragraphs>
  <properties:TotalTime>3</properties:TotalTime>
  <properties:ScaleCrop>false</properties:ScaleCrop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2017-08-29T12:52:00Z</dcterms:created>
  <dc:creator>Morena Brajuha</dc:creator>
  <dc:description/>
  <cp:keywords/>
  <cp:lastModifiedBy>Morena Brajuha</cp:lastModifiedBy>
  <cp:lastPrinted>2017-08-30T06:13:00Z</cp:lastPrinted>
  <dcterms:modified xmlns:xsi="http://www.w3.org/2001/XMLSchema-instance" xsi:type="dcterms:W3CDTF">2017-08-30T06:13:00Z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