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7d8e" w14:paraId="53b7d8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832250">
        <w:t>421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810686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832250" w:rsidRPr="00832250">
        <w:rPr>
          <w:lang w:val="pt-BR"/>
        </w:rPr>
        <w:t>L &amp; M FINE FOOD j.d.o.o., Zagreb, Roberta Frangeša Mihanovića 6, OIB: 57622640257</w:t>
      </w:r>
      <w:r w:rsidRPr="00B7228A">
        <w:rPr>
          <w:lang w:val="pt-BR"/>
        </w:rPr>
        <w:t xml:space="preserve">, </w:t>
      </w:r>
      <w:r w:rsidR="00810686">
        <w:t>3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32250" w:rsidRPr="00832250">
        <w:rPr>
          <w:lang w:val="pt-BR"/>
        </w:rPr>
        <w:t xml:space="preserve">L &amp; M FINE FOOD j.d.o.o., Zagreb, </w:t>
      </w:r>
      <w:r w:rsidR="00832250">
        <w:rPr>
          <w:lang w:val="pt-BR"/>
        </w:rPr>
        <w:t>Roberta Frangeša Mihanovića 6,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832250">
        <w:t>11</w:t>
      </w:r>
      <w:r w:rsidR="00943C12">
        <w:t>.40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10686">
        <w:t>3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810686" w:rsidP="00F213B6" w:rsidR="00810686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C1FD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810686" w:rsidP="006B708C" w:rsidR="00810686"/>
    <w:p w:rsidRDefault="00810686" w:rsidP="006B708C" w:rsidR="00810686"/>
    <w:p w:rsidRDefault="00AC1FDA" w:rsidP="006B708C" w:rsidR="00AC1FDA"/>
    <w:p w:rsidRDefault="00AC1FDA" w:rsidP="002C6293" w:rsidR="00AC1FD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AC1FDA" w:rsidP="002C6293" w:rsidR="00AC1FDA">
      <w:pPr>
        <w:jc w:val="both"/>
      </w:pPr>
      <w:r>
        <w:t xml:space="preserve">               Katica Franjić</w:t>
      </w:r>
    </w:p>
    <w:p w:rsidRDefault="00B639DE" w:rsidP="00AC1FDA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0686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AC1FDA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F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F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F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F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F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F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F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F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M FINE FOOD j.d.o.o. zastupanog po punomoćniku Luka Vukelić</izvorni_sadrzaj>
    <derivirana_varijabla naziv="DomainObject.Predmet.ProtustrankaFormated_1">  L &amp; M FINE FOOD j.d.o.o. zastupanog po punomoćniku Luka Vukelić</derivirana_varijabla>
  </DomainObject.Predmet.ProtustrankaFormated>
  <DomainObject.Predmet.ProtustrankaFormatedOIB>
    <izvorni_sadrzaj>  L &amp; M FINE FOOD j.d.o.o., OIB 57622640257 zastupanog po punomoćniku Luka Vukelić</izvorni_sadrzaj>
    <derivirana_varijabla naziv="DomainObject.Predmet.ProtustrankaFormatedOIB_1">  L &amp; M FINE FOOD j.d.o.o., OIB 57622640257 zastupanog po punomoćniku Luka Vukelić</derivirana_varijabla>
  </DomainObject.Predmet.ProtustrankaFormatedOIB>
  <DomainObject.Predmet.ProtustrankaFormatedWithAdress>
    <izvorni_sadrzaj> L &amp; M FINE FOOD j.d.o.o., Roberta Frangeša-Mihanovića 6, 10000 Zagreb zastupanog po punomoćniku Luka Vukelić</izvorni_sadrzaj>
    <derivirana_varijabla naziv="DomainObject.Predmet.ProtustrankaFormatedWithAdress_1"> L &amp; M FINE FOOD j.d.o.o., Roberta Frangeša-Mihanovića 6, 10000 Zagreb zastupanog po punomoćniku Luka Vukelić</derivirana_varijabla>
  </DomainObject.Predmet.ProtustrankaFormatedWithAdress>
  <DomainObject.Predmet.ProtustrankaFormatedWithAdressOIB>
    <izvorni_sadrzaj> L &amp; M FINE FOOD j.d.o.o., OIB 57622640257, Roberta Frangeša-Mihanovića 6, 10000 Zagreb zastupanog po punomoćniku Luka Vukelić</izvorni_sadrzaj>
    <derivirana_varijabla naziv="DomainObject.Predmet.ProtustrankaFormatedWithAdressOIB_1"> L &amp; M FINE FOOD j.d.o.o., OIB 57622640257, Roberta Frangeša-Mihanovića 6, 10000 Zagreb zastupanog po punomoćniku Luka Vukelić</derivirana_varijabla>
  </DomainObject.Predmet.ProtustrankaFormatedWithAdressOIB>
  <DomainObject.Predmet.ProtustrankaWithAdress>
    <izvorni_sadrzaj>L &amp; M FINE FOOD j.d.o.o. Roberta Frangeša-Mihanovića 6, 10000 Zagreb</izvorni_sadrzaj>
    <derivirana_varijabla naziv="DomainObject.Predmet.ProtustrankaWithAdress_1">L &amp; M FINE FOOD j.d.o.o. Roberta Frangeša-Mihanovića 6, 10000 Zagreb</derivirana_varijabla>
  </DomainObject.Predmet.ProtustrankaWithAdress>
  <DomainObject.Predmet.ProtustrankaWithAdressOIB>
    <izvorni_sadrzaj>L &amp; M FINE FOOD j.d.o.o., OIB 57622640257, Roberta Frangeša-Mihanovića 6, 10000 Zagreb</izvorni_sadrzaj>
    <derivirana_varijabla naziv="DomainObject.Predmet.ProtustrankaWithAdressOIB_1">L &amp; M FINE FOOD j.d.o.o., OIB 57622640257, Roberta Frangeša-Mihanovića 6, 10000 Zagreb</derivirana_varijabla>
  </DomainObject.Predmet.ProtustrankaWithAdressOIB>
  <DomainObject.Predmet.ProtustrankaNazivFormated>
    <izvorni_sadrzaj>L &amp; M FINE FOOD j.d.o.o.</izvorni_sadrzaj>
    <derivirana_varijabla naziv="DomainObject.Predmet.ProtustrankaNazivFormated_1">L &amp; M FINE FOOD j.d.o.o.</derivirana_varijabla>
  </DomainObject.Predmet.ProtustrankaNazivFormated>
  <DomainObject.Predmet.ProtustrankaNazivFormatedOIB>
    <izvorni_sadrzaj>L &amp; M FINE FOOD j.d.o.o., OIB 57622640257</izvorni_sadrzaj>
    <derivirana_varijabla naziv="DomainObject.Predmet.ProtustrankaNazivFormatedOIB_1">L &amp; M FINE FOOD j.d.o.o., OIB 57622640257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Vukelić</izvorni_sadrzaj>
    <derivirana_varijabla naziv="DomainObject.Predmet.StrankaFormated_1">  FINA Regionalni centar Zagreb; Luka Vukelić</derivirana_varijabla>
  </DomainObject.Predmet.StrankaFormated>
  <DomainObject.Predmet.StrankaFormatedOIB>
    <izvorni_sadrzaj>  FINA Regionalni centar Zagreb, OIB 85821130368; Luka Vukelić, OIB 32948816015</izvorni_sadrzaj>
    <derivirana_varijabla naziv="DomainObject.Predmet.StrankaFormatedOIB_1">  FINA Regionalni centar Zagreb, OIB 85821130368; Luka Vukelić, OIB 32948816015</derivirana_varijabla>
  </DomainObject.Predmet.StrankaFormatedOIB>
  <DomainObject.Predmet.StrankaFormatedWithAdress>
    <izvorni_sadrzaj> FINA Regionalni centar Zagreb, Trg svibanjskih žrtava 1995. 1, 10000 Zagreb; Luka Vukelić, Roberta Frangeša-mihanovića 6, 10000 Zagreb</izvorni_sadrzaj>
    <derivirana_varijabla naziv="DomainObject.Predmet.StrankaFormatedWithAdress_1"> FINA Regionalni centar Zagreb, Trg svibanjskih žrtava 1995. 1, 10000 Zagreb; Luka Vukelić, Roberta Frangeša-mihanovića 6, 10000 Zagreb</derivirana_varijabla>
  </DomainObject.Predmet.StrankaFormatedWithAdress>
  <DomainObject.Predmet.StrankaFormatedWithAdressOIB>
    <izvorni_sadrzaj> FINA Regionalni centar Zagreb, OIB 85821130368, Trg svibanjskih žrtava 1995. 1, 10000 Zagreb; Luka Vukelić, OIB 32948816015, Roberta Frangeša-mihanovića 6, 10000 Zagreb</izvorni_sadrzaj>
    <derivirana_varijabla naziv="DomainObject.Predmet.StrankaFormatedWithAdressOIB_1"> FINA Regionalni centar Zagreb, OIB 85821130368, Trg svibanjskih žrtava 1995. 1, 10000 Zagreb; Luka Vukelić, OIB 32948816015, Roberta Frangeša-mihanovića 6, 10000 Zagreb</derivirana_varijabla>
  </DomainObject.Predmet.StrankaFormatedWithAdressOIB>
  <DomainObject.Predmet.StrankaWithAdress>
    <izvorni_sadrzaj>FINA Regionalni centar Zagreb Trg svibanjskih žrtava 1995. 1,10000 Zagreb,Luka Vukelić Roberta Frangeša-mihanovića 6,10000 Zagreb</izvorni_sadrzaj>
    <derivirana_varijabla naziv="DomainObject.Predmet.StrankaWithAdress_1">FINA Regionalni centar Zagreb Trg svibanjskih žrtava 1995. 1,10000 Zagreb,Luka Vukelić Roberta Frangeša-mihanovića 6,10000 Zagreb</derivirana_varijabla>
  </DomainObject.Predmet.StrankaWithAdress>
  <DomainObject.Predmet.StrankaWithAdressOIB>
    <izvorni_sadrzaj>FINA Regionalni centar Zagreb, OIB 85821130368, Trg svibanjskih žrtava 1995. 1,10000 Zagreb,Luka Vukelić, OIB 32948816015, Roberta Frangeša-mihanovića 6,10000 Zagreb</izvorni_sadrzaj>
    <derivirana_varijabla naziv="DomainObject.Predmet.StrankaWithAdressOIB_1">FINA Regionalni centar Zagreb, OIB 85821130368, Trg svibanjskih žrtava 1995. 1,10000 Zagreb,Luka Vukelić, OIB 32948816015, Roberta Frangeša-mihanovića 6,10000 Zagreb</derivirana_varijabla>
  </DomainObject.Predmet.StrankaWithAdressOIB>
  <DomainObject.Predmet.StrankaNazivFormated>
    <izvorni_sadrzaj>FINA Regionalni centar Zagreb,Luka Vukelić</izvorni_sadrzaj>
    <derivirana_varijabla naziv="DomainObject.Predmet.StrankaNazivFormated_1">FINA Regionalni centar Zagreb,Luka Vukelić</derivirana_varijabla>
  </DomainObject.Predmet.StrankaNazivFormated>
  <DomainObject.Predmet.StrankaNazivFormatedOIB>
    <izvorni_sadrzaj>FINA Regionalni centar Zagreb, OIB 85821130368,Luka Vukelić, OIB 32948816015</izvorni_sadrzaj>
    <derivirana_varijabla naziv="DomainObject.Predmet.StrankaNazivFormatedOIB_1">FINA Regionalni centar Zagreb, OIB 85821130368,Luka Vukelić, OIB 32948816015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Luka Vukelić</item>
    </izvorni_sadrzaj>
    <derivirana_varijabla naziv="DomainObject.Predmet.StrankaListFormated_1">
      <item>FINA Regionalni centar Zagreb</item>
      <item>Luka Vukelić</item>
    </derivirana_varijabla>
  </DomainObject.Predmet.StrankaListFormated>
  <DomainObject.Predmet.StrankaListFormatedOIB>
    <izvorni_sadrzaj>
      <item>FINA Regionalni centar Zagreb, OIB 85821130368</item>
      <item>Luka Vukelić, OIB 32948816015</item>
    </izvorni_sadrzaj>
    <derivirana_varijabla naziv="DomainObject.Predmet.StrankaListFormatedOIB_1">
      <item>FINA Regionalni centar Zagreb, OIB 85821130368</item>
      <item>Luka Vukelić, OIB 32948816015</item>
    </derivirana_varijabla>
  </DomainObject.Predmet.StrankaListFormatedOIB>
  <DomainObject.Predmet.StrankaListFormatedWithAdress>
    <izvorni_sadrzaj>
      <item>FINA Regionalni centar Zagreb, Trg svibanjskih žrtava 1995. 1, 10000 Zagreb</item>
      <item>Luka Vukelić, Roberta Frangeša-mihanovića 6, 10000 Zagreb</item>
    </izvorni_sadrzaj>
    <derivirana_varijabla naziv="DomainObject.Predmet.StrankaListFormatedWithAdress_1">
      <item>FINA Regionalni centar Zagreb, Trg svibanjskih žrtava 1995. 1, 10000 Zagreb</item>
      <item>Luka Vukelić, Roberta Frangeša-mihanovića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Vukelić, OIB 32948816015, Roberta Frangeša-mihanovića 6, 10000 Zagreb</item>
    </izvorni_sadrzaj>
    <derivirana_varijabla naziv="DomainObject.Predmet.StrankaListFormatedWithAdressOIB_1">
      <item>FINA Regionalni centar Zagreb, OIB 85821130368, Trg svibanjskih žrtava 1995. 1, 10000 Zagreb</item>
      <item>Luka Vukelić, OIB 32948816015, Roberta Frangeša-mihanovića 6, 10000 Zagreb</item>
    </derivirana_varijabla>
  </DomainObject.Predmet.StrankaListFormatedWithAdressOIB>
  <DomainObject.Predmet.StrankaListNazivFormated>
    <izvorni_sadrzaj>
      <item>FINA Regionalni centar Zagreb</item>
      <item>Luka Vukelić</item>
    </izvorni_sadrzaj>
    <derivirana_varijabla naziv="DomainObject.Predmet.StrankaListNazivFormated_1">
      <item>FINA Regionalni centar Zagreb</item>
      <item>Luka Vukelić</item>
    </derivirana_varijabla>
  </DomainObject.Predmet.StrankaListNazivFormated>
  <DomainObject.Predmet.StrankaListNazivFormatedOIB>
    <izvorni_sadrzaj>
      <item>FINA Regionalni centar Zagreb, OIB 85821130368</item>
      <item>Luka Vukelić, OIB 32948816015</item>
    </izvorni_sadrzaj>
    <derivirana_varijabla naziv="DomainObject.Predmet.StrankaListNazivFormatedOIB_1">
      <item>FINA Regionalni centar Zagreb, OIB 85821130368</item>
      <item>Luka Vukelić, OIB 32948816015</item>
    </derivirana_varijabla>
  </DomainObject.Predmet.StrankaListNazivFormatedOIB>
  <DomainObject.Predmet.ProtuStrankaListFormated>
    <izvorni_sadrzaj>
      <item>L &amp; M FINE FOOD j.d.o.o. zastupanog po punomoćniku Luka Vukelić</item>
    </izvorni_sadrzaj>
    <derivirana_varijabla naziv="DomainObject.Predmet.ProtuStrankaListFormated_1">
      <item>L &amp; M FINE FOOD j.d.o.o. zastupanog po punomoćniku Luka Vukelić</item>
    </derivirana_varijabla>
  </DomainObject.Predmet.ProtuStrankaListFormated>
  <DomainObject.Predmet.ProtuStrankaListFormatedOIB>
    <izvorni_sadrzaj>
      <item>L &amp; M FINE FOOD j.d.o.o., OIB 57622640257 zastupanog po punomoćniku Luka Vukelić</item>
    </izvorni_sadrzaj>
    <derivirana_varijabla naziv="DomainObject.Predmet.ProtuStrankaListFormatedOIB_1">
      <item>L &amp; M FINE FOOD j.d.o.o., OIB 57622640257 zastupanog po punomoćniku Luka Vukelić</item>
    </derivirana_varijabla>
  </DomainObject.Predmet.ProtuStrankaListFormatedOIB>
  <DomainObject.Predmet.ProtuStrankaListFormatedWithAdress>
    <izvorni_sadrzaj>
      <item>L &amp; M FINE FOOD j.d.o.o., Roberta Frangeša-Mihanovića 6, 10000 Zagreb zastupanog po punomoćniku Luka Vukelić</item>
    </izvorni_sadrzaj>
    <derivirana_varijabla naziv="DomainObject.Predmet.ProtuStrankaListFormatedWithAdress_1">
      <item>L &amp; M FINE FOOD j.d.o.o., Roberta Frangeša-Mihanovića 6, 10000 Zagreb zastupanog po punomoćniku Luka Vukelić</item>
    </derivirana_varijabla>
  </DomainObject.Predmet.ProtuStrankaListFormatedWithAdress>
  <DomainObject.Predmet.ProtuStrankaListFormatedWithAdressOIB>
    <izvorni_sadrzaj>
      <item>L &amp; M FINE FOOD j.d.o.o., OIB 57622640257, Roberta Frangeša-Mihanovića 6, 10000 Zagreb zastupanog po punomoćniku Luka Vukelić</item>
    </izvorni_sadrzaj>
    <derivirana_varijabla naziv="DomainObject.Predmet.ProtuStrankaListFormatedWithAdressOIB_1">
      <item>L &amp; M FINE FOOD j.d.o.o., OIB 57622640257, Roberta Frangeša-Mihanovića 6, 10000 Zagreb zastupanog po punomoćniku Luka Vukelić</item>
    </derivirana_varijabla>
  </DomainObject.Predmet.ProtuStrankaListFormatedWithAdressOIB>
  <DomainObject.Predmet.ProtuStrankaListNazivFormated>
    <izvorni_sadrzaj>
      <item>L &amp; M FINE FOOD j.d.o.o.</item>
    </izvorni_sadrzaj>
    <derivirana_varijabla naziv="DomainObject.Predmet.ProtuStrankaListNazivFormated_1">
      <item>L &amp; M FINE FOOD j.d.o.o.</item>
    </derivirana_varijabla>
  </DomainObject.Predmet.ProtuStrankaListNazivFormated>
  <DomainObject.Predmet.ProtuStrankaListNazivFormatedOIB>
    <izvorni_sadrzaj>
      <item>L &amp; M FINE FOOD j.d.o.o., OIB 57622640257</item>
    </izvorni_sadrzaj>
    <derivirana_varijabla naziv="DomainObject.Predmet.ProtuStrankaListNazivFormatedOIB_1">
      <item>L &amp; M FINE FOOD j.d.o.o., OIB 57622640257</item>
    </derivirana_varijabla>
  </DomainObject.Predmet.ProtuStrankaListNazivFormatedOIB>
  <DomainObject.Predmet.OstaliListFormated>
    <izvorni_sadrzaj>
      <item>RBA d.d.</item>
      <item>Luka Vukelić punomoćnik sudionika u postupku L &amp; M FINE FOOD j.d.o.o.</item>
    </izvorni_sadrzaj>
    <derivirana_varijabla naziv="DomainObject.Predmet.OstaliListFormated_1">
      <item>RBA d.d.</item>
      <item>Luka Vukelić punomoćnik sudionika u postupku L &amp; M FINE FOOD j.d.o.o.</item>
    </derivirana_varijabla>
  </DomainObject.Predmet.OstaliListFormated>
  <DomainObject.Predmet.OstaliListFormatedOIB>
    <izvorni_sadrzaj>
      <item>RBA d.d.</item>
      <item>Luka Vukelić, OIB 32948816015 punomoćnik sudionika u postupku L &amp; M FINE FOOD j.d.o.o.</item>
    </izvorni_sadrzaj>
    <derivirana_varijabla naziv="DomainObject.Predmet.OstaliListFormatedOIB_1">
      <item>RBA d.d.</item>
      <item>Luka Vukelić, OIB 32948816015 punomoćnik sudionika u postupku L &amp; M FINE FOOD j.d.o.o.</item>
    </derivirana_varijabla>
  </DomainObject.Predmet.OstaliListFormatedOIB>
  <DomainObject.Predmet.OstaliListFormatedWithAdress>
    <izvorni_sadrzaj>
      <item>RBA d.d., Magazinska cesta 69, 10000 Zagreb</item>
      <item>Luka Vukelić, Roberta Frangeša-mihanovića 6, 10000 Zagreb punomoćnik sudionika u postupku L &amp; M FINE FOOD j.d.o.o.</item>
    </izvorni_sadrzaj>
    <derivirana_varijabla naziv="DomainObject.Predmet.OstaliListFormatedWithAdress_1">
      <item>RBA d.d., Magazinska cesta 69, 10000 Zagreb</item>
      <item>Luka Vukelić, Roberta Frangeša-mihanovića 6, 10000 Zagreb punomoćnik sudionika u postupku L &amp; M FINE FOOD j.d.o.o.</item>
    </derivirana_varijabla>
  </DomainObject.Predmet.OstaliListFormatedWithAdress>
  <DomainObject.Predmet.OstaliListFormatedWithAdressOIB>
    <izvorni_sadrzaj>
      <item>RBA d.d., Magazinska cesta 69, 10000 Zagreb</item>
      <item>Luka Vukelić, OIB 32948816015, Roberta Frangeša-mihanovića 6, 10000 Zagreb punomoćnik sudionika u postupku L &amp; M FINE FOOD j.d.o.o.</item>
    </izvorni_sadrzaj>
    <derivirana_varijabla naziv="DomainObject.Predmet.OstaliListFormatedWithAdressOIB_1">
      <item>RBA d.d., Magazinska cesta 69, 10000 Zagreb</item>
      <item>Luka Vukelić, OIB 32948816015, Roberta Frangeša-mihanovića 6, 10000 Zagreb punomoćnik sudionika u postupku L &amp; M FINE FOOD j.d.o.o.</item>
    </derivirana_varijabla>
  </DomainObject.Predmet.OstaliListFormatedWithAdressOIB>
  <DomainObject.Predmet.OstaliListNazivFormated>
    <izvorni_sadrzaj>
      <item>RBA d.d.</item>
      <item>Luka Vukelić</item>
    </izvorni_sadrzaj>
    <derivirana_varijabla naziv="DomainObject.Predmet.OstaliListNazivFormated_1">
      <item>RBA d.d.</item>
      <item>Luka Vukelić</item>
    </derivirana_varijabla>
  </DomainObject.Predmet.OstaliListNazivFormated>
  <DomainObject.Predmet.OstaliListNazivFormatedOIB>
    <izvorni_sadrzaj>
      <item>RBA d.d.</item>
      <item>Luka Vukelić, OIB 32948816015</item>
    </izvorni_sadrzaj>
    <derivirana_varijabla naziv="DomainObject.Predmet.OstaliListNazivFormatedOIB_1">
      <item>RBA d.d.</item>
      <item>Luka Vukelić, OIB 32948816015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 &amp; M FINE FOOD j.d.o.o.</izvorni_sadrzaj>
    <derivirana_varijabla naziv="DomainObject.Predmet.ProtustrankaIDrugi_1">L &amp; M FINE FOOD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 &amp; M FINE FOOD j.d.o.o., OIB 57622640257, Roberta Frangeša-Mihanovića 6, 10000 Zagreb</izvorni_sadrzaj>
    <derivirana_varijabla naziv="DomainObject.Predmet.ProtustrankaIDrugiAdressOIB_1">L &amp; M FINE FOOD j.d.o.o., OIB 57622640257,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M FINE FOOD j.d.o.o.</item>
      <item>FINA Regionalni centar Zagreb</item>
      <item>RBA d.d.</item>
      <item>Luka Vukelić</item>
      <item>Luka Vukelić</item>
    </izvorni_sadrzaj>
    <derivirana_varijabla naziv="DomainObject.Predmet.SudioniciListNaziv_1">
      <item>L &amp; M FINE FOOD j.d.o.o.</item>
      <item>FINA Regionalni centar Zagreb</item>
      <item>RBA d.d.</item>
      <item>Luka Vukelić</item>
      <item>Luka Vukelić</item>
    </derivirana_varijabla>
  </DomainObject.Predmet.SudioniciListNaziv>
  <DomainObject.Predmet.SudioniciListAdressOIB>
    <izvorni_sadrzaj>
      <item>L &amp; M FINE FOOD j.d.o.o., OIB 57622640257, Roberta Frangeša-Mihanovića 6,10000 Zagreb</item>
      <item>FINA Regionalni centar Zagreb, OIB 85821130368, Trg svibanjskih žrtava 1995. 1,10000 Zagreb</item>
      <item>RBA d.d., Magazinska cesta 69,10000 Zagreb</item>
      <item>Luka Vukelić, OIB 32948816015, Roberta Frangeša-mihanovića 6,10000 Zagreb</item>
      <item>Luka Vukelić, OIB 32948816015, Roberta Frangeša-mihanovića 6,10000 Zagreb</item>
    </izvorni_sadrzaj>
    <derivirana_varijabla naziv="DomainObject.Predmet.SudioniciListAdressOIB_1">
      <item>L &amp; M FINE FOOD j.d.o.o., OIB 57622640257, Roberta Frangeša-Mihanovića 6,10000 Zagreb</item>
      <item>FINA Regionalni centar Zagreb, OIB 85821130368, Trg svibanjskih žrtava 1995. 1,10000 Zagreb</item>
      <item>RBA d.d., Magazinska cesta 69,10000 Zagreb</item>
      <item>Luka Vukelić, OIB 32948816015, Roberta Frangeša-mihanovića 6,10000 Zagreb</item>
      <item>Luka Vukelić, OIB 32948816015, Roberta Frangeša-mihanovića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57622640257</item>
      <item>, OIB 85821130368</item>
      <item>, OIB null</item>
      <item>, OIB 32948816015</item>
      <item>, OIB 32948816015</item>
    </izvorni_sadrzaj>
    <derivirana_varijabla naziv="DomainObject.Predmet.SudioniciListNazivOIB_1">
      <item>, OIB 57622640257</item>
      <item>, OIB 85821130368</item>
      <item>, OIB null</item>
      <item>, OIB 32948816015</item>
      <item>, OIB 32948816015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859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2017-05-02T13:19:00Z</dcterms:created>
  <dc:creator>nmarkovic</dc:creator>
  <cp:lastModifiedBy>Katica Franjić</cp:lastModifiedBy>
  <cp:lastPrinted>2017-05-03T13:12:00Z</cp:lastPrinted>
  <dcterms:modified xmlns:xsi="http://www.w3.org/2001/XMLSchema-instance" xsi:type="dcterms:W3CDTF">2017-05-03T13:13:00Z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