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815f" w14:paraId="f62815f" w:rsidRDefault="008C43CA" w:rsidP="000357FD" w:rsidR="000357FD" w:rsidRPr="0078355D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 w:rsidRPr="0078355D">
        <w:rPr>
          <w:noProof/>
          <w:sz w:val="24"/>
          <w:szCs w:val="24"/>
          <w:lang w:val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7FD" w:rsidRPr="0078355D">
        <w:rPr>
          <w:bCs/>
          <w:sz w:val="24"/>
          <w:szCs w:val="24"/>
          <w:lang w:val="hr-HR"/>
        </w:rPr>
        <w:tab/>
      </w:r>
    </w:p>
    <w:p w:rsidRDefault="000357FD" w:rsidP="000357FD" w:rsidR="000357FD" w:rsidRPr="0078355D">
      <w:pPr>
        <w:rPr>
          <w:sz w:val="24"/>
          <w:szCs w:val="24"/>
          <w:lang w:val="hr-HR"/>
        </w:rPr>
      </w:pPr>
    </w:p>
    <w:p w:rsidRDefault="000357FD" w:rsidP="000357FD" w:rsidR="000357FD" w:rsidRPr="0078355D">
      <w:pPr>
        <w:ind w:firstLine="720"/>
        <w:rPr>
          <w:b/>
          <w:sz w:val="24"/>
          <w:szCs w:val="24"/>
          <w:lang w:val="hr-HR"/>
        </w:rPr>
      </w:pPr>
    </w:p>
    <w:p w:rsidRDefault="000357FD" w:rsidP="000357FD" w:rsidR="000357FD" w:rsidRPr="0078355D">
      <w:pPr>
        <w:ind w:firstLine="720"/>
        <w:rPr>
          <w:b/>
          <w:sz w:val="24"/>
          <w:szCs w:val="24"/>
          <w:lang w:val="hr-HR"/>
        </w:rPr>
      </w:pPr>
    </w:p>
    <w:p w:rsidRDefault="000357FD" w:rsidP="000357FD" w:rsidR="000357FD" w:rsidRPr="0078355D">
      <w:pPr>
        <w:rPr>
          <w:b/>
          <w:sz w:val="24"/>
          <w:szCs w:val="24"/>
          <w:lang w:val="hr-HR"/>
        </w:rPr>
      </w:pPr>
      <w:r w:rsidRPr="0078355D">
        <w:rPr>
          <w:b/>
          <w:sz w:val="24"/>
          <w:szCs w:val="24"/>
          <w:lang w:val="hr-HR"/>
        </w:rPr>
        <w:t xml:space="preserve">       REPUBLIKA HRVATSKA</w:t>
      </w:r>
    </w:p>
    <w:p w:rsidRDefault="000357FD" w:rsidP="000357FD" w:rsidR="000357FD" w:rsidRPr="0078355D">
      <w:pPr>
        <w:rPr>
          <w:b/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>TRGOVAČKI SUD U VARAŽDINU</w:t>
      </w:r>
    </w:p>
    <w:p w:rsidRDefault="000357FD" w:rsidP="000357FD" w:rsidR="000357FD" w:rsidRPr="0078355D">
      <w:pPr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                 Braće Radića 2</w:t>
      </w:r>
    </w:p>
    <w:p w:rsidRDefault="002D060B" w:rsidP="00706514" w:rsidR="002D060B" w:rsidRPr="0078355D">
      <w:pPr>
        <w:rPr>
          <w:sz w:val="24"/>
          <w:szCs w:val="24"/>
          <w:lang w:val="hr-HR"/>
        </w:rPr>
      </w:pPr>
    </w:p>
    <w:p w:rsidRDefault="00240D13" w:rsidP="00240D13" w:rsidR="00240D13" w:rsidRPr="0078355D">
      <w:pPr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                                       </w:t>
      </w:r>
      <w:r w:rsidR="000357FD" w:rsidRPr="0078355D">
        <w:rPr>
          <w:sz w:val="24"/>
          <w:szCs w:val="24"/>
          <w:lang w:val="hr-HR"/>
        </w:rPr>
        <w:t xml:space="preserve">                                 </w:t>
      </w:r>
      <w:r w:rsidRPr="0078355D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D060B" w:rsidP="002D060B" w:rsidR="002D060B" w:rsidRPr="0078355D">
      <w:pPr>
        <w:pStyle w:val="ABCNaslov"/>
        <w:spacing w:after="0" w:before="0"/>
      </w:pPr>
      <w:r w:rsidRPr="0078355D">
        <w:t>REPUBLIKA HRVATSKA</w:t>
      </w:r>
    </w:p>
    <w:p w:rsidRDefault="002D060B" w:rsidP="002D060B" w:rsidR="002D060B" w:rsidRPr="0078355D">
      <w:pPr>
        <w:rPr>
          <w:sz w:val="24"/>
          <w:szCs w:val="24"/>
          <w:lang w:eastAsia="en-US" w:val="hr-HR"/>
        </w:rPr>
      </w:pPr>
    </w:p>
    <w:p w:rsidRDefault="002D060B" w:rsidP="002D060B" w:rsidR="002D060B" w:rsidRPr="0078355D">
      <w:pPr>
        <w:pStyle w:val="ABCNaslov"/>
        <w:spacing w:after="0" w:before="0"/>
      </w:pPr>
      <w:r w:rsidRPr="0078355D">
        <w:t>rješenje</w:t>
      </w:r>
    </w:p>
    <w:p w:rsidRDefault="00324F1A" w:rsidP="00324F1A" w:rsidR="00324F1A" w:rsidRPr="0078355D">
      <w:pPr>
        <w:rPr>
          <w:sz w:val="24"/>
          <w:szCs w:val="24"/>
          <w:lang w:eastAsia="en-US" w:val="hr-HR"/>
        </w:rPr>
      </w:pPr>
    </w:p>
    <w:p w:rsidRDefault="002D060B" w:rsidP="002D060B" w:rsidR="002D060B" w:rsidRPr="0078355D">
      <w:pPr>
        <w:rPr>
          <w:sz w:val="24"/>
          <w:szCs w:val="24"/>
          <w:lang w:val="hr-HR"/>
        </w:rPr>
      </w:pPr>
    </w:p>
    <w:p w:rsidRDefault="00841BAB" w:rsidP="00841BAB" w:rsidR="00841BAB" w:rsidRPr="0078355D">
      <w:pPr>
        <w:ind w:firstLine="708"/>
        <w:jc w:val="both"/>
        <w:rPr>
          <w:sz w:val="24"/>
          <w:szCs w:val="24"/>
        </w:rPr>
      </w:pPr>
      <w:r w:rsidRPr="0078355D">
        <w:rPr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JASNA PAVLEKOVIĆ d.o.o., Trnovec 11, Trnovec, OIB: 56988286026, 3. svibnja 2017. </w:t>
      </w:r>
    </w:p>
    <w:p w:rsidRDefault="00FD0492" w:rsidP="0083743F" w:rsidR="00FD0492" w:rsidRPr="0078355D">
      <w:pPr>
        <w:jc w:val="both"/>
        <w:rPr>
          <w:b/>
          <w:sz w:val="24"/>
          <w:szCs w:val="24"/>
          <w:lang w:val="hr-HR"/>
        </w:rPr>
      </w:pPr>
    </w:p>
    <w:p w:rsidRDefault="00324F1A" w:rsidP="0083743F" w:rsidR="00324F1A" w:rsidRPr="0078355D">
      <w:pPr>
        <w:jc w:val="both"/>
        <w:rPr>
          <w:b/>
          <w:sz w:val="24"/>
          <w:szCs w:val="24"/>
          <w:lang w:val="hr-HR"/>
        </w:rPr>
      </w:pPr>
    </w:p>
    <w:p w:rsidRDefault="00240D13" w:rsidP="00240D13" w:rsidR="00240D13" w:rsidRPr="0078355D">
      <w:pPr>
        <w:jc w:val="center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>r i j e š i o   j e :</w:t>
      </w:r>
    </w:p>
    <w:p w:rsidRDefault="00324F1A" w:rsidP="00240D13" w:rsidR="00324F1A" w:rsidRPr="0078355D">
      <w:pPr>
        <w:jc w:val="center"/>
        <w:rPr>
          <w:sz w:val="24"/>
          <w:szCs w:val="24"/>
          <w:lang w:val="hr-HR"/>
        </w:rPr>
      </w:pPr>
    </w:p>
    <w:p w:rsidRDefault="006A1A8D" w:rsidP="00240D13" w:rsidR="006A1A8D" w:rsidRPr="0078355D">
      <w:pPr>
        <w:jc w:val="center"/>
        <w:rPr>
          <w:sz w:val="24"/>
          <w:szCs w:val="24"/>
          <w:lang w:val="hr-HR"/>
        </w:rPr>
      </w:pPr>
    </w:p>
    <w:p w:rsidRDefault="0066127C" w:rsidP="00790C23" w:rsidR="00820C0D" w:rsidRPr="0078355D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Ispravlja se </w:t>
      </w:r>
      <w:r w:rsidR="006D0F49" w:rsidRPr="0078355D">
        <w:rPr>
          <w:sz w:val="24"/>
          <w:szCs w:val="24"/>
          <w:lang w:val="hr-HR"/>
        </w:rPr>
        <w:t xml:space="preserve">ovosudno rješenje broj </w:t>
      </w:r>
      <w:r w:rsidR="00B40BC6" w:rsidRPr="0078355D">
        <w:rPr>
          <w:sz w:val="24"/>
          <w:szCs w:val="24"/>
          <w:lang w:val="hr-HR"/>
        </w:rPr>
        <w:t xml:space="preserve">4 </w:t>
      </w:r>
      <w:r w:rsidR="00D15D73" w:rsidRPr="0078355D">
        <w:rPr>
          <w:sz w:val="24"/>
          <w:szCs w:val="24"/>
        </w:rPr>
        <w:t>St-</w:t>
      </w:r>
      <w:r w:rsidR="00841BAB" w:rsidRPr="0078355D">
        <w:rPr>
          <w:sz w:val="24"/>
          <w:szCs w:val="24"/>
        </w:rPr>
        <w:t>723/16-21</w:t>
      </w:r>
      <w:r w:rsidR="00D15D73" w:rsidRPr="0078355D">
        <w:rPr>
          <w:sz w:val="24"/>
          <w:szCs w:val="24"/>
        </w:rPr>
        <w:t xml:space="preserve"> </w:t>
      </w:r>
      <w:r w:rsidR="00B40BC6" w:rsidRPr="0078355D">
        <w:rPr>
          <w:sz w:val="24"/>
          <w:szCs w:val="24"/>
          <w:lang w:val="hr-HR"/>
        </w:rPr>
        <w:t xml:space="preserve">od </w:t>
      </w:r>
      <w:r w:rsidR="00841BAB" w:rsidRPr="0078355D">
        <w:rPr>
          <w:sz w:val="24"/>
          <w:szCs w:val="24"/>
        </w:rPr>
        <w:t>28. travnja</w:t>
      </w:r>
      <w:r w:rsidR="00D15D73" w:rsidRPr="0078355D">
        <w:rPr>
          <w:sz w:val="24"/>
          <w:szCs w:val="24"/>
        </w:rPr>
        <w:t xml:space="preserve"> 2017</w:t>
      </w:r>
      <w:r w:rsidR="00B40BC6" w:rsidRPr="0078355D">
        <w:rPr>
          <w:sz w:val="24"/>
          <w:szCs w:val="24"/>
          <w:lang w:val="hr-HR"/>
        </w:rPr>
        <w:t>.</w:t>
      </w:r>
      <w:r w:rsidR="00C772D2" w:rsidRPr="0078355D">
        <w:rPr>
          <w:sz w:val="24"/>
          <w:szCs w:val="24"/>
          <w:lang w:val="hr-HR"/>
        </w:rPr>
        <w:t xml:space="preserve"> tako da </w:t>
      </w:r>
      <w:r w:rsidR="00790C23" w:rsidRPr="0078355D">
        <w:rPr>
          <w:sz w:val="24"/>
          <w:szCs w:val="24"/>
          <w:lang w:val="hr-HR"/>
        </w:rPr>
        <w:t xml:space="preserve">u </w:t>
      </w:r>
      <w:r w:rsidR="00841BAB" w:rsidRPr="0078355D">
        <w:rPr>
          <w:sz w:val="24"/>
          <w:szCs w:val="24"/>
          <w:lang w:val="hr-HR"/>
        </w:rPr>
        <w:t xml:space="preserve">1. točki izreke </w:t>
      </w:r>
      <w:r w:rsidR="00790C23" w:rsidRPr="0078355D">
        <w:rPr>
          <w:sz w:val="24"/>
          <w:szCs w:val="24"/>
          <w:lang w:val="hr-HR"/>
        </w:rPr>
        <w:t xml:space="preserve">rješenja, red </w:t>
      </w:r>
      <w:r w:rsidR="00D15D73" w:rsidRPr="0078355D">
        <w:rPr>
          <w:sz w:val="24"/>
          <w:szCs w:val="24"/>
          <w:lang w:val="hr-HR"/>
        </w:rPr>
        <w:t>prvi</w:t>
      </w:r>
      <w:r w:rsidR="00790C23" w:rsidRPr="0078355D">
        <w:rPr>
          <w:sz w:val="24"/>
          <w:szCs w:val="24"/>
          <w:lang w:val="hr-HR"/>
        </w:rPr>
        <w:t xml:space="preserve">, iza riječi </w:t>
      </w:r>
      <w:r w:rsidR="003618F9" w:rsidRPr="0078355D">
        <w:rPr>
          <w:sz w:val="24"/>
          <w:szCs w:val="24"/>
          <w:lang w:val="hr-HR"/>
        </w:rPr>
        <w:t>"</w:t>
      </w:r>
      <w:r w:rsidR="00841BAB" w:rsidRPr="0078355D">
        <w:rPr>
          <w:sz w:val="24"/>
          <w:szCs w:val="24"/>
        </w:rPr>
        <w:t>dužnikom</w:t>
      </w:r>
      <w:r w:rsidR="003618F9" w:rsidRPr="0078355D">
        <w:rPr>
          <w:sz w:val="24"/>
          <w:szCs w:val="24"/>
        </w:rPr>
        <w:t>"</w:t>
      </w:r>
      <w:r w:rsidR="00841BAB" w:rsidRPr="0078355D">
        <w:rPr>
          <w:sz w:val="24"/>
          <w:szCs w:val="24"/>
        </w:rPr>
        <w:t xml:space="preserve"> </w:t>
      </w:r>
      <w:r w:rsidR="00790C23" w:rsidRPr="0078355D">
        <w:rPr>
          <w:sz w:val="24"/>
          <w:szCs w:val="24"/>
          <w:lang w:val="hr-HR"/>
        </w:rPr>
        <w:t xml:space="preserve">umjesto </w:t>
      </w:r>
      <w:r w:rsidR="00841BAB" w:rsidRPr="0078355D">
        <w:rPr>
          <w:sz w:val="24"/>
          <w:szCs w:val="24"/>
          <w:lang w:val="hr-HR"/>
        </w:rPr>
        <w:t xml:space="preserve">riječi: </w:t>
      </w:r>
      <w:r w:rsidR="00841BAB" w:rsidRPr="0078355D">
        <w:rPr>
          <w:sz w:val="24"/>
          <w:szCs w:val="24"/>
        </w:rPr>
        <w:t xml:space="preserve">PAVLEKOVIĆ d.o.o. </w:t>
      </w:r>
    </w:p>
    <w:p w:rsidRDefault="00820C0D" w:rsidP="00820C0D" w:rsidR="00820C0D" w:rsidRPr="0078355D">
      <w:pPr>
        <w:jc w:val="both"/>
        <w:rPr>
          <w:sz w:val="24"/>
          <w:szCs w:val="24"/>
          <w:lang w:val="hr-HR"/>
        </w:rPr>
      </w:pPr>
    </w:p>
    <w:p w:rsidRDefault="00376066" w:rsidP="00820C0D" w:rsidR="00376066" w:rsidRPr="0078355D">
      <w:pPr>
        <w:jc w:val="both"/>
        <w:rPr>
          <w:b/>
          <w:sz w:val="24"/>
          <w:szCs w:val="24"/>
          <w:u w:val="single"/>
          <w:lang w:val="hr-HR"/>
        </w:rPr>
      </w:pPr>
      <w:r w:rsidRPr="0078355D">
        <w:rPr>
          <w:b/>
          <w:sz w:val="24"/>
          <w:szCs w:val="24"/>
          <w:u w:val="single"/>
          <w:lang w:val="hr-HR"/>
        </w:rPr>
        <w:t>ispravno treba</w:t>
      </w:r>
      <w:r w:rsidR="00841BAB" w:rsidRPr="0078355D">
        <w:rPr>
          <w:b/>
          <w:sz w:val="24"/>
          <w:szCs w:val="24"/>
          <w:u w:val="single"/>
          <w:lang w:val="hr-HR"/>
        </w:rPr>
        <w:t xml:space="preserve"> stajati</w:t>
      </w:r>
      <w:r w:rsidRPr="0078355D">
        <w:rPr>
          <w:b/>
          <w:sz w:val="24"/>
          <w:szCs w:val="24"/>
          <w:u w:val="single"/>
          <w:lang w:val="hr-HR"/>
        </w:rPr>
        <w:t xml:space="preserve"> </w:t>
      </w:r>
      <w:r w:rsidR="00841BAB" w:rsidRPr="0078355D">
        <w:rPr>
          <w:b/>
          <w:sz w:val="24"/>
          <w:szCs w:val="24"/>
          <w:u w:val="single"/>
          <w:lang w:val="hr-HR"/>
        </w:rPr>
        <w:t>"JASNA PAVLEKOVIĆ d.o.o."</w:t>
      </w:r>
    </w:p>
    <w:p w:rsidRDefault="003618F9" w:rsidP="003618F9" w:rsidR="003618F9" w:rsidRPr="0078355D">
      <w:pPr>
        <w:jc w:val="center"/>
        <w:rPr>
          <w:sz w:val="24"/>
          <w:szCs w:val="24"/>
          <w:lang w:val="hr-HR"/>
        </w:rPr>
      </w:pPr>
    </w:p>
    <w:p w:rsidRDefault="003618F9" w:rsidP="003618F9" w:rsidR="003618F9" w:rsidRPr="0078355D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Ispravlja se ovosudno rješenje broj 4 </w:t>
      </w:r>
      <w:r w:rsidRPr="0078355D">
        <w:rPr>
          <w:sz w:val="24"/>
          <w:szCs w:val="24"/>
        </w:rPr>
        <w:t xml:space="preserve">St-723/16-21 </w:t>
      </w:r>
      <w:r w:rsidRPr="0078355D">
        <w:rPr>
          <w:sz w:val="24"/>
          <w:szCs w:val="24"/>
          <w:lang w:val="hr-HR"/>
        </w:rPr>
        <w:t xml:space="preserve">od </w:t>
      </w:r>
      <w:r w:rsidRPr="0078355D">
        <w:rPr>
          <w:sz w:val="24"/>
          <w:szCs w:val="24"/>
        </w:rPr>
        <w:t>28. travnja 2017</w:t>
      </w:r>
      <w:r w:rsidRPr="0078355D">
        <w:rPr>
          <w:sz w:val="24"/>
          <w:szCs w:val="24"/>
          <w:lang w:val="hr-HR"/>
        </w:rPr>
        <w:t>. tako da u 3. točki izreke rješenja, red prvi, iza riječi "</w:t>
      </w:r>
      <w:r w:rsidRPr="0078355D">
        <w:rPr>
          <w:sz w:val="24"/>
          <w:szCs w:val="24"/>
        </w:rPr>
        <w:t xml:space="preserve">dužnikom" </w:t>
      </w:r>
      <w:r w:rsidRPr="0078355D">
        <w:rPr>
          <w:sz w:val="24"/>
          <w:szCs w:val="24"/>
          <w:lang w:val="hr-HR"/>
        </w:rPr>
        <w:t xml:space="preserve">umjesto riječi: </w:t>
      </w:r>
      <w:r w:rsidRPr="0078355D">
        <w:rPr>
          <w:sz w:val="24"/>
          <w:szCs w:val="24"/>
        </w:rPr>
        <w:t xml:space="preserve">PAVLEKOVIĆ d.o.o. </w:t>
      </w:r>
    </w:p>
    <w:p w:rsidRDefault="003618F9" w:rsidP="003618F9" w:rsidR="003618F9" w:rsidRPr="0078355D">
      <w:pPr>
        <w:jc w:val="both"/>
        <w:rPr>
          <w:sz w:val="24"/>
          <w:szCs w:val="24"/>
          <w:lang w:val="hr-HR"/>
        </w:rPr>
      </w:pPr>
    </w:p>
    <w:p w:rsidRDefault="003618F9" w:rsidP="003618F9" w:rsidR="003618F9" w:rsidRPr="0078355D">
      <w:pPr>
        <w:jc w:val="both"/>
        <w:rPr>
          <w:b/>
          <w:sz w:val="24"/>
          <w:szCs w:val="24"/>
          <w:u w:val="single"/>
          <w:lang w:val="hr-HR"/>
        </w:rPr>
      </w:pPr>
      <w:r w:rsidRPr="0078355D">
        <w:rPr>
          <w:b/>
          <w:sz w:val="24"/>
          <w:szCs w:val="24"/>
          <w:u w:val="single"/>
          <w:lang w:val="hr-HR"/>
        </w:rPr>
        <w:t>ispravno treba stajati "JASNA PAVLEKOVIĆ d.o.o."</w:t>
      </w:r>
    </w:p>
    <w:p w:rsidRDefault="003618F9" w:rsidP="003618F9" w:rsidR="003618F9" w:rsidRPr="0078355D">
      <w:pPr>
        <w:jc w:val="both"/>
        <w:rPr>
          <w:b/>
          <w:sz w:val="24"/>
          <w:szCs w:val="24"/>
          <w:u w:val="single"/>
          <w:lang w:val="hr-HR"/>
        </w:rPr>
      </w:pPr>
    </w:p>
    <w:p w:rsidRDefault="003618F9" w:rsidP="003618F9" w:rsidR="003618F9" w:rsidRPr="0078355D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Ispravlja se ovosudno rješenje broj 4 </w:t>
      </w:r>
      <w:r w:rsidRPr="0078355D">
        <w:rPr>
          <w:sz w:val="24"/>
          <w:szCs w:val="24"/>
        </w:rPr>
        <w:t xml:space="preserve">St-723/16-21 </w:t>
      </w:r>
      <w:r w:rsidRPr="0078355D">
        <w:rPr>
          <w:sz w:val="24"/>
          <w:szCs w:val="24"/>
          <w:lang w:val="hr-HR"/>
        </w:rPr>
        <w:t xml:space="preserve">od </w:t>
      </w:r>
      <w:r w:rsidRPr="0078355D">
        <w:rPr>
          <w:sz w:val="24"/>
          <w:szCs w:val="24"/>
        </w:rPr>
        <w:t>28. travnja 2017</w:t>
      </w:r>
      <w:r w:rsidRPr="0078355D">
        <w:rPr>
          <w:sz w:val="24"/>
          <w:szCs w:val="24"/>
          <w:lang w:val="hr-HR"/>
        </w:rPr>
        <w:t>. tako da u 5. točki izreke rješenja, red prvi, iza riječi "</w:t>
      </w:r>
      <w:r w:rsidRPr="0078355D">
        <w:rPr>
          <w:sz w:val="24"/>
          <w:szCs w:val="24"/>
        </w:rPr>
        <w:t xml:space="preserve">dužnikom" </w:t>
      </w:r>
      <w:r w:rsidRPr="0078355D">
        <w:rPr>
          <w:sz w:val="24"/>
          <w:szCs w:val="24"/>
          <w:lang w:val="hr-HR"/>
        </w:rPr>
        <w:t xml:space="preserve">umjesto riječi: </w:t>
      </w:r>
      <w:r w:rsidRPr="0078355D">
        <w:rPr>
          <w:sz w:val="24"/>
          <w:szCs w:val="24"/>
        </w:rPr>
        <w:t xml:space="preserve">PAVLEKOVIĆ d.o.o. </w:t>
      </w:r>
    </w:p>
    <w:p w:rsidRDefault="003618F9" w:rsidP="003618F9" w:rsidR="003618F9" w:rsidRPr="0078355D">
      <w:pPr>
        <w:jc w:val="both"/>
        <w:rPr>
          <w:sz w:val="24"/>
          <w:szCs w:val="24"/>
          <w:lang w:val="hr-HR"/>
        </w:rPr>
      </w:pPr>
    </w:p>
    <w:p w:rsidRDefault="003618F9" w:rsidP="003618F9" w:rsidR="003618F9" w:rsidRPr="0078355D">
      <w:pPr>
        <w:jc w:val="both"/>
        <w:rPr>
          <w:b/>
          <w:sz w:val="24"/>
          <w:szCs w:val="24"/>
          <w:u w:val="single"/>
          <w:lang w:val="hr-HR"/>
        </w:rPr>
      </w:pPr>
      <w:r w:rsidRPr="0078355D">
        <w:rPr>
          <w:b/>
          <w:sz w:val="24"/>
          <w:szCs w:val="24"/>
          <w:u w:val="single"/>
          <w:lang w:val="hr-HR"/>
        </w:rPr>
        <w:t>ispravno treba stajati "JASNA PAVLEKOVIĆ d.o.o."</w:t>
      </w:r>
    </w:p>
    <w:p w:rsidRDefault="00376066" w:rsidP="00376066" w:rsidR="00376066" w:rsidRPr="0078355D">
      <w:pPr>
        <w:jc w:val="both"/>
        <w:rPr>
          <w:sz w:val="24"/>
          <w:szCs w:val="24"/>
          <w:lang w:val="hr-HR"/>
        </w:rPr>
      </w:pPr>
    </w:p>
    <w:p w:rsidRDefault="00B93E6E" w:rsidP="00324F1A" w:rsidR="00324F1A" w:rsidRPr="0078355D">
      <w:pPr>
        <w:pStyle w:val="Odlomakpopisa"/>
        <w:numPr>
          <w:ilvl w:val="0"/>
          <w:numId w:val="4"/>
        </w:numPr>
        <w:tabs>
          <w:tab w:pos="1428" w:val="clear"/>
          <w:tab w:pos="709" w:val="num"/>
        </w:tabs>
        <w:ind w:firstLine="0" w:left="0"/>
        <w:jc w:val="both"/>
        <w:rPr>
          <w:rFonts w:cs="Times New Roman"/>
        </w:rPr>
      </w:pPr>
      <w:r w:rsidRPr="0078355D">
        <w:rPr>
          <w:rFonts w:cs="Times New Roman"/>
        </w:rPr>
        <w:t>U preostalom dijelu</w:t>
      </w:r>
      <w:r w:rsidR="00376066" w:rsidRPr="0078355D">
        <w:rPr>
          <w:rFonts w:cs="Times New Roman"/>
        </w:rPr>
        <w:t>,</w:t>
      </w:r>
      <w:r w:rsidRPr="0078355D">
        <w:rPr>
          <w:rFonts w:cs="Times New Roman"/>
        </w:rPr>
        <w:t xml:space="preserve"> </w:t>
      </w:r>
      <w:r w:rsidR="006D0F49" w:rsidRPr="0078355D">
        <w:rPr>
          <w:rFonts w:cs="Times New Roman"/>
        </w:rPr>
        <w:t xml:space="preserve">rješenje broj </w:t>
      </w:r>
      <w:r w:rsidR="003618F9" w:rsidRPr="0078355D">
        <w:rPr>
          <w:rFonts w:cs="Times New Roman"/>
        </w:rPr>
        <w:t>4 St-723/16-21 od 28. travnja 2017</w:t>
      </w:r>
      <w:r w:rsidR="00B40BC6" w:rsidRPr="0078355D">
        <w:rPr>
          <w:rFonts w:cs="Times New Roman"/>
        </w:rPr>
        <w:t xml:space="preserve">. </w:t>
      </w:r>
      <w:r w:rsidR="00C772D2" w:rsidRPr="0078355D">
        <w:rPr>
          <w:rFonts w:cs="Times New Roman"/>
        </w:rPr>
        <w:t>ostaje  neizmijenjen</w:t>
      </w:r>
      <w:r w:rsidR="006D0F49" w:rsidRPr="0078355D">
        <w:rPr>
          <w:rFonts w:cs="Times New Roman"/>
        </w:rPr>
        <w:t>o</w:t>
      </w:r>
      <w:r w:rsidR="00C772D2" w:rsidRPr="0078355D">
        <w:rPr>
          <w:rFonts w:cs="Times New Roman"/>
        </w:rPr>
        <w:t xml:space="preserve">. </w:t>
      </w:r>
    </w:p>
    <w:p w:rsidRDefault="004A6926" w:rsidP="00240D13" w:rsidR="00240D13" w:rsidRPr="0078355D">
      <w:pPr>
        <w:jc w:val="center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>Obrazloženje</w:t>
      </w:r>
      <w:r w:rsidR="00240D13" w:rsidRPr="0078355D">
        <w:rPr>
          <w:sz w:val="24"/>
          <w:szCs w:val="24"/>
          <w:lang w:val="hr-HR"/>
        </w:rPr>
        <w:t>:</w:t>
      </w:r>
    </w:p>
    <w:p w:rsidRDefault="00324F1A" w:rsidP="00240D13" w:rsidR="00324F1A" w:rsidRPr="0078355D">
      <w:pPr>
        <w:jc w:val="center"/>
        <w:rPr>
          <w:sz w:val="24"/>
          <w:szCs w:val="24"/>
          <w:lang w:val="hr-HR"/>
        </w:rPr>
      </w:pPr>
    </w:p>
    <w:p w:rsidRDefault="006A1A8D" w:rsidP="00240D13" w:rsidR="006A1A8D" w:rsidRPr="0078355D">
      <w:pPr>
        <w:jc w:val="center"/>
        <w:rPr>
          <w:sz w:val="24"/>
          <w:szCs w:val="24"/>
          <w:lang w:val="hr-HR"/>
        </w:rPr>
      </w:pPr>
    </w:p>
    <w:p w:rsidRDefault="00446315" w:rsidP="00446315" w:rsidR="00C7706B" w:rsidRPr="0078355D">
      <w:pPr>
        <w:jc w:val="both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ab/>
      </w:r>
      <w:r w:rsidR="00B6798C" w:rsidRPr="0078355D">
        <w:rPr>
          <w:sz w:val="24"/>
          <w:szCs w:val="24"/>
          <w:lang w:val="hr-HR"/>
        </w:rPr>
        <w:t xml:space="preserve">Pri </w:t>
      </w:r>
      <w:r w:rsidR="00C772D2" w:rsidRPr="0078355D">
        <w:rPr>
          <w:sz w:val="24"/>
          <w:szCs w:val="24"/>
          <w:lang w:val="hr-HR"/>
        </w:rPr>
        <w:t xml:space="preserve">pisanju </w:t>
      </w:r>
      <w:r w:rsidR="006D0F49" w:rsidRPr="0078355D">
        <w:rPr>
          <w:sz w:val="24"/>
          <w:szCs w:val="24"/>
          <w:lang w:val="hr-HR"/>
        </w:rPr>
        <w:t>Rješenja</w:t>
      </w:r>
      <w:r w:rsidR="00C772D2" w:rsidRPr="0078355D">
        <w:rPr>
          <w:sz w:val="24"/>
          <w:szCs w:val="24"/>
          <w:lang w:val="hr-HR"/>
        </w:rPr>
        <w:t xml:space="preserve"> broj </w:t>
      </w:r>
      <w:r w:rsidR="003618F9" w:rsidRPr="0078355D">
        <w:rPr>
          <w:sz w:val="24"/>
          <w:szCs w:val="24"/>
          <w:lang w:val="hr-HR"/>
        </w:rPr>
        <w:t>4 St-723/16-21 od 28. travnja 2017</w:t>
      </w:r>
      <w:r w:rsidR="00B40BC6" w:rsidRPr="0078355D">
        <w:rPr>
          <w:sz w:val="24"/>
          <w:szCs w:val="24"/>
          <w:lang w:val="hr-HR"/>
        </w:rPr>
        <w:t xml:space="preserve">. </w:t>
      </w:r>
      <w:r w:rsidR="00C772D2" w:rsidRPr="0078355D">
        <w:rPr>
          <w:sz w:val="24"/>
          <w:szCs w:val="24"/>
          <w:lang w:val="hr-HR"/>
        </w:rPr>
        <w:t>došlo je do očite pogreške u pisanju</w:t>
      </w:r>
      <w:r w:rsidR="00706514" w:rsidRPr="0078355D">
        <w:rPr>
          <w:sz w:val="24"/>
          <w:szCs w:val="24"/>
          <w:lang w:val="hr-HR"/>
        </w:rPr>
        <w:t xml:space="preserve"> </w:t>
      </w:r>
      <w:r w:rsidR="006D0F49" w:rsidRPr="0078355D">
        <w:rPr>
          <w:sz w:val="24"/>
          <w:szCs w:val="24"/>
          <w:lang w:val="hr-HR"/>
        </w:rPr>
        <w:t>djela teksta</w:t>
      </w:r>
      <w:r w:rsidR="00706514" w:rsidRPr="0078355D">
        <w:rPr>
          <w:sz w:val="24"/>
          <w:szCs w:val="24"/>
          <w:lang w:val="hr-HR"/>
        </w:rPr>
        <w:t xml:space="preserve">, jer je </w:t>
      </w:r>
      <w:r w:rsidR="00C7706B" w:rsidRPr="0078355D">
        <w:rPr>
          <w:sz w:val="24"/>
          <w:szCs w:val="24"/>
          <w:lang w:val="hr-HR"/>
        </w:rPr>
        <w:t xml:space="preserve">u </w:t>
      </w:r>
      <w:r w:rsidR="003618F9" w:rsidRPr="0078355D">
        <w:rPr>
          <w:sz w:val="24"/>
          <w:szCs w:val="24"/>
          <w:lang w:val="hr-HR"/>
        </w:rPr>
        <w:t>izreci</w:t>
      </w:r>
      <w:r w:rsidR="00790C23" w:rsidRPr="0078355D">
        <w:rPr>
          <w:sz w:val="24"/>
          <w:szCs w:val="24"/>
          <w:lang w:val="hr-HR"/>
        </w:rPr>
        <w:t xml:space="preserve"> rješenja</w:t>
      </w:r>
      <w:r w:rsidR="003618F9" w:rsidRPr="0078355D">
        <w:rPr>
          <w:sz w:val="24"/>
          <w:szCs w:val="24"/>
          <w:lang w:val="hr-HR"/>
        </w:rPr>
        <w:t>, točka 1., 3. i 5.</w:t>
      </w:r>
      <w:r w:rsidR="00790C23" w:rsidRPr="0078355D">
        <w:rPr>
          <w:sz w:val="24"/>
          <w:szCs w:val="24"/>
          <w:lang w:val="hr-HR"/>
        </w:rPr>
        <w:t xml:space="preserve">, red </w:t>
      </w:r>
      <w:r w:rsidR="00D15D73" w:rsidRPr="0078355D">
        <w:rPr>
          <w:sz w:val="24"/>
          <w:szCs w:val="24"/>
          <w:lang w:val="hr-HR"/>
        </w:rPr>
        <w:t>prvi</w:t>
      </w:r>
      <w:r w:rsidR="00790C23" w:rsidRPr="0078355D">
        <w:rPr>
          <w:sz w:val="24"/>
          <w:szCs w:val="24"/>
          <w:lang w:val="hr-HR"/>
        </w:rPr>
        <w:t xml:space="preserve">, iza riječi </w:t>
      </w:r>
      <w:r w:rsidR="003618F9" w:rsidRPr="0078355D">
        <w:rPr>
          <w:sz w:val="24"/>
          <w:szCs w:val="24"/>
          <w:lang w:val="hr-HR"/>
        </w:rPr>
        <w:t>"</w:t>
      </w:r>
      <w:r w:rsidR="003618F9" w:rsidRPr="0078355D">
        <w:rPr>
          <w:sz w:val="24"/>
          <w:szCs w:val="24"/>
        </w:rPr>
        <w:t xml:space="preserve">dužnikom" </w:t>
      </w:r>
      <w:r w:rsidR="00790C23" w:rsidRPr="0078355D">
        <w:rPr>
          <w:sz w:val="24"/>
          <w:szCs w:val="24"/>
          <w:lang w:val="hr-HR"/>
        </w:rPr>
        <w:t>pogrešno napisan</w:t>
      </w:r>
      <w:r w:rsidR="00324F1A" w:rsidRPr="0078355D">
        <w:rPr>
          <w:sz w:val="24"/>
          <w:szCs w:val="24"/>
          <w:lang w:val="hr-HR"/>
        </w:rPr>
        <w:t xml:space="preserve"> naziv dužnika</w:t>
      </w:r>
      <w:r w:rsidR="00790C23" w:rsidRPr="0078355D">
        <w:rPr>
          <w:sz w:val="24"/>
          <w:szCs w:val="24"/>
          <w:lang w:val="hr-HR"/>
        </w:rPr>
        <w:t xml:space="preserve"> </w:t>
      </w:r>
      <w:r w:rsidR="00324F1A" w:rsidRPr="0078355D">
        <w:rPr>
          <w:sz w:val="24"/>
          <w:szCs w:val="24"/>
        </w:rPr>
        <w:t xml:space="preserve">PAVLEKOVIĆ d.o.o. obzirom </w:t>
      </w:r>
      <w:r w:rsidR="00324F1A" w:rsidRPr="0078355D">
        <w:rPr>
          <w:sz w:val="24"/>
          <w:szCs w:val="24"/>
          <w:lang w:val="hr-HR"/>
        </w:rPr>
        <w:t>ispravno treba stajati "JASNA PAVLEKOVIĆ d.o.o."</w:t>
      </w:r>
    </w:p>
    <w:p w:rsidRDefault="00F87110" w:rsidP="00446315" w:rsidR="00F87110" w:rsidRPr="0078355D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78355D">
      <w:pPr>
        <w:jc w:val="both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lastRenderedPageBreak/>
        <w:tab/>
        <w:t>Budući</w:t>
      </w:r>
      <w:r w:rsidR="0066127C" w:rsidRPr="0078355D">
        <w:rPr>
          <w:sz w:val="24"/>
          <w:szCs w:val="24"/>
          <w:lang w:val="hr-HR"/>
        </w:rPr>
        <w:t xml:space="preserve"> se radi o očitoj pogrešci prilikom</w:t>
      </w:r>
      <w:r w:rsidR="00706514" w:rsidRPr="0078355D">
        <w:rPr>
          <w:sz w:val="24"/>
          <w:szCs w:val="24"/>
          <w:lang w:val="hr-HR"/>
        </w:rPr>
        <w:t xml:space="preserve"> pisanja </w:t>
      </w:r>
      <w:r w:rsidR="00376066" w:rsidRPr="0078355D">
        <w:rPr>
          <w:sz w:val="24"/>
          <w:szCs w:val="24"/>
          <w:lang w:val="hr-HR"/>
        </w:rPr>
        <w:t>dijela teksta</w:t>
      </w:r>
      <w:r w:rsidR="00CD580D" w:rsidRPr="0078355D">
        <w:rPr>
          <w:sz w:val="24"/>
          <w:szCs w:val="24"/>
          <w:lang w:val="hr-HR"/>
        </w:rPr>
        <w:t xml:space="preserve">, valjalo je donijeti rješenje kojim se ispravlja </w:t>
      </w:r>
      <w:r w:rsidR="006D0F49" w:rsidRPr="0078355D">
        <w:rPr>
          <w:sz w:val="24"/>
          <w:szCs w:val="24"/>
          <w:lang w:val="hr-HR"/>
        </w:rPr>
        <w:t>Rješenje</w:t>
      </w:r>
      <w:r w:rsidRPr="0078355D">
        <w:rPr>
          <w:sz w:val="24"/>
          <w:szCs w:val="24"/>
          <w:lang w:val="hr-HR"/>
        </w:rPr>
        <w:t xml:space="preserve"> broj </w:t>
      </w:r>
      <w:r w:rsidR="00324F1A" w:rsidRPr="0078355D">
        <w:rPr>
          <w:sz w:val="24"/>
          <w:szCs w:val="24"/>
          <w:lang w:val="hr-HR"/>
        </w:rPr>
        <w:t>4 St-723/16-21 od 28. travnja 2017</w:t>
      </w:r>
      <w:r w:rsidR="00B40BC6" w:rsidRPr="0078355D">
        <w:rPr>
          <w:sz w:val="24"/>
          <w:szCs w:val="24"/>
          <w:lang w:val="hr-HR"/>
        </w:rPr>
        <w:t xml:space="preserve">. </w:t>
      </w:r>
      <w:r w:rsidRPr="0078355D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>
      <w:pPr>
        <w:jc w:val="both"/>
        <w:rPr>
          <w:sz w:val="24"/>
          <w:szCs w:val="24"/>
          <w:lang w:val="hr-HR"/>
        </w:rPr>
      </w:pPr>
    </w:p>
    <w:p w:rsidRDefault="0078355D" w:rsidP="00446315" w:rsidR="0078355D" w:rsidRPr="0078355D">
      <w:pPr>
        <w:jc w:val="both"/>
        <w:rPr>
          <w:sz w:val="24"/>
          <w:szCs w:val="24"/>
          <w:lang w:val="hr-HR"/>
        </w:rPr>
      </w:pPr>
    </w:p>
    <w:p w:rsidRDefault="00240D13" w:rsidP="00820C0D" w:rsidR="00B40BC6" w:rsidRPr="0078355D">
      <w:pPr>
        <w:jc w:val="center"/>
        <w:rPr>
          <w:b/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U </w:t>
      </w:r>
      <w:r w:rsidR="00F87110" w:rsidRPr="0078355D">
        <w:rPr>
          <w:sz w:val="24"/>
          <w:szCs w:val="24"/>
          <w:lang w:val="hr-HR"/>
        </w:rPr>
        <w:t xml:space="preserve">Varaždinu, </w:t>
      </w:r>
      <w:r w:rsidR="0078355D" w:rsidRPr="0078355D">
        <w:rPr>
          <w:sz w:val="24"/>
          <w:szCs w:val="24"/>
          <w:lang w:val="hr-HR"/>
        </w:rPr>
        <w:t>3. svibnja</w:t>
      </w:r>
      <w:r w:rsidR="00376066" w:rsidRPr="0078355D">
        <w:rPr>
          <w:sz w:val="24"/>
          <w:szCs w:val="24"/>
          <w:lang w:val="hr-HR"/>
        </w:rPr>
        <w:t xml:space="preserve"> 2017</w:t>
      </w:r>
      <w:r w:rsidR="00F87110" w:rsidRPr="0078355D">
        <w:rPr>
          <w:sz w:val="24"/>
          <w:szCs w:val="24"/>
          <w:lang w:val="hr-HR"/>
        </w:rPr>
        <w:t>.</w:t>
      </w:r>
      <w:r w:rsidRPr="0078355D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78355D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78355D">
      <w:pPr>
        <w:ind w:firstLine="720"/>
        <w:jc w:val="center"/>
        <w:rPr>
          <w:sz w:val="24"/>
          <w:szCs w:val="24"/>
          <w:lang w:val="hr-HR"/>
        </w:rPr>
      </w:pPr>
      <w:r w:rsidRPr="0078355D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78355D">
        <w:rPr>
          <w:sz w:val="24"/>
          <w:szCs w:val="24"/>
          <w:lang w:val="hr-HR"/>
        </w:rPr>
        <w:t>SUDAC</w:t>
      </w:r>
      <w:r w:rsidR="00B40BC6" w:rsidRPr="0078355D">
        <w:rPr>
          <w:sz w:val="24"/>
          <w:szCs w:val="24"/>
          <w:lang w:val="hr-HR"/>
        </w:rPr>
        <w:t xml:space="preserve">: </w:t>
      </w:r>
    </w:p>
    <w:p w:rsidRDefault="00790C23" w:rsidP="00D40337" w:rsidR="00790C23" w:rsidRPr="0078355D">
      <w:pPr>
        <w:ind w:firstLine="708" w:left="4956"/>
        <w:rPr>
          <w:sz w:val="24"/>
          <w:szCs w:val="24"/>
          <w:lang w:val="hr-HR"/>
        </w:rPr>
      </w:pPr>
    </w:p>
    <w:p w:rsidRDefault="00FD0492" w:rsidP="00D40337" w:rsidR="00D40337" w:rsidRPr="0078355D">
      <w:pPr>
        <w:ind w:firstLine="708" w:left="4956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  </w:t>
      </w:r>
      <w:r w:rsidR="00902BF8" w:rsidRPr="0078355D">
        <w:rPr>
          <w:sz w:val="24"/>
          <w:szCs w:val="24"/>
          <w:lang w:val="hr-HR"/>
        </w:rPr>
        <w:t xml:space="preserve">  </w:t>
      </w:r>
      <w:r w:rsidRPr="0078355D">
        <w:rPr>
          <w:sz w:val="24"/>
          <w:szCs w:val="24"/>
          <w:lang w:val="hr-HR"/>
        </w:rPr>
        <w:t xml:space="preserve"> </w:t>
      </w:r>
      <w:r w:rsidR="0090616A" w:rsidRPr="0078355D">
        <w:rPr>
          <w:sz w:val="24"/>
          <w:szCs w:val="24"/>
          <w:lang w:val="hr-HR"/>
        </w:rPr>
        <w:t>Iris Hatvalić Nemec</w:t>
      </w:r>
      <w:r w:rsidR="00E67B3E" w:rsidRPr="0078355D">
        <w:rPr>
          <w:sz w:val="24"/>
          <w:szCs w:val="24"/>
          <w:lang w:val="hr-HR"/>
        </w:rPr>
        <w:t>, v.r.</w:t>
      </w:r>
    </w:p>
    <w:p w:rsidRDefault="00E67B3E" w:rsidP="00D40337" w:rsidR="00E67B3E" w:rsidRPr="0078355D">
      <w:pPr>
        <w:ind w:firstLine="708" w:left="4956"/>
        <w:rPr>
          <w:sz w:val="24"/>
          <w:szCs w:val="24"/>
          <w:lang w:val="hr-HR"/>
        </w:rPr>
      </w:pPr>
    </w:p>
    <w:p w:rsidRDefault="00E67B3E" w:rsidP="00E67B3E" w:rsidR="00E67B3E">
      <w:pPr>
        <w:ind w:left="4956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Za točnost otpravka-ovlašteni službenik: </w:t>
      </w:r>
    </w:p>
    <w:p w:rsidRDefault="0078355D" w:rsidP="00E67B3E" w:rsidR="0078355D" w:rsidRPr="0078355D">
      <w:pPr>
        <w:ind w:left="4956"/>
        <w:rPr>
          <w:sz w:val="24"/>
          <w:szCs w:val="24"/>
          <w:lang w:val="hr-HR"/>
        </w:rPr>
      </w:pPr>
    </w:p>
    <w:p w:rsidRDefault="00AB7E12" w:rsidP="00D40337" w:rsidR="00AB7E12" w:rsidRPr="0078355D">
      <w:pPr>
        <w:ind w:firstLine="708" w:left="4956"/>
        <w:rPr>
          <w:sz w:val="24"/>
          <w:szCs w:val="24"/>
          <w:lang w:val="hr-HR"/>
        </w:rPr>
      </w:pPr>
      <w:r w:rsidRPr="0078355D">
        <w:rPr>
          <w:sz w:val="24"/>
          <w:szCs w:val="24"/>
          <w:lang w:val="hr-HR"/>
        </w:rPr>
        <w:t xml:space="preserve"> </w:t>
      </w:r>
    </w:p>
    <w:p w:rsidRDefault="00B40BC6" w:rsidP="0090616A" w:rsidR="00B40BC6" w:rsidRPr="0078355D">
      <w:pPr>
        <w:jc w:val="both"/>
        <w:rPr>
          <w:sz w:val="24"/>
          <w:szCs w:val="24"/>
          <w:lang w:val="hr-HR"/>
        </w:rPr>
      </w:pPr>
    </w:p>
    <w:p w:rsidRDefault="00697428" w:rsidP="00D15D73" w:rsidR="00D15D73" w:rsidRPr="0078355D">
      <w:pPr>
        <w:jc w:val="both"/>
        <w:rPr>
          <w:sz w:val="24"/>
          <w:szCs w:val="24"/>
        </w:rPr>
      </w:pPr>
      <w:r w:rsidRPr="0078355D">
        <w:rPr>
          <w:sz w:val="24"/>
          <w:szCs w:val="24"/>
        </w:rPr>
        <w:tab/>
      </w:r>
      <w:r w:rsidR="00D15D73" w:rsidRPr="0078355D">
        <w:rPr>
          <w:sz w:val="24"/>
          <w:szCs w:val="24"/>
        </w:rPr>
        <w:t>POUKA O PRAVNOM LIJEKU:</w:t>
      </w:r>
    </w:p>
    <w:p w:rsidRDefault="00D15D73" w:rsidP="00D15D73" w:rsidR="00D15D73" w:rsidRPr="0078355D">
      <w:pPr>
        <w:jc w:val="both"/>
        <w:rPr>
          <w:sz w:val="24"/>
          <w:szCs w:val="24"/>
        </w:rPr>
      </w:pPr>
      <w:r w:rsidRPr="0078355D">
        <w:rPr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D15D73" w:rsidP="00D15D73" w:rsidR="00D15D73" w:rsidRPr="0078355D">
      <w:pPr>
        <w:jc w:val="both"/>
        <w:rPr>
          <w:sz w:val="24"/>
          <w:szCs w:val="24"/>
        </w:rPr>
      </w:pPr>
    </w:p>
    <w:p w:rsidRDefault="0078355D" w:rsidP="00D15D73" w:rsidR="0078355D" w:rsidRPr="0078355D">
      <w:pPr>
        <w:jc w:val="both"/>
        <w:rPr>
          <w:sz w:val="24"/>
          <w:szCs w:val="24"/>
        </w:rPr>
      </w:pPr>
    </w:p>
    <w:p w:rsidRDefault="0078355D" w:rsidP="0078355D" w:rsidR="0078355D" w:rsidRPr="0078355D">
      <w:pPr>
        <w:jc w:val="both"/>
        <w:rPr>
          <w:sz w:val="24"/>
          <w:szCs w:val="24"/>
        </w:rPr>
      </w:pPr>
      <w:r w:rsidRPr="0078355D">
        <w:rPr>
          <w:sz w:val="24"/>
          <w:szCs w:val="24"/>
        </w:rPr>
        <w:t xml:space="preserve">DNA:  </w:t>
      </w:r>
    </w:p>
    <w:p w:rsidRDefault="0078355D" w:rsidP="0078355D" w:rsidR="0078355D" w:rsidRPr="0078355D">
      <w:pPr>
        <w:pStyle w:val="Odlomakpopisa"/>
        <w:widowControl/>
        <w:numPr>
          <w:ilvl w:val="0"/>
          <w:numId w:val="9"/>
        </w:numPr>
        <w:tabs>
          <w:tab w:pos="851" w:val="left"/>
        </w:tabs>
        <w:suppressAutoHyphens w:val="false"/>
        <w:autoSpaceDN/>
        <w:spacing w:lineRule="auto" w:line="240" w:after="0"/>
        <w:jc w:val="both"/>
        <w:textAlignment w:val="auto"/>
        <w:rPr>
          <w:rFonts w:cs="Times New Roman"/>
        </w:rPr>
      </w:pPr>
      <w:r w:rsidRPr="0078355D">
        <w:rPr>
          <w:rFonts w:cs="Times New Roman"/>
        </w:rPr>
        <w:t>predlagatelj po ŽDO Varaždin, Građansko upravni odjel</w:t>
      </w:r>
    </w:p>
    <w:p w:rsidRDefault="0078355D" w:rsidP="0078355D" w:rsidR="0078355D" w:rsidRPr="0078355D">
      <w:pPr>
        <w:numPr>
          <w:ilvl w:val="0"/>
          <w:numId w:val="9"/>
        </w:numPr>
        <w:tabs>
          <w:tab w:pos="709" w:val="num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 xml:space="preserve"> dužnik JASNA PAVLEKOVIĆ d.o.o, Trnovec 11, Trnovec, 40000 Čakovec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 xml:space="preserve">pun. direktora dužnika, Željko Pavleković, Trnovec 27b, Trnovec 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 xml:space="preserve">stečajni upravitelj, Lidija Lesar, Travnička 26, Čakovec, 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>Financijska agencija, Zagreb, Vrtni put 3, 10000 Zagreb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>Porezna uprava, Područni ured Čakovec, O. Keršovanija 11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>Županijsko državno odvjetništvo u Varaždinu, Građansko upravni odjel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>Sudski registar ovoga suda, radi zabilježbe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>Sudski registar ovoga suda, nakon pravomoćnosti</w:t>
      </w:r>
    </w:p>
    <w:p w:rsidRDefault="0078355D" w:rsidP="0078355D" w:rsidR="0078355D" w:rsidRPr="0078355D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8355D">
        <w:rPr>
          <w:sz w:val="24"/>
          <w:szCs w:val="24"/>
        </w:rPr>
        <w:t xml:space="preserve">Oglasna ploča suda </w:t>
      </w:r>
    </w:p>
    <w:p w:rsidRDefault="0078355D" w:rsidP="0078355D" w:rsidR="0078355D" w:rsidRPr="0078355D">
      <w:pPr>
        <w:jc w:val="both"/>
        <w:rPr>
          <w:sz w:val="24"/>
          <w:szCs w:val="24"/>
        </w:rPr>
      </w:pPr>
    </w:p>
    <w:p w:rsidRDefault="00CD580D" w:rsidP="00D15D73" w:rsidR="00CD580D" w:rsidRPr="0078355D">
      <w:pPr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78355D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78355D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78355D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78355D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78355D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78355D">
      <w:pPr>
        <w:jc w:val="both"/>
        <w:rPr>
          <w:sz w:val="24"/>
          <w:szCs w:val="24"/>
          <w:lang w:val="hr-HR"/>
        </w:rPr>
      </w:pPr>
    </w:p>
    <w:sectPr w:rsidSect="008F7C91" w:rsidR="007F2C29" w:rsidRPr="0078355D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3C9" w:rsidR="00F333C9">
      <w:r>
        <w:separator/>
      </w:r>
    </w:p>
  </w:endnote>
  <w:endnote w:id="0" w:type="continuationSeparator">
    <w:p w:rsidRDefault="00F333C9" w:rsidR="00F33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3C9" w:rsidR="00F333C9">
      <w:r>
        <w:separator/>
      </w:r>
    </w:p>
  </w:footnote>
  <w:footnote w:id="0" w:type="continuationSeparator">
    <w:p w:rsidRDefault="00F333C9" w:rsidR="00F33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8B3D17">
      <w:rPr>
        <w:rStyle w:val="Brojstranice"/>
        <w:noProof/>
        <w:sz w:val="24"/>
        <w:szCs w:val="24"/>
      </w:rPr>
      <w:t>3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0444D6" w:rsidR="000444D6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841BAB" w:rsidRPr="00841BAB">
      <w:rPr>
        <w:sz w:val="24"/>
        <w:szCs w:val="24"/>
        <w:lang w:val="hr-HR"/>
      </w:rPr>
      <w:t>Poslovni broj: 4 St-723/16-22</w:t>
    </w: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3D17" w:rsidRPr="008B3D17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St-</w:t>
    </w:r>
    <w:r w:rsidR="00841BAB">
      <w:rPr>
        <w:sz w:val="24"/>
        <w:szCs w:val="24"/>
        <w:lang w:val="hr-HR"/>
      </w:rPr>
      <w:t>723/16-22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C7A4D"/>
    <w:rsid w:val="00110A9B"/>
    <w:rsid w:val="00110DB2"/>
    <w:rsid w:val="00157F35"/>
    <w:rsid w:val="00180D7E"/>
    <w:rsid w:val="001D1C0D"/>
    <w:rsid w:val="001E310D"/>
    <w:rsid w:val="002031C1"/>
    <w:rsid w:val="00210903"/>
    <w:rsid w:val="002127B3"/>
    <w:rsid w:val="00240D13"/>
    <w:rsid w:val="00272B97"/>
    <w:rsid w:val="0027331F"/>
    <w:rsid w:val="00287162"/>
    <w:rsid w:val="002D060B"/>
    <w:rsid w:val="002D109A"/>
    <w:rsid w:val="002D6FC2"/>
    <w:rsid w:val="002F6640"/>
    <w:rsid w:val="002F783B"/>
    <w:rsid w:val="00316EB2"/>
    <w:rsid w:val="00324F1A"/>
    <w:rsid w:val="00331BB5"/>
    <w:rsid w:val="00350F26"/>
    <w:rsid w:val="003618F9"/>
    <w:rsid w:val="00373A28"/>
    <w:rsid w:val="00376066"/>
    <w:rsid w:val="0038496D"/>
    <w:rsid w:val="00424860"/>
    <w:rsid w:val="00446315"/>
    <w:rsid w:val="00462A91"/>
    <w:rsid w:val="00463606"/>
    <w:rsid w:val="004A2F22"/>
    <w:rsid w:val="004A6926"/>
    <w:rsid w:val="004C3D0D"/>
    <w:rsid w:val="004E56D1"/>
    <w:rsid w:val="004F6599"/>
    <w:rsid w:val="00582669"/>
    <w:rsid w:val="005B2280"/>
    <w:rsid w:val="005D3684"/>
    <w:rsid w:val="00645623"/>
    <w:rsid w:val="0066127C"/>
    <w:rsid w:val="00697428"/>
    <w:rsid w:val="00697980"/>
    <w:rsid w:val="006A1A8D"/>
    <w:rsid w:val="006B1215"/>
    <w:rsid w:val="006D0F49"/>
    <w:rsid w:val="00706514"/>
    <w:rsid w:val="00724DE9"/>
    <w:rsid w:val="0078355D"/>
    <w:rsid w:val="00790C23"/>
    <w:rsid w:val="007A700A"/>
    <w:rsid w:val="007F2C29"/>
    <w:rsid w:val="00820C0D"/>
    <w:rsid w:val="00821499"/>
    <w:rsid w:val="0083743F"/>
    <w:rsid w:val="00841BAB"/>
    <w:rsid w:val="00843B9D"/>
    <w:rsid w:val="008B3D17"/>
    <w:rsid w:val="008C43CA"/>
    <w:rsid w:val="008F7C91"/>
    <w:rsid w:val="00902BF8"/>
    <w:rsid w:val="0090616A"/>
    <w:rsid w:val="00912B28"/>
    <w:rsid w:val="00951937"/>
    <w:rsid w:val="009A2802"/>
    <w:rsid w:val="009D72BD"/>
    <w:rsid w:val="00A304CF"/>
    <w:rsid w:val="00A70F33"/>
    <w:rsid w:val="00A76B40"/>
    <w:rsid w:val="00A965C4"/>
    <w:rsid w:val="00AB418D"/>
    <w:rsid w:val="00AB7E12"/>
    <w:rsid w:val="00AE787B"/>
    <w:rsid w:val="00AF7FF4"/>
    <w:rsid w:val="00B00CCD"/>
    <w:rsid w:val="00B077F7"/>
    <w:rsid w:val="00B3403E"/>
    <w:rsid w:val="00B40BC6"/>
    <w:rsid w:val="00B51055"/>
    <w:rsid w:val="00B6798C"/>
    <w:rsid w:val="00B93E6E"/>
    <w:rsid w:val="00BB17F5"/>
    <w:rsid w:val="00BE028A"/>
    <w:rsid w:val="00C12840"/>
    <w:rsid w:val="00C2629A"/>
    <w:rsid w:val="00C75FDC"/>
    <w:rsid w:val="00C7706B"/>
    <w:rsid w:val="00C772D2"/>
    <w:rsid w:val="00C87AF6"/>
    <w:rsid w:val="00CA6D9C"/>
    <w:rsid w:val="00CD580D"/>
    <w:rsid w:val="00D05737"/>
    <w:rsid w:val="00D15D73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F51E5"/>
    <w:rsid w:val="00DF5569"/>
    <w:rsid w:val="00E147E4"/>
    <w:rsid w:val="00E6779D"/>
    <w:rsid w:val="00E67B3E"/>
    <w:rsid w:val="00E82D1B"/>
    <w:rsid w:val="00EE629B"/>
    <w:rsid w:val="00F333C9"/>
    <w:rsid w:val="00F45F20"/>
    <w:rsid w:val="00F87110"/>
    <w:rsid w:val="00FA32FF"/>
    <w:rsid w:val="00FC61C3"/>
    <w:rsid w:val="00FD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8B3D1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8B3D1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D17"/>
    <w:rPr>
      <w:rFonts w:cs="Times New Roman" w:eastAsia="Times New Roman" w:hAnsi="Times New Roman" w:ascii="Times New Roman"/>
      <w:bCs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3D17"/>
    <w:rPr>
      <w:rFonts w:cs="Times New Roman" w:eastAsia="Times New Roman" w:hAnsi="Times New Roman" w:ascii="Times New Roman"/>
      <w:bCs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8B3D1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8B3D1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D17"/>
    <w:rPr>
      <w:rFonts w:ascii="Times New Roman" w:cs="Times New Roman" w:eastAsia="Times New Roman" w:hAnsi="Times New Roman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3D17"/>
    <w:rPr>
      <w:rFonts w:ascii="Times New Roman" w:cs="Times New Roman" w:eastAsia="Times New Roman" w:hAnsi="Times New Roman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St-723/2016-22</izvorni_sadrzaj>
    <derivirana_varijabla naziv="DomainObject.Oznaka_1">St-723/2016-22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JASNA PAVLEKOVIĆ društvo s ograničenom odgovornošću za trgovinu zastupanog po punomoćniku Željka Krznar</izvorni_sadrzaj>
    <derivirana_varijabla naziv="DomainObject.Predmet.ProtustrankaFormated_1">  JASNA PAVLEKOVIĆ društvo s ograničenom odgovornošću za trgovinu zastupanog po punomoćniku Željka Krznar</derivirana_varijabla>
  </DomainObject.Predmet.ProtustrankaFormated>
  <DomainObject.Predmet.ProtustrankaFormatedOIB>
    <izvorni_sadrzaj>  JASNA PAVLEKOVIĆ društvo s ograničenom odgovornošću za trgovinu, OIB 56988286026 zastupanog po punomoćniku Željka Krznar</izvorni_sadrzaj>
    <derivirana_varijabla naziv="DomainObject.Predmet.ProtustrankaFormatedOIB_1">  JASNA PAVLEKOVIĆ društvo s ograničenom odgovornošću za trgovinu, OIB 56988286026 zastupanog po punomoćniku Željka Krznar</derivirana_varijabla>
  </DomainObject.Predmet.ProtustrankaFormatedOIB>
  <DomainObject.Predmet.ProtustrankaFormatedWithAdress>
    <izvorni_sadrzaj> JASNA PAVLEKOVIĆ društvo s ograničenom odgovornošću za trgovinu, Trnovec 11, 40000 Trnovec zastupanog po punomoćniku Željka Krznar</izvorni_sadrzaj>
    <derivirana_varijabla naziv="DomainObject.Predmet.ProtustrankaFormatedWithAdress_1"> JASNA PAVLEKOVIĆ društvo s ograničenom odgovornošću za trgovinu, Trnovec 11, 40000 Trnovec zastupanog po punomoćniku Željka Krznar</derivirana_varijabla>
  </DomainObject.Predmet.ProtustrankaFormatedWithAdress>
  <DomainObject.Predmet.ProtustrankaFormatedWithAdressOIB>
    <izvorni_sadrzaj> JASNA PAVLEKOVIĆ društvo s ograničenom odgovornošću za trgovinu, OIB 56988286026, Trnovec 11, 40000 Trnovec zastupanog po punomoćniku Željka Krznar</izvorni_sadrzaj>
    <derivirana_varijabla naziv="DomainObject.Predmet.ProtustrankaFormatedWithAdressOIB_1"> JASNA PAVLEKOVIĆ društvo s ograničenom odgovornošću za trgovinu, OIB 56988286026, Trnovec 11, 40000 Trnovec zastupanog po punomoćniku Željka Krznar</derivirana_varijabla>
  </DomainObject.Predmet.ProtustrankaFormatedWithAdressOIB>
  <DomainObject.Predmet.ProtustrankaWithAdress>
    <izvorni_sadrzaj>JASNA PAVLEKOVIĆ društvo s ograničenom odgovornošću za trgovinu Trnovec 11, 40000 Trnovec</izvorni_sadrzaj>
    <derivirana_varijabla naziv="DomainObject.Predmet.ProtustrankaWithAdress_1">JASNA PAVLEKOVIĆ društvo s ograničenom odgovornošću za trgovinu Trnovec 11, 40000 Trnovec</derivirana_varijabla>
  </DomainObject.Predmet.ProtustrankaWithAdress>
  <DomainObject.Predmet.ProtustrankaWithAdressOIB>
    <izvorni_sadrzaj>JASNA PAVLEKOVIĆ društvo s ograničenom odgovornošću za trgovinu, OIB 56988286026, Trnovec 11, 40000 Trnovec</izvorni_sadrzaj>
    <derivirana_varijabla naziv="DomainObject.Predmet.ProtustrankaWithAdressOIB_1">JASNA PAVLEKOVIĆ društvo s ograničenom odgovornošću za trgovinu, OIB 56988286026, Trnovec 11, 40000 Trnovec</derivirana_varijabla>
  </DomainObject.Predmet.ProtustrankaWithAdressOIB>
  <DomainObject.Predmet.ProtustrankaNazivFormated>
    <izvorni_sadrzaj>JASNA PAVLEKOVIĆ društvo s ograničenom odgovornošću za trgovinu</izvorni_sadrzaj>
    <derivirana_varijabla naziv="DomainObject.Predmet.ProtustrankaNazivFormated_1">JASNA PAVLEKOVIĆ društvo s ograničenom odgovornošću za trgovinu</derivirana_varijabla>
  </DomainObject.Predmet.ProtustrankaNazivFormated>
  <DomainObject.Predmet.ProtustrankaNazivFormatedOIB>
    <izvorni_sadrzaj>JASNA PAVLEKOVIĆ društvo s ograničenom odgovornošću za trgovinu, OIB 56988286026</izvorni_sadrzaj>
    <derivirana_varijabla naziv="DomainObject.Predmet.ProtustrankaNazivFormatedOIB_1">JASNA PAVLEKOVIĆ društvo s ograničenom odgovornošću za trgovinu, OIB 56988286026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377871.55</izvorni_sadrzaj>
    <derivirana_varijabla naziv="DomainObject.Predmet.TrenutnaVrijednost_1">377871.55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JASNA PAVLEKOVIĆ društvo s ograničenom odgovornošću za trgovinu zastupanog po punomoćniku Željka Krznar</item>
    </izvorni_sadrzaj>
    <derivirana_varijabla naziv="DomainObject.Predmet.ProtuStrankaListFormated_1">
      <item>JASNA PAVLEKOVIĆ društvo s ograničenom odgovornošću za trgovinu zastupanog po punomoćniku Željka Krznar</item>
    </derivirana_varijabla>
  </DomainObject.Predmet.ProtuStrankaListFormated>
  <DomainObject.Predmet.ProtuStrankaListFormatedOIB>
    <izvorni_sadrzaj>
      <item>JASNA PAVLEKOVIĆ društvo s ograničenom odgovornošću za trgovinu, OIB 56988286026 zastupanog po punomoćniku Željka Krznar</item>
    </izvorni_sadrzaj>
    <derivirana_varijabla naziv="DomainObject.Predmet.ProtuStrankaListFormatedOIB_1">
      <item>JASNA PAVLEKOVIĆ društvo s ograničenom odgovornošću za trgovinu, OIB 56988286026 zastupanog po punomoćniku Željka Krznar</item>
    </derivirana_varijabla>
  </DomainObject.Predmet.ProtuStrankaListFormatedOIB>
  <DomainObject.Predmet.ProtuStrankaListFormatedWithAdress>
    <izvorni_sadrzaj>
      <item>JASNA PAVLEKOVIĆ društvo s ograničenom odgovornošću za trgovinu, Trnovec 11, 40000 Trnovec zastupanog po punomoćniku Željka Krznar</item>
    </izvorni_sadrzaj>
    <derivirana_varijabla naziv="DomainObject.Predmet.ProtuStrankaListFormatedWithAdress_1">
      <item>JASNA PAVLEKOVIĆ društvo s ograničenom odgovornošću za trgovinu, Trnovec 11, 40000 Trnovec zastupanog po punomoćniku Željka Krznar</item>
    </derivirana_varijabla>
  </DomainObject.Predmet.ProtuStrankaListFormatedWithAdress>
  <DomainObject.Predmet.ProtuStrankaListFormatedWithAdressOIB>
    <izvorni_sadrzaj>
      <item>JASNA PAVLEKOVIĆ društvo s ograničenom odgovornošću za trgovinu, OIB 56988286026, Trnovec 11, 40000 Trnovec zastupanog po punomoćniku Željka Krznar</item>
    </izvorni_sadrzaj>
    <derivirana_varijabla naziv="DomainObject.Predmet.ProtuStrankaListFormatedWithAdressOIB_1">
      <item>JASNA PAVLEKOVIĆ društvo s ograničenom odgovornošću za trgovinu, OIB 56988286026, Trnovec 11, 40000 Trnovec zastupanog po punomoćniku Željka Krznar</item>
    </derivirana_varijabla>
  </DomainObject.Predmet.ProtuStrankaListFormatedWithAdressOIB>
  <DomainObject.Predmet.ProtuStrankaListNazivFormated>
    <izvorni_sadrzaj>
      <item>JASNA PAVLEKOVIĆ društvo s ograničenom odgovornošću za trgovinu</item>
    </izvorni_sadrzaj>
    <derivirana_varijabla naziv="DomainObject.Predmet.ProtuStrankaListNazivFormated_1">
      <item>JASNA PAVLEKOVIĆ društvo s ograničenom odgovornošću za trgovinu</item>
    </derivirana_varijabla>
  </DomainObject.Predmet.ProtuStrankaListNazivFormated>
  <DomainObject.Predmet.ProtuStrankaListNazivFormatedOIB>
    <izvorni_sadrzaj>
      <item>JASNA PAVLEKOVIĆ društvo s ograničenom odgovornošću za trgovinu, OIB 56988286026</item>
    </izvorni_sadrzaj>
    <derivirana_varijabla naziv="DomainObject.Predmet.ProtuStrankaListNazivFormatedOIB_1">
      <item>JASNA PAVLEKOVIĆ društvo s ograničenom odgovornošću za trgovinu, OIB 56988286026</item>
    </derivirana_varijabla>
  </DomainObject.Predmet.ProtuStrankaListNazivFormatedOIB>
  <DomainObject.Predmet.OstaliListFormated>
    <izvorni_sadrzaj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izvorni_sadrzaj>
    <derivirana_varijabla naziv="DomainObject.Predmet.OstaliListFormated_1"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derivirana_varijabla>
  </DomainObject.Predmet.OstaliListFormated>
  <DomainObject.Predmet.OstaliListFormatedOIB>
    <izvorni_sadrzaj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izvorni_sadrzaj>
    <derivirana_varijabla naziv="DomainObject.Predmet.OstaliListFormatedOIB_1"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derivirana_varijabla>
  </DomainObject.Predmet.OstaliListFormatedOIB>
  <DomainObject.Predmet.OstaliListFormatedWithAdress>
    <izvorni_sadrzaj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izvorni_sadrzaj>
    <derivirana_varijabla naziv="DomainObject.Predmet.OstaliListFormatedWithAdress_1"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izvorni_sadrzaj>
    <derivirana_varijabla naziv="DomainObject.Predmet.OstaliListFormatedWithAdressOIB_1"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derivirana_varijabla>
  </DomainObject.Predmet.OstaliListFormatedWithAdressOIB>
  <DomainObject.Predmet.OstaliListNazivFormated>
    <izvorni_sadrzaj>
      <item>Županijsko državno odvjetništvo u Varaždinu</item>
      <item>Željka Krznar</item>
      <item>Željko Pavleković</item>
      <item>Lidija Lesar</item>
    </izvorni_sadrzaj>
    <derivirana_varijabla naziv="DomainObject.Predmet.OstaliListNazivFormated_1">
      <item>Županijsko državno odvjetništvo u Varaždinu</item>
      <item>Željka Krznar</item>
      <item>Željko Pavleković</item>
      <item>Lidija Lesar</item>
    </derivirana_varijabla>
  </DomainObject.Predmet.OstaliListNazivFormated>
  <DomainObject.Predmet.OstaliListNazivFormatedOIB>
    <izvorni_sadrzaj>
      <item>Županijsko državno odvjetništvo u Varaždinu</item>
      <item>Željka Krznar, OIB 10607646008</item>
      <item>Željko Pavleković, OIB 50937610232</item>
      <item>Lidija Lesar, OIB 29389899347</item>
    </izvorni_sadrzaj>
    <derivirana_varijabla naziv="DomainObject.Predmet.OstaliListNazivFormatedOIB_1">
      <item>Županijsko državno odvjetništvo u Varaždinu</item>
      <item>Željka Krznar, OIB 10607646008</item>
      <item>Željko Pavleković, OIB 50937610232</item>
      <item>Lidija Lesar,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St-723/2016-22</izvorni_sadrzaj>
    <derivirana_varijabla naziv="DomainObject.PoslovniBrojDokumenta_1">St-723/2016-22</derivirana_varijabla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JASNA PAVLEKOVIĆ društvo s ograničenom odgovornošću za trgovinu</izvorni_sadrzaj>
    <derivirana_varijabla naziv="DomainObject.Predmet.ProtustrankaIDrugi_1">JASNA PAVLEKOVIĆ društvo s ograničenom odgovornošću za trgovinu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JASNA PAVLEKOVIĆ društvo s ograničenom odgovornošću za trgovinu, OIB 56988286026, Trnovec 11, 40000 Trnovec</izvorni_sadrzaj>
    <derivirana_varijabla naziv="DomainObject.Predmet.ProtustrankaIDrugiAdressOIB_1">JASNA PAVLEKOVIĆ društvo s ograničenom odgovornošću za trgovinu, OIB 56988286026, Trnovec 11, 40000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St-723/2016-21</izvorni_sadrzaj>
    <derivirana_varijabla naziv="DomainObject.Predmet.OdlukaRjesenje.Oznaka_1">St-723/2016-21</derivirana_varijabla>
  </DomainObject.Predmet.OdlukaRjesenje.Oznaka>
  <DomainObject.Predmet.SudioniciListNaziv>
    <izvorni_sadrzaj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izvorni_sadrzaj>
    <derivirana_varijabla naziv="DomainObject.Predmet.SudioniciListNaziv_1"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derivirana_varijabla>
  </DomainObject.Predmet.SudioniciListNaziv>
  <DomainObject.Predmet.SudioniciListAdressOIB>
    <izvorni_sadrzaj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izvorni_sadrzaj>
    <derivirana_varijabla naziv="DomainObject.Predmet.SudioniciListAdressOIB_1"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56988286026</item>
      <item>, OIB null</item>
      <item>, OIB 18683136487</item>
      <item>, OIB 10607646008</item>
      <item>, OIB 50937610232</item>
      <item>, OIB 29389899347</item>
    </izvorni_sadrzaj>
    <derivirana_varijabla naziv="DomainObject.Predmet.SudioniciListNazivOIB_1">
      <item>, OIB 56988286026</item>
      <item>, OIB null</item>
      <item>, OIB 18683136487</item>
      <item>, OIB 10607646008</item>
      <item>, OIB 50937610232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CB553-3E1B-4E66-8EC4-0DC1D13A6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455</properties:Words>
  <properties:Characters>2596</properties:Characters>
  <properties:Lines>106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2017-03-07T07:14:00Z</dcterms:created>
  <dc:creator>Ministarstvo pravosuđa</dc:creator>
  <cp:lastModifiedBy>Tihana Martinez</cp:lastModifiedBy>
  <cp:lastPrinted>2017-05-03T08:51:00Z</cp:lastPrinted>
  <dcterms:modified xmlns:xsi="http://www.w3.org/2001/XMLSchema-instance" xsi:type="dcterms:W3CDTF">2017-05-03T09:33:00Z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St-723/2016-22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