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44aa" w14:paraId="aef44aa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AC17DA">
        <w:rPr>
          <w:szCs w:val="24"/>
        </w:rPr>
        <w:t xml:space="preserve"> </w:t>
      </w:r>
      <w:r w:rsidR="006E5FE8">
        <w:rPr>
          <w:szCs w:val="24"/>
        </w:rPr>
        <w:t>LUCKY GUYS 25 j.d.o.o. za ugostiteljstvo i usluge u turizmu, OIB:47225238359 sa sjedištem u Ližnjan 190, Ližnjan</w:t>
      </w:r>
      <w:r w:rsidR="00AC17DA">
        <w:rPr>
          <w:szCs w:val="24"/>
        </w:rPr>
        <w:t xml:space="preserve">, </w:t>
      </w:r>
      <w:r w:rsidR="00373D9A" w:rsidRPr="004D436D">
        <w:rPr>
          <w:szCs w:val="24"/>
        </w:rPr>
        <w:t xml:space="preserve">dana </w:t>
      </w:r>
      <w:r w:rsidR="006E5FE8">
        <w:rPr>
          <w:szCs w:val="24"/>
        </w:rPr>
        <w:t xml:space="preserve">6. srpnja </w:t>
      </w:r>
      <w:r w:rsidR="00BB41C8">
        <w:rPr>
          <w:szCs w:val="24"/>
        </w:rPr>
        <w:t>2016.,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824937">
        <w:rPr>
          <w:szCs w:val="24"/>
        </w:rPr>
        <w:t>31. ožujka</w:t>
      </w:r>
      <w:r w:rsidR="00C84A03" w:rsidRPr="004D436D">
        <w:rPr>
          <w:szCs w:val="24"/>
        </w:rPr>
        <w:t xml:space="preserve"> 2016. </w:t>
      </w:r>
      <w:r w:rsidRPr="004D436D">
        <w:rPr>
          <w:szCs w:val="24"/>
        </w:rPr>
        <w:t xml:space="preserve">za provedbu skraćenoga stečajnog postupka nad dužnikom </w:t>
      </w:r>
      <w:r w:rsidR="006E5FE8">
        <w:rPr>
          <w:szCs w:val="24"/>
        </w:rPr>
        <w:t>LUCKY GUYS 25 j.d.o.o. za ugostiteljstvo i usluge u turizmu, OIB:47225238359 sa sjedištem u Ližnjan 190, Ližnjan.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824937">
        <w:t>31. ožujka</w:t>
      </w:r>
      <w:r w:rsidR="00C84A03" w:rsidRPr="004D436D">
        <w:t xml:space="preserve">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 xml:space="preserve">e: SZ) navodeći da isti na dan </w:t>
      </w:r>
      <w:r w:rsidR="006E5FE8">
        <w:t xml:space="preserve">23. ožujka 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6E5FE8">
        <w:t>13.368,87</w:t>
      </w:r>
      <w:r w:rsidRPr="004D436D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373D9A" w:rsidP="003864E3" w:rsidR="00BB41C8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824937">
        <w:t>2</w:t>
      </w:r>
      <w:r w:rsidR="006E5FE8">
        <w:t xml:space="preserve">7. svibnja </w:t>
      </w:r>
      <w:r w:rsidR="0061279E">
        <w:t xml:space="preserve">2016. </w:t>
      </w:r>
      <w:r w:rsidRPr="004D436D">
        <w:t xml:space="preserve">dužnik </w:t>
      </w:r>
      <w:r w:rsidR="009D7926">
        <w:t xml:space="preserve">je izvijestio ovaj Sud </w:t>
      </w:r>
      <w:r w:rsidR="00BB41C8">
        <w:t xml:space="preserve">da više nema nepodmirenih obveza, te je u </w:t>
      </w:r>
      <w:r w:rsidR="00824937">
        <w:t xml:space="preserve">prilog tome dostavio i </w:t>
      </w:r>
      <w:r w:rsidR="00BB41C8">
        <w:t>Potvrd</w:t>
      </w:r>
      <w:r w:rsidR="00824937">
        <w:t>u</w:t>
      </w:r>
      <w:r w:rsidR="00BB41C8">
        <w:t xml:space="preserve"> FINA-e od </w:t>
      </w:r>
      <w:r w:rsidR="006E5FE8">
        <w:t xml:space="preserve">24. svibnja </w:t>
      </w:r>
      <w:r w:rsidR="00BB41C8">
        <w:t xml:space="preserve">2016. 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 xml:space="preserve">Potvrde FINA-e, Pula o blokadi računa i novčanih sredstava ovršenika proizlazi da isti na dan </w:t>
      </w:r>
      <w:r w:rsidR="006E5FE8">
        <w:t xml:space="preserve">24. svibnja </w:t>
      </w:r>
      <w:r w:rsidR="004D436D" w:rsidRPr="004D436D">
        <w:t>2016.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1</w:t>
      </w:r>
      <w:r w:rsidR="006E5FE8">
        <w:t>80</w:t>
      </w:r>
      <w:r w:rsidR="004D436D" w:rsidRPr="004D436D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</w:t>
      </w:r>
      <w:r w:rsidRPr="004D436D">
        <w:lastRenderedPageBreak/>
        <w:t>u konkretnom slučaju n</w:t>
      </w:r>
      <w:r w:rsidR="00333E8C">
        <w:t xml:space="preserve">isu ispunile </w:t>
      </w:r>
      <w:r w:rsidR="00580B8F" w:rsidRPr="004D436D">
        <w:t>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6E5FE8">
        <w:t>6. srpnja</w:t>
      </w:r>
      <w:r w:rsidR="004D436D" w:rsidRPr="004D436D">
        <w:t xml:space="preserve"> </w:t>
      </w:r>
      <w:r w:rsidR="00FF51E0" w:rsidRPr="004D436D">
        <w:t xml:space="preserve">2016. </w:t>
      </w:r>
    </w:p>
    <w:p w:rsidRDefault="003864E3" w:rsidP="003864E3" w:rsidR="003864E3">
      <w:pPr>
        <w:tabs>
          <w:tab w:pos="0" w:val="left"/>
        </w:tabs>
      </w:pPr>
    </w:p>
    <w:p w:rsidRDefault="009676BB" w:rsidP="0056047B" w:rsidR="004D436D">
      <w:pPr>
        <w:tabs>
          <w:tab w:pos="0" w:val="left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864E3">
        <w:t xml:space="preserve">  </w:t>
      </w:r>
      <w:r w:rsidR="004D436D" w:rsidRPr="004D436D">
        <w:t>Sutkinja</w:t>
      </w:r>
    </w:p>
    <w:p w:rsidRDefault="00C84A03" w:rsidP="0056047B" w:rsidR="00833DED" w:rsidRPr="004D436D">
      <w:pPr>
        <w:tabs>
          <w:tab w:pos="0" w:val="left"/>
        </w:tabs>
        <w:jc w:val="right"/>
      </w:pPr>
      <w:r w:rsidRPr="004D436D">
        <w:t>Ana Markač</w:t>
      </w:r>
    </w:p>
    <w:p w:rsidRDefault="00833DED" w:rsidP="00833DED" w:rsidR="00833DED" w:rsidRP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6E5FE8" w:rsidR="00BC586F" w:rsidRPr="004D436D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6E5FE8" w:rsidR="006E5FE8" w:rsidRPr="00EE136A">
    <w:pPr>
      <w:ind w:left="4536"/>
      <w:rPr>
        <w:sz w:val="22"/>
        <w:szCs w:val="22"/>
      </w:rPr>
    </w:pPr>
    <w:r w:rsidRPr="006E5FE8">
      <w:rPr>
        <w:sz w:val="22"/>
        <w:szCs w:val="22"/>
      </w:rPr>
      <w:fldChar w:fldCharType="begin"/>
    </w:r>
    <w:r w:rsidRPr="006E5FE8">
      <w:rPr>
        <w:sz w:val="22"/>
        <w:szCs w:val="22"/>
      </w:rPr>
      <w:instrText>PAGE   \* MERGEFORMAT</w:instrText>
    </w:r>
    <w:r w:rsidRPr="006E5FE8">
      <w:rPr>
        <w:sz w:val="22"/>
        <w:szCs w:val="22"/>
      </w:rPr>
      <w:fldChar w:fldCharType="separate"/>
    </w:r>
    <w:r w:rsidR="008956C4">
      <w:rPr>
        <w:noProof/>
        <w:sz w:val="22"/>
        <w:szCs w:val="22"/>
      </w:rPr>
      <w:t>2</w:t>
    </w:r>
    <w:r w:rsidRPr="006E5FE8">
      <w:rPr>
        <w:sz w:val="22"/>
        <w:szCs w:val="22"/>
      </w:rPr>
      <w:fldChar w:fldCharType="end"/>
    </w:r>
    <w:r w:rsidRPr="006E5FE8">
      <w:rPr>
        <w:sz w:val="22"/>
        <w:szCs w:val="22"/>
      </w:rPr>
      <w:t xml:space="preserve">  </w:t>
    </w:r>
    <w:r>
      <w:t xml:space="preserve">    </w:t>
    </w:r>
    <w:r>
      <w:tab/>
    </w:r>
    <w:r w:rsidR="00824937">
      <w:t xml:space="preserve">            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6E5FE8">
      <w:rPr>
        <w:sz w:val="22"/>
        <w:szCs w:val="22"/>
      </w:rPr>
      <w:t>597/16-9</w:t>
    </w:r>
  </w:p>
  <w:p w:rsidRDefault="008956C4" w:rsidP="00824937" w:rsidR="0071049C" w:rsidRPr="00824937">
    <w:pPr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AC17DA">
      <w:rPr>
        <w:sz w:val="22"/>
        <w:szCs w:val="22"/>
      </w:rPr>
      <w:t>Poslovni broj: 2 St-59</w:t>
    </w:r>
    <w:r w:rsidR="00516BE9">
      <w:rPr>
        <w:sz w:val="22"/>
        <w:szCs w:val="22"/>
      </w:rPr>
      <w:t>7/16-9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16BE9"/>
    <w:rsid w:val="0056047B"/>
    <w:rsid w:val="00580B8F"/>
    <w:rsid w:val="005F1516"/>
    <w:rsid w:val="0061279E"/>
    <w:rsid w:val="006315D3"/>
    <w:rsid w:val="0064713E"/>
    <w:rsid w:val="00650A68"/>
    <w:rsid w:val="006E5FE8"/>
    <w:rsid w:val="007B1670"/>
    <w:rsid w:val="00824937"/>
    <w:rsid w:val="00833DED"/>
    <w:rsid w:val="008956C4"/>
    <w:rsid w:val="009414A5"/>
    <w:rsid w:val="009676BB"/>
    <w:rsid w:val="009D7926"/>
    <w:rsid w:val="00AC17DA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GUYS 25 j.d.o.o. LIŽNJAN</izvorni_sadrzaj>
    <derivirana_varijabla naziv="DomainObject.Predmet.ProtustrankaFormated_1">  LUCKY GUYS 25 j.d.o.o. LIŽNJAN</derivirana_varijabla>
  </DomainObject.Predmet.ProtustrankaFormated>
  <DomainObject.Predmet.ProtustrankaFormatedOIB>
    <izvorni_sadrzaj>  LUCKY GUYS 25 j.d.o.o. LIŽNJAN, OIB 47225238359</izvorni_sadrzaj>
    <derivirana_varijabla naziv="DomainObject.Predmet.ProtustrankaFormatedOIB_1">  LUCKY GUYS 25 j.d.o.o. LIŽNJAN, OIB 47225238359</derivirana_varijabla>
  </DomainObject.Predmet.ProtustrankaFormatedOIB>
  <DomainObject.Predmet.ProtustrankaFormatedWithAdress>
    <izvorni_sadrzaj> LUCKY GUYS 25 j.d.o.o. LIŽNJAN, Ližnjan 190, 52204 Ližnjan</izvorni_sadrzaj>
    <derivirana_varijabla naziv="DomainObject.Predmet.ProtustrankaFormatedWithAdress_1"> LUCKY GUYS 25 j.d.o.o. LIŽNJAN, Ližnjan 190, 52204 Ližnjan</derivirana_varijabla>
  </DomainObject.Predmet.ProtustrankaFormatedWithAdress>
  <DomainObject.Predmet.ProtustrankaFormatedWithAdressOIB>
    <izvorni_sadrzaj> LUCKY GUYS 25 j.d.o.o. LIŽNJAN, OIB 47225238359, Ližnjan 190, 52204 Ližnjan</izvorni_sadrzaj>
    <derivirana_varijabla naziv="DomainObject.Predmet.ProtustrankaFormatedWithAdressOIB_1"> LUCKY GUYS 25 j.d.o.o. LIŽNJAN, OIB 47225238359, Ližnjan 190, 52204 Ližnjan</derivirana_varijabla>
  </DomainObject.Predmet.ProtustrankaFormatedWithAdressOIB>
  <DomainObject.Predmet.ProtustrankaWithAdress>
    <izvorni_sadrzaj>LUCKY GUYS 25 j.d.o.o. LIŽNJAN Ližnjan 190, 52204 Ližnjan</izvorni_sadrzaj>
    <derivirana_varijabla naziv="DomainObject.Predmet.ProtustrankaWithAdress_1">LUCKY GUYS 25 j.d.o.o. LIŽNJAN Ližnjan 190, 52204 Ližnjan</derivirana_varijabla>
  </DomainObject.Predmet.ProtustrankaWithAdress>
  <DomainObject.Predmet.ProtustrankaWithAdressOIB>
    <izvorni_sadrzaj>LUCKY GUYS 25 j.d.o.o. LIŽNJAN, OIB 47225238359, Ližnjan 190, 52204 Ližnjan</izvorni_sadrzaj>
    <derivirana_varijabla naziv="DomainObject.Predmet.ProtustrankaWithAdressOIB_1">LUCKY GUYS 25 j.d.o.o. LIŽNJAN, OIB 47225238359, Ližnjan 190, 52204 Ližnjan</derivirana_varijabla>
  </DomainObject.Predmet.ProtustrankaWithAdressOIB>
  <DomainObject.Predmet.ProtustrankaNazivFormated>
    <izvorni_sadrzaj>LUCKY GUYS 25 j.d.o.o. LIŽNJAN</izvorni_sadrzaj>
    <derivirana_varijabla naziv="DomainObject.Predmet.ProtustrankaNazivFormated_1">LUCKY GUYS 25 j.d.o.o. LIŽNJAN</derivirana_varijabla>
  </DomainObject.Predmet.ProtustrankaNazivFormated>
  <DomainObject.Predmet.ProtustrankaNazivFormatedOIB>
    <izvorni_sadrzaj>LUCKY GUYS 25 j.d.o.o. LIŽNJAN, OIB 47225238359</izvorni_sadrzaj>
    <derivirana_varijabla naziv="DomainObject.Predmet.ProtustrankaNazivFormatedOIB_1">LUCKY GUYS 25 j.d.o.o. LIŽNJAN, OIB 47225238359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13368.87</izvorni_sadrzaj>
    <derivirana_varijabla naziv="DomainObject.Predmet.TrenutnaVrijednost_1">13368.87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LUCKY GUYS 25 j.d.o.o. LIŽNJAN</item>
    </izvorni_sadrzaj>
    <derivirana_varijabla naziv="DomainObject.Predmet.ProtuStrankaListFormated_1">
      <item>LUCKY GUYS 25 j.d.o.o. LIŽNJAN</item>
    </derivirana_varijabla>
  </DomainObject.Predmet.ProtuStrankaListFormated>
  <DomainObject.Predmet.ProtuStrankaListFormatedOIB>
    <izvorni_sadrzaj>
      <item>LUCKY GUYS 25 j.d.o.o. LIŽNJAN, OIB 47225238359</item>
    </izvorni_sadrzaj>
    <derivirana_varijabla naziv="DomainObject.Predmet.ProtuStrankaListFormatedOIB_1">
      <item>LUCKY GUYS 25 j.d.o.o. LIŽNJAN, OIB 47225238359</item>
    </derivirana_varijabla>
  </DomainObject.Predmet.ProtuStrankaListFormatedOIB>
  <DomainObject.Predmet.ProtuStrankaListFormatedWithAdress>
    <izvorni_sadrzaj>
      <item>LUCKY GUYS 25 j.d.o.o. LIŽNJAN, Ližnjan 190, 52204 Ližnjan</item>
    </izvorni_sadrzaj>
    <derivirana_varijabla naziv="DomainObject.Predmet.ProtuStrankaListFormatedWithAdress_1">
      <item>LUCKY GUYS 25 j.d.o.o. LIŽNJAN, Ližnjan 190, 52204 Ližnjan</item>
    </derivirana_varijabla>
  </DomainObject.Predmet.ProtuStrankaListFormatedWithAdress>
  <DomainObject.Predmet.ProtuStrankaListFormatedWithAdressOIB>
    <izvorni_sadrzaj>
      <item>LUCKY GUYS 25 j.d.o.o. LIŽNJAN, OIB 47225238359, Ližnjan 190, 52204 Ližnjan</item>
    </izvorni_sadrzaj>
    <derivirana_varijabla naziv="DomainObject.Predmet.ProtuStrankaListFormatedWithAdressOIB_1">
      <item>LUCKY GUYS 25 j.d.o.o. LIŽNJAN, OIB 47225238359, Ližnjan 190, 52204 Ližnjan</item>
    </derivirana_varijabla>
  </DomainObject.Predmet.ProtuStrankaListFormatedWithAdressOIB>
  <DomainObject.Predmet.ProtuStrankaListNazivFormated>
    <izvorni_sadrzaj>
      <item>LUCKY GUYS 25 j.d.o.o. LIŽNJAN</item>
    </izvorni_sadrzaj>
    <derivirana_varijabla naziv="DomainObject.Predmet.ProtuStrankaListNazivFormated_1">
      <item>LUCKY GUYS 25 j.d.o.o. LIŽNJAN</item>
    </derivirana_varijabla>
  </DomainObject.Predmet.ProtuStrankaListNazivFormated>
  <DomainObject.Predmet.ProtuStrankaListNazivFormatedOIB>
    <izvorni_sadrzaj>
      <item>LUCKY GUYS 25 j.d.o.o. LIŽNJAN, OIB 47225238359</item>
    </izvorni_sadrzaj>
    <derivirana_varijabla naziv="DomainObject.Predmet.ProtuStrankaListNazivFormatedOIB_1">
      <item>LUCKY GUYS 25 j.d.o.o. LIŽNJAN, OIB 47225238359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LUCKY GUYS 25 j.d.o.o. LIŽNJAN</izvorni_sadrzaj>
    <derivirana_varijabla naziv="DomainObject.Predmet.ProtustrankaIDrugi_1">LUCKY GUYS 25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LUCKY GUYS 25 j.d.o.o. LIŽNJAN, OIB 47225238359, Ližnjan 190, 52204 Ližnjan</izvorni_sadrzaj>
    <derivirana_varijabla naziv="DomainObject.Predmet.ProtustrankaIDrugiAdressOIB_1">LUCKY GUYS 25 j.d.o.o. LIŽNJAN, OIB 47225238359, Ližnjan 190,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LUCKY GUYS 25 j.d.o.o. LIŽNJAN</item>
    </izvorni_sadrzaj>
    <derivirana_varijabla naziv="DomainObject.Predmet.SudioniciListNaziv_1">
      <item>FINANCIJSKA AGENCIJA, RC RIJEKA, PODRUŽNICA PULA, PULA</item>
      <item>LUCKY GUYS 25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LUCKY GUYS 25 j.d.o.o. LIŽNJAN, OIB 47225238359, Ližnjan 190,52204 Ližnjan</item>
    </izvorni_sadrzaj>
    <derivirana_varijabla naziv="DomainObject.Predmet.SudioniciListAdressOIB_1">
      <item>FINANCIJSKA AGENCIJA, RC RIJEKA, PODRUŽNICA PULA, PULA, OIB 85821130368, Giardini 5,52100 Pula</item>
      <item>LUCKY GUYS 25 j.d.o.o. LIŽNJAN, OIB 47225238359, Ližnjan 190,52204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47225238359</item>
    </izvorni_sadrzaj>
    <derivirana_varijabla naziv="DomainObject.Predmet.SudioniciListNazivOIB_1">
      <item>, OIB 85821130368</item>
      <item>, OIB 47225238359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A94B1-88A9-4F4B-B7DB-459980265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2849</properties:Characters>
  <properties:Lines>75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2016-07-06T09:45:00Z</dcterms:created>
  <dc:creator>Tina Grgas</dc:creator>
  <cp:lastModifiedBy>Merlina Klišmanić</cp:lastModifiedBy>
  <cp:lastPrinted>2016-07-06T09:53:00Z</cp:lastPrinted>
  <dcterms:modified xmlns:xsi="http://www.w3.org/2001/XMLSchema-instance" xsi:type="dcterms:W3CDTF">2016-07-06T12:27:00Z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