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e8dc" w14:paraId="e56e8dc" w:rsidRDefault="001004F7" w:rsidP="00910611" w:rsidR="001004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4F7" w:rsidP="00844874" w:rsidR="001004F7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1004F7" w:rsidP="00844874" w:rsidR="001004F7" w:rsidRPr="00844874">
      <w:r>
        <w:rPr>
          <w:rFonts w:eastAsia="MS Mincho"/>
        </w:rPr>
        <w:t>Trgovački sud u Rijeci</w:t>
      </w:r>
    </w:p>
    <w:p w:rsidRDefault="001004F7" w:rsidP="00844874" w:rsidR="001004F7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proofErr w:type="spellStart"/>
      <w:r w:rsidR="000D71BF">
        <w:t>636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="00387D6C">
        <w:t xml:space="preserve"> i </w:t>
      </w:r>
      <w:proofErr w:type="spellStart"/>
      <w:r w:rsidR="00387D6C">
        <w:t>104</w:t>
      </w:r>
      <w:proofErr w:type="spellEnd"/>
      <w:r w:rsidR="00387D6C">
        <w:t>/</w:t>
      </w:r>
      <w:proofErr w:type="spellStart"/>
      <w:r w:rsidR="00387D6C">
        <w:t>17</w:t>
      </w:r>
      <w:proofErr w:type="spellEnd"/>
      <w:r w:rsidRPr="00A94E4D">
        <w:t xml:space="preserve">), </w:t>
      </w:r>
      <w:r w:rsidR="000D71BF">
        <w:t>3</w:t>
      </w:r>
      <w:r w:rsidRPr="00A94E4D">
        <w:t xml:space="preserve">. </w:t>
      </w:r>
      <w:r w:rsidR="000D71BF">
        <w:t>prosinca</w:t>
      </w:r>
      <w:r w:rsidR="007F5F78">
        <w:t xml:space="preserve">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852E16">
        <w:t xml:space="preserve">SAMO ŠARM </w:t>
      </w:r>
      <w:proofErr w:type="spellStart"/>
      <w:r w:rsidR="00852E16">
        <w:t>COSMETICS</w:t>
      </w:r>
      <w:proofErr w:type="spellEnd"/>
      <w:r w:rsidR="00852E16">
        <w:t xml:space="preserve"> d.o.o. Čavle (</w:t>
      </w:r>
      <w:proofErr w:type="spellStart"/>
      <w:r w:rsidR="00852E16">
        <w:t>OIB</w:t>
      </w:r>
      <w:proofErr w:type="spellEnd"/>
      <w:r w:rsidR="00852E16">
        <w:t>:</w:t>
      </w:r>
      <w:proofErr w:type="spellStart"/>
      <w:r w:rsidR="00852E16">
        <w:t>12304421264</w:t>
      </w:r>
      <w:proofErr w:type="spellEnd"/>
      <w:r w:rsidR="00852E16">
        <w:t xml:space="preserve">, </w:t>
      </w:r>
      <w:proofErr w:type="spellStart"/>
      <w:r w:rsidR="00852E16">
        <w:t>MBS</w:t>
      </w:r>
      <w:proofErr w:type="spellEnd"/>
      <w:r w:rsidR="00852E16">
        <w:t>:</w:t>
      </w:r>
      <w:proofErr w:type="spellStart"/>
      <w:r w:rsidR="00852E16">
        <w:t>040318053</w:t>
      </w:r>
      <w:proofErr w:type="spellEnd"/>
      <w:r w:rsidR="00852E16">
        <w:t>), Rakovo selo 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852E16">
        <w:t>12</w:t>
      </w:r>
      <w:proofErr w:type="spellEnd"/>
      <w:r w:rsidR="00852E16">
        <w:t>. studenog</w:t>
      </w:r>
      <w:r w:rsidR="00CC4DBF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852E16">
        <w:t>517</w:t>
      </w:r>
      <w:r w:rsidR="00387D6C">
        <w:t>.</w:t>
      </w:r>
      <w:r w:rsidR="00852E16">
        <w:t>540</w:t>
      </w:r>
      <w:proofErr w:type="spellEnd"/>
      <w:r w:rsidR="00CC4DBF">
        <w:t>,</w:t>
      </w:r>
      <w:proofErr w:type="spellStart"/>
      <w:r w:rsidR="00852E16">
        <w:t>86</w:t>
      </w:r>
      <w:proofErr w:type="spellEnd"/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472971">
        <w:t>3</w:t>
      </w:r>
      <w:r w:rsidR="00387D6C" w:rsidRPr="00A94E4D">
        <w:t xml:space="preserve">. </w:t>
      </w:r>
      <w:r w:rsidR="00852E16">
        <w:t xml:space="preserve">prosinca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sectPr w:rsidR="00A74730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proofErr w:type="spellStart"/>
    <w:r w:rsidR="000D71BF">
      <w:t>636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0D71B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0848"/>
    <w:rsid w:val="000A7171"/>
    <w:rsid w:val="000B3943"/>
    <w:rsid w:val="000B4778"/>
    <w:rsid w:val="000B5160"/>
    <w:rsid w:val="000C58C2"/>
    <w:rsid w:val="000C7360"/>
    <w:rsid w:val="000D71BF"/>
    <w:rsid w:val="000F2DEB"/>
    <w:rsid w:val="000F7D5E"/>
    <w:rsid w:val="001004F7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2971"/>
    <w:rsid w:val="0047691F"/>
    <w:rsid w:val="004B00CA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808EC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2E1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10C8D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4DBF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St-636/2018-5</izvorni_sadrzaj>
    <derivirana_varijabla naziv="DomainObject.Oznaka_1">St-636/2018-5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St-636/2018</izvorni_sadrzaj>
    <derivirana_varijabla naziv="DomainObject.Predmet.OznakaBroj_1">St-636/2018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SAMO ŠARM COSMETICS d.o.o.</izvorni_sadrzaj>
    <derivirana_varijabla naziv="DomainObject.Predmet.ProtustrankaFormated_1">  SAMO ŠARM COSMETICS d.o.o.</derivirana_varijabla>
  </DomainObject.Predmet.ProtustrankaFormated>
  <DomainObject.Predmet.ProtustrankaFormatedOIB>
    <izvorni_sadrzaj>  SAMO ŠARM COSMETICS d.o.o., OIB 12304421264</izvorni_sadrzaj>
    <derivirana_varijabla naziv="DomainObject.Predmet.ProtustrankaFormatedOIB_1">  SAMO ŠARM COSMETICS d.o.o., OIB 12304421264</derivirana_varijabla>
  </DomainObject.Predmet.ProtustrankaFormatedOIB>
  <DomainObject.Predmet.ProtustrankaFormatedWithAdress>
    <izvorni_sadrzaj> SAMO ŠARM COSMETICS d.o.o., Rakovo selo 3, 51219 Čavle</izvorni_sadrzaj>
    <derivirana_varijabla naziv="DomainObject.Predmet.ProtustrankaFormatedWithAdress_1"> SAMO ŠARM COSMETICS d.o.o., Rakovo selo 3, 51219 Čavle</derivirana_varijabla>
  </DomainObject.Predmet.ProtustrankaFormatedWithAdress>
  <DomainObject.Predmet.ProtustrankaFormatedWithAdressOIB>
    <izvorni_sadrzaj> SAMO ŠARM COSMETICS d.o.o., OIB 12304421264, Rakovo selo 3, 51219 Čavle</izvorni_sadrzaj>
    <derivirana_varijabla naziv="DomainObject.Predmet.ProtustrankaFormatedWithAdressOIB_1"> SAMO ŠARM COSMETICS d.o.o., OIB 12304421264, Rakovo selo 3, 51219 Čavle</derivirana_varijabla>
  </DomainObject.Predmet.ProtustrankaFormatedWithAdressOIB>
  <DomainObject.Predmet.ProtustrankaWithAdress>
    <izvorni_sadrzaj>SAMO ŠARM COSMETICS d.o.o. Rakovo selo 3, 51219 Čavle</izvorni_sadrzaj>
    <derivirana_varijabla naziv="DomainObject.Predmet.ProtustrankaWithAdress_1">SAMO ŠARM COSMETICS d.o.o. Rakovo selo 3, 51219 Čavle</derivirana_varijabla>
  </DomainObject.Predmet.ProtustrankaWithAdress>
  <DomainObject.Predmet.ProtustrankaWithAdressOIB>
    <izvorni_sadrzaj>SAMO ŠARM COSMETICS d.o.o., OIB 12304421264, Rakovo selo 3, 51219 Čavle</izvorni_sadrzaj>
    <derivirana_varijabla naziv="DomainObject.Predmet.ProtustrankaWithAdressOIB_1">SAMO ŠARM COSMETICS d.o.o., OIB 12304421264, Rakovo selo 3, 51219 Čavle</derivirana_varijabla>
  </DomainObject.Predmet.ProtustrankaWithAdressOIB>
  <DomainObject.Predmet.ProtustrankaNazivFormated>
    <izvorni_sadrzaj>SAMO ŠARM COSMETICS d.o.o.</izvorni_sadrzaj>
    <derivirana_varijabla naziv="DomainObject.Predmet.ProtustrankaNazivFormated_1">SAMO ŠARM COSMETICS d.o.o.</derivirana_varijabla>
  </DomainObject.Predmet.ProtustrankaNazivFormated>
  <DomainObject.Predmet.ProtustrankaNazivFormatedOIB>
    <izvorni_sadrzaj>SAMO ŠARM COSMETICS d.o.o., OIB 12304421264</izvorni_sadrzaj>
    <derivirana_varijabla naziv="DomainObject.Predmet.ProtustrankaNazivFormatedOIB_1">SAMO ŠARM COSMETICS d.o.o., OIB 12304421264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SAMO ŠARM COSMETICS d.o.o.</item>
    </izvorni_sadrzaj>
    <derivirana_varijabla naziv="DomainObject.Predmet.ProtuStrankaListFormated_1">
      <item>SAMO ŠARM COSMETICS d.o.o.</item>
    </derivirana_varijabla>
  </DomainObject.Predmet.ProtuStrankaListFormated>
  <DomainObject.Predmet.ProtuStrankaListFormatedOIB>
    <izvorni_sadrzaj>
      <item>SAMO ŠARM COSMETICS d.o.o., OIB 12304421264</item>
    </izvorni_sadrzaj>
    <derivirana_varijabla naziv="DomainObject.Predmet.ProtuStrankaListFormatedOIB_1">
      <item>SAMO ŠARM COSMETICS d.o.o., OIB 12304421264</item>
    </derivirana_varijabla>
  </DomainObject.Predmet.ProtuStrankaListFormatedOIB>
  <DomainObject.Predmet.ProtuStrankaListFormatedWithAdress>
    <izvorni_sadrzaj>
      <item>SAMO ŠARM COSMETICS d.o.o., Rakovo selo 3, 51219 Čavle</item>
    </izvorni_sadrzaj>
    <derivirana_varijabla naziv="DomainObject.Predmet.ProtuStrankaListFormatedWithAdress_1">
      <item>SAMO ŠARM COSMETICS d.o.o., Rakovo selo 3, 51219 Čavle</item>
    </derivirana_varijabla>
  </DomainObject.Predmet.ProtuStrankaListFormatedWithAdress>
  <DomainObject.Predmet.ProtuStrankaListFormatedWithAdressOIB>
    <izvorni_sadrzaj>
      <item>SAMO ŠARM COSMETICS d.o.o., OIB 12304421264, Rakovo selo 3, 51219 Čavle</item>
    </izvorni_sadrzaj>
    <derivirana_varijabla naziv="DomainObject.Predmet.ProtuStrankaListFormatedWithAdressOIB_1">
      <item>SAMO ŠARM COSMETICS d.o.o., OIB 12304421264, Rakovo selo 3, 51219 Čavle</item>
    </derivirana_varijabla>
  </DomainObject.Predmet.ProtuStrankaListFormatedWithAdressOIB>
  <DomainObject.Predmet.ProtuStrankaListNazivFormated>
    <izvorni_sadrzaj>
      <item>SAMO ŠARM COSMETICS d.o.o.</item>
    </izvorni_sadrzaj>
    <derivirana_varijabla naziv="DomainObject.Predmet.ProtuStrankaListNazivFormated_1">
      <item>SAMO ŠARM COSMETICS d.o.o.</item>
    </derivirana_varijabla>
  </DomainObject.Predmet.ProtuStrankaListNazivFormated>
  <DomainObject.Predmet.ProtuStrankaListNazivFormatedOIB>
    <izvorni_sadrzaj>
      <item>SAMO ŠARM COSMETICS d.o.o., OIB 12304421264</item>
    </izvorni_sadrzaj>
    <derivirana_varijabla naziv="DomainObject.Predmet.ProtuStrankaListNazivFormatedOIB_1">
      <item>SAMO ŠARM COSMETICS d.o.o., OIB 12304421264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St-636/2018-5</izvorni_sadrzaj>
    <derivirana_varijabla naziv="DomainObject.PoslovniBrojDokumenta_1">St-636/2018-5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SAMO ŠARM COSMETICS d.o.o.</izvorni_sadrzaj>
    <derivirana_varijabla naziv="DomainObject.Predmet.ProtustrankaIDrugi_1">SAMO ŠARM COSMETICS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SAMO ŠARM COSMETICS d.o.o., OIB 12304421264, Rakovo selo 3, 51219 Čavle</izvorni_sadrzaj>
    <derivirana_varijabla naziv="DomainObject.Predmet.ProtustrankaIDrugiAdressOIB_1">SAMO ŠARM COSMETICS d.o.o., OIB 12304421264, Rakovo selo 3,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SAMO ŠARM COSMETICS d.o.o.</item>
    </izvorni_sadrzaj>
    <derivirana_varijabla naziv="DomainObject.Predmet.SudioniciListNaziv_1">
      <item>FINA  Rijeka</item>
      <item>SAMO ŠARM COSMETICS d.o.o.</item>
    </derivirana_varijabla>
  </DomainObject.Predmet.SudioniciListNaziv>
  <DomainObject.Predmet.SudioniciListAdressOIB>
    <izvorni_sadrzaj>
      <item>FINA  Rijeka, OIB 85821130368, Frana Kurelca 8,51000 Rijeka</item>
      <item>SAMO ŠARM COSMETICS d.o.o., OIB 12304421264, Rakovo selo 3,51219 Čavle</item>
    </izvorni_sadrzaj>
    <derivirana_varijabla naziv="DomainObject.Predmet.SudioniciListAdressOIB_1">
      <item>FINA  Rijeka, OIB 85821130368, Frana Kurelca 8,51000 Rijeka</item>
      <item>SAMO ŠARM COSMETICS d.o.o., OIB 12304421264, Rakovo selo 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12304421264</item>
    </izvorni_sadrzaj>
    <derivirana_varijabla naziv="DomainObject.Predmet.SudioniciListNazivOIB_1">
      <item>, OIB 85821130368</item>
      <item>, OIB 12304421264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St-636/2018-3</izvorni_sadrzaj>
    <derivirana_varijabla naziv="DomainObject.PredzadnjaOdlukaIzPredmeta.Oznaka_1">St-636/2018-3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297D7-C2DF-4570-BF0F-C19635255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1382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2018-12-03T09:28:00Z</dcterms:created>
  <dc:creator>Željka Matovina</dc:creator>
  <cp:lastModifiedBy>Željka Matovina</cp:lastModifiedBy>
  <cp:lastPrinted>2018-11-13T07:20:00Z</cp:lastPrinted>
  <dcterms:modified xmlns:xsi="http://www.w3.org/2001/XMLSchema-instance" xsi:type="dcterms:W3CDTF">2018-12-03T09:48:00Z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St-636/2018-5 / Odluka - Oglas (636-18_oglas.docx)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