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8891" w14:paraId="46f8891" w:rsidRDefault="00F82782" w:rsidP="00597F65" w:rsidR="00597F65">
      <w:pPr>
        <w:jc w:val="right"/>
        <w15:collapsed w:val="false"/>
      </w:pPr>
      <w:r>
        <w:t xml:space="preserve"> </w:t>
      </w:r>
      <w:r w:rsidR="007B329A">
        <w:t>Poslovni b</w:t>
      </w:r>
      <w:r w:rsidR="002D77B4">
        <w:t xml:space="preserve">roj: </w:t>
      </w:r>
      <w:r w:rsidR="00504322">
        <w:t xml:space="preserve">6 </w:t>
      </w:r>
      <w:r w:rsidR="002D77B4">
        <w:t>St-</w:t>
      </w:r>
      <w:r w:rsidR="007B329A">
        <w:t>1225/18-8</w:t>
      </w:r>
    </w:p>
    <w:p w:rsidRDefault="007B329A" w:rsidP="007B329A" w:rsidR="007B329A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29A" w:rsidP="007B329A" w:rsidR="007B329A">
      <w:pPr>
        <w:jc w:val="both"/>
      </w:pPr>
    </w:p>
    <w:p w:rsidRDefault="007B329A" w:rsidP="007B329A" w:rsidR="007B329A">
      <w:pPr>
        <w:ind w:hanging="720" w:left="360"/>
        <w:jc w:val="both"/>
      </w:pPr>
      <w:r>
        <w:t xml:space="preserve">  Republika Hrvatska</w:t>
      </w:r>
    </w:p>
    <w:p w:rsidRDefault="007B329A" w:rsidP="007B329A" w:rsidR="007B329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7B329A" w:rsidP="007B329A" w:rsidR="007B329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7B329A">
        <w:t xml:space="preserve">RH MF Porezne uprave zastupane po ŽDO Osijek za otvaranje stečajnog postupka nad dužnikom: </w:t>
      </w:r>
      <w:r w:rsidR="007B329A">
        <w:rPr>
          <w:b/>
        </w:rPr>
        <w:t xml:space="preserve">AGRONOVA d.o.o. za informatičke i marketinške usluge Osijek, Martina </w:t>
      </w:r>
      <w:proofErr w:type="spellStart"/>
      <w:r w:rsidR="007B329A">
        <w:rPr>
          <w:b/>
        </w:rPr>
        <w:t>Divalta</w:t>
      </w:r>
      <w:proofErr w:type="spellEnd"/>
      <w:r w:rsidR="007B329A">
        <w:rPr>
          <w:b/>
        </w:rPr>
        <w:t xml:space="preserve"> 220b, OIB: 63216938840, MBS: 030172944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7B329A">
        <w:t>4. prosinca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B329A">
        <w:rPr>
          <w:b/>
        </w:rPr>
        <w:t xml:space="preserve">AGRONOVA d.o.o. za informatičke i marketinške usluge Osijek, Martina </w:t>
      </w:r>
      <w:proofErr w:type="spellStart"/>
      <w:r w:rsidR="007B329A">
        <w:rPr>
          <w:b/>
        </w:rPr>
        <w:t>Divalta</w:t>
      </w:r>
      <w:proofErr w:type="spellEnd"/>
      <w:r w:rsidR="007B329A">
        <w:rPr>
          <w:b/>
        </w:rPr>
        <w:t xml:space="preserve"> 220b, OIB: 63216938840, MBS: 030172944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7B329A">
        <w:rPr>
          <w:b/>
        </w:rPr>
        <w:t>20. veljače 2019. g</w:t>
      </w:r>
      <w:r w:rsidRPr="00914EB4">
        <w:rPr>
          <w:b/>
        </w:rPr>
        <w:t xml:space="preserve">. u </w:t>
      </w:r>
      <w:r w:rsidR="007B329A">
        <w:rPr>
          <w:b/>
        </w:rPr>
        <w:t>10,30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0B89" w:rsidR="003768C2" w:rsidRPr="00CC0B89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7B329A">
        <w:t xml:space="preserve"> </w:t>
      </w:r>
      <w:r w:rsidR="007B329A">
        <w:rPr>
          <w:b/>
        </w:rPr>
        <w:t>Milan Stanić, Sl. Brod, M. Gupca 28, OIB: 01567983373.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7B329A">
        <w:t>Osijek</w:t>
      </w:r>
      <w:r w:rsidR="00C75BB5">
        <w:t xml:space="preserve"> je dana </w:t>
      </w:r>
      <w:r w:rsidR="007B329A">
        <w:t>12. rujna</w:t>
      </w:r>
      <w:r w:rsidR="00CC0B89">
        <w:t xml:space="preserve"> 2018.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7B329A">
        <w:rPr>
          <w:b/>
        </w:rPr>
        <w:t xml:space="preserve">AGRONOVA d.o.o. za informatičke i marketinške usluge Osijek, Martina </w:t>
      </w:r>
      <w:proofErr w:type="spellStart"/>
      <w:r w:rsidR="007B329A">
        <w:rPr>
          <w:b/>
        </w:rPr>
        <w:t>Divalta</w:t>
      </w:r>
      <w:proofErr w:type="spellEnd"/>
      <w:r w:rsidR="007B329A">
        <w:rPr>
          <w:b/>
        </w:rPr>
        <w:t xml:space="preserve"> 220b, OIB: 63216938840, MBS: 030172944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</w:p>
    <w:p w:rsidRDefault="007B329A" w:rsidP="007B329A" w:rsidR="007B329A">
      <w:pPr>
        <w:jc w:val="right"/>
      </w:pPr>
      <w:r>
        <w:t>Poslovni broj: 6 St-1225/18-8</w:t>
      </w:r>
    </w:p>
    <w:p w:rsidRDefault="00504322" w:rsidP="00504322" w:rsidR="00504322">
      <w:pPr>
        <w:pStyle w:val="Tijeloteksta"/>
        <w:jc w:val="right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7B329A">
        <w:t>4.647,35</w:t>
      </w:r>
      <w:r>
        <w:t xml:space="preserve"> kn te da kod dužnika postoji stečajni razlog – nesposobnost za plaćanje – </w:t>
      </w:r>
      <w:r w:rsidR="007B329A">
        <w:t xml:space="preserve">Prema podacima iz Potvrde o blokadi na dan 7.9.2018. g. dužnik je u neprekidnoj blokadi u trajanju od 141 dan a </w:t>
      </w:r>
      <w:r>
        <w:t xml:space="preserve">u Očevidniku o redoslijedu plaćanja FINE </w:t>
      </w:r>
      <w:r w:rsidR="00CC0B89">
        <w:t xml:space="preserve">na dan </w:t>
      </w:r>
      <w:r w:rsidR="007B329A">
        <w:t>7.9.</w:t>
      </w:r>
      <w:r w:rsidR="00CC0B89">
        <w:t xml:space="preserve">2018. g. </w:t>
      </w:r>
      <w:r>
        <w:t xml:space="preserve">ima </w:t>
      </w:r>
      <w:r w:rsidR="00CC0B89">
        <w:t xml:space="preserve">nepodmirenih naloga za plaćanje u ukupnom iznosu od </w:t>
      </w:r>
      <w:r w:rsidR="007B329A">
        <w:t>0,00 kn budući je žiro račun dužnika zatvoren.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7B329A">
        <w:rPr>
          <w:b/>
        </w:rPr>
        <w:t xml:space="preserve">Milan Stanić, Sl. Brod, M. Gupca 28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B769E">
        <w:t>4. prosinca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7B329A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7B329A" w:rsidRPr="007B329A">
        <w:t>Milan Stanić, Sl. Brod, M. Gupca 28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7B329A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7B329A">
        <w:t>20.2.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21BEF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844" w:rsidR="00990844">
      <w:r>
        <w:separator/>
      </w:r>
    </w:p>
  </w:endnote>
  <w:endnote w:id="0" w:type="continuationSeparator">
    <w:p w:rsidRDefault="00990844" w:rsidR="00990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844" w:rsidR="00990844">
      <w:r>
        <w:separator/>
      </w:r>
    </w:p>
  </w:footnote>
  <w:footnote w:id="0" w:type="continuationSeparator">
    <w:p w:rsidRDefault="00990844" w:rsidR="00990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B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1BEF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B769E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6984"/>
    <w:rsid w:val="004E7CD5"/>
    <w:rsid w:val="004F25AD"/>
    <w:rsid w:val="00500BBD"/>
    <w:rsid w:val="00504322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B329A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83E33"/>
    <w:rsid w:val="00990844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C0B89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3790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1B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1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B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1B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1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B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23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91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51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St-1225/2018</izvorni_sadrzaj>
    <derivirana_varijabla naziv="DomainObject.Predmet.OznakaBroj_1">St-1225/2018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AGRONOVA d.o.o. za informatičke i marketinške usluge</izvorni_sadrzaj>
    <derivirana_varijabla naziv="DomainObject.Predmet.ProtustrankaFormated_1">  AGRONOVA d.o.o. za informatičke i marketinške usluge</derivirana_varijabla>
  </DomainObject.Predmet.ProtustrankaFormated>
  <DomainObject.Predmet.ProtustrankaFormatedOIB>
    <izvorni_sadrzaj>  AGRONOVA d.o.o. za informatičke i marketinške usluge, OIB 63216938840</izvorni_sadrzaj>
    <derivirana_varijabla naziv="DomainObject.Predmet.ProtustrankaFormatedOIB_1">  AGRONOVA d.o.o. za informatičke i marketinške usluge, OIB 63216938840</derivirana_varijabla>
  </DomainObject.Predmet.ProtustrankaFormatedOIB>
  <DomainObject.Predmet.ProtustrankaFormatedWithAdress>
    <izvorni_sadrzaj> AGRONOVA d.o.o. za informatičke i marketinške usluge, Marina Divalta 220/b, 31000 Osijek</izvorni_sadrzaj>
    <derivirana_varijabla naziv="DomainObject.Predmet.ProtustrankaFormatedWithAdress_1"> AGRONOVA d.o.o. za informatičke i marketinške usluge, Marina Divalta 220/b, 31000 Osijek</derivirana_varijabla>
  </DomainObject.Predmet.ProtustrankaFormatedWithAdress>
  <DomainObject.Predmet.ProtustrankaFormatedWithAdressOIB>
    <izvorni_sadrzaj> AGRONOVA d.o.o. za informatičke i marketinške usluge, OIB 63216938840, Marina Divalta 220/b, 31000 Osijek</izvorni_sadrzaj>
    <derivirana_varijabla naziv="DomainObject.Predmet.ProtustrankaFormatedWithAdressOIB_1"> AGRONOVA d.o.o. za informatičke i marketinške usluge, OIB 63216938840, Marina Divalta 220/b, 31000 Osijek</derivirana_varijabla>
  </DomainObject.Predmet.ProtustrankaFormatedWithAdressOIB>
  <DomainObject.Predmet.ProtustrankaWithAdress>
    <izvorni_sadrzaj>AGRONOVA d.o.o. za informatičke i marketinške usluge Marina Divalta 220/b, 31000 Osijek</izvorni_sadrzaj>
    <derivirana_varijabla naziv="DomainObject.Predmet.ProtustrankaWithAdress_1">AGRONOVA d.o.o. za informatičke i marketinške usluge Marina Divalta 220/b, 31000 Osijek</derivirana_varijabla>
  </DomainObject.Predmet.ProtustrankaWithAdress>
  <DomainObject.Predmet.ProtustrankaWithAdressOIB>
    <izvorni_sadrzaj>AGRONOVA d.o.o. za informatičke i marketinške usluge, OIB 63216938840, Marina Divalta 220/b, 31000 Osijek</izvorni_sadrzaj>
    <derivirana_varijabla naziv="DomainObject.Predmet.ProtustrankaWithAdressOIB_1">AGRONOVA d.o.o. za informatičke i marketinške usluge, OIB 63216938840, Marina Divalta 220/b, 31000 Osijek</derivirana_varijabla>
  </DomainObject.Predmet.ProtustrankaWithAdressOIB>
  <DomainObject.Predmet.ProtustrankaNazivFormated>
    <izvorni_sadrzaj>AGRONOVA d.o.o. za informatičke i marketinške usluge</izvorni_sadrzaj>
    <derivirana_varijabla naziv="DomainObject.Predmet.ProtustrankaNazivFormated_1">AGRONOVA d.o.o. za informatičke i marketinške usluge</derivirana_varijabla>
  </DomainObject.Predmet.ProtustrankaNazivFormated>
  <DomainObject.Predmet.ProtustrankaNazivFormatedOIB>
    <izvorni_sadrzaj>AGRONOVA d.o.o. za informatičke i marketinške usluge, OIB 63216938840</izvorni_sadrzaj>
    <derivirana_varijabla naziv="DomainObject.Predmet.ProtustrankaNazivFormatedOIB_1">AGRONOVA d.o.o. za informatičke i marketinške usluge, OIB 63216938840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18683136487</izvorni_sadrzaj>
    <derivirana_varijabla naziv="DomainObject.Predmet.StrankaFormatedOIB_1">  RHA MF PU PODRUČNI URED OSIJEK, OIB 18683136487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18683136487</izvorni_sadrzaj>
    <derivirana_varijabla naziv="DomainObject.Predmet.StrankaFormatedWithAdressOIB_1"> RHA MF PU PODRUČNI URED OSIJEK, OIB 18683136487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18683136487</izvorni_sadrzaj>
    <derivirana_varijabla naziv="DomainObject.Predmet.StrankaWithAdressOIB_1">RHA MF PU PODRUČNI URED OSIJEK, OIB 18683136487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18683136487</izvorni_sadrzaj>
    <derivirana_varijabla naziv="DomainObject.Predmet.StrankaNazivFormatedOIB_1">RHA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18683136487</item>
    </izvorni_sadrzaj>
    <derivirana_varijabla naziv="DomainObject.Predmet.StrankaListFormatedOIB_1">
      <item>RHA MF PU PODRUČNI URED OSIJEK, OIB 18683136487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18683136487</item>
    </izvorni_sadrzaj>
    <derivirana_varijabla naziv="DomainObject.Predmet.StrankaListFormatedWithAdressOIB_1">
      <item>RHA MF PU PODRUČNI URED OSIJEK, OIB 18683136487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18683136487</item>
    </izvorni_sadrzaj>
    <derivirana_varijabla naziv="DomainObject.Predmet.StrankaListNazivFormatedOIB_1">
      <item>RHA MF PU PODRUČNI URED OSIJEK, OIB 18683136487</item>
    </derivirana_varijabla>
  </DomainObject.Predmet.StrankaListNazivFormatedOIB>
  <DomainObject.Predmet.ProtuStrankaListFormated>
    <izvorni_sadrzaj>
      <item>AGRONOVA d.o.o. za informatičke i marketinške usluge</item>
    </izvorni_sadrzaj>
    <derivirana_varijabla naziv="DomainObject.Predmet.ProtuStrankaListFormated_1">
      <item>AGRONOVA d.o.o. za informatičke i marketinške usluge</item>
    </derivirana_varijabla>
  </DomainObject.Predmet.ProtuStrankaListFormated>
  <DomainObject.Predmet.ProtuStrankaListFormatedOIB>
    <izvorni_sadrzaj>
      <item>AGRONOVA d.o.o. za informatičke i marketinške usluge, OIB 63216938840</item>
    </izvorni_sadrzaj>
    <derivirana_varijabla naziv="DomainObject.Predmet.ProtuStrankaListFormatedOIB_1">
      <item>AGRONOVA d.o.o. za informatičke i marketinške usluge, OIB 63216938840</item>
    </derivirana_varijabla>
  </DomainObject.Predmet.ProtuStrankaListFormatedOIB>
  <DomainObject.Predmet.ProtuStrankaListFormatedWithAdress>
    <izvorni_sadrzaj>
      <item>AGRONOVA d.o.o. za informatičke i marketinške usluge, Marina Divalta 220/b, 31000 Osijek</item>
    </izvorni_sadrzaj>
    <derivirana_varijabla naziv="DomainObject.Predmet.ProtuStrankaListFormatedWithAdress_1">
      <item>AGRONOVA d.o.o. za informatičke i marketinške usluge, Marina Divalta 220/b, 31000 Osijek</item>
    </derivirana_varijabla>
  </DomainObject.Predmet.ProtuStrankaListFormatedWithAdress>
  <DomainObject.Predmet.ProtuStrankaListFormatedWithAdressOIB>
    <izvorni_sadrzaj>
      <item>AGRONOVA d.o.o. za informatičke i marketinške usluge, OIB 63216938840, Marina Divalta 220/b, 31000 Osijek</item>
    </izvorni_sadrzaj>
    <derivirana_varijabla naziv="DomainObject.Predmet.ProtuStrankaListFormatedWithAdressOIB_1">
      <item>AGRONOVA d.o.o. za informatičke i marketinške usluge, OIB 63216938840, Marina Divalta 220/b, 31000 Osijek</item>
    </derivirana_varijabla>
  </DomainObject.Predmet.ProtuStrankaListFormatedWithAdressOIB>
  <DomainObject.Predmet.ProtuStrankaListNazivFormated>
    <izvorni_sadrzaj>
      <item>AGRONOVA d.o.o. za informatičke i marketinške usluge</item>
    </izvorni_sadrzaj>
    <derivirana_varijabla naziv="DomainObject.Predmet.ProtuStrankaListNazivFormated_1">
      <item>AGRONOVA d.o.o. za informatičke i marketinške usluge</item>
    </derivirana_varijabla>
  </DomainObject.Predmet.ProtuStrankaListNazivFormated>
  <DomainObject.Predmet.ProtuStrankaListNazivFormatedOIB>
    <izvorni_sadrzaj>
      <item>AGRONOVA d.o.o. za informatičke i marketinške usluge, OIB 63216938840</item>
    </izvorni_sadrzaj>
    <derivirana_varijabla naziv="DomainObject.Predmet.ProtuStrankaListNazivFormatedOIB_1">
      <item>AGRONOVA d.o.o. za informatičke i marketinške usluge, OIB 63216938840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AGRONOVA d.o.o. za informatičke i marketinške usluge</izvorni_sadrzaj>
    <derivirana_varijabla naziv="DomainObject.Predmet.ProtustrankaIDrugi_1">AGRONOVA d.o.o. za informatičke i marketinške usluge</derivirana_varijabla>
  </DomainObject.Predmet.ProtustrankaIDrugi>
  <DomainObject.Predmet.StrankaIDrugiAdressOIB>
    <izvorni_sadrzaj>RHA MF PU PODRUČNI URED OSIJEK, OIB 18683136487</izvorni_sadrzaj>
    <derivirana_varijabla naziv="DomainObject.Predmet.StrankaIDrugiAdressOIB_1">RHA MF PU PODRUČNI URED OSIJEK, OIB 18683136487</derivirana_varijabla>
  </DomainObject.Predmet.StrankaIDrugiAdressOIB>
  <DomainObject.Predmet.ProtustrankaIDrugiAdressOIB>
    <izvorni_sadrzaj>AGRONOVA d.o.o. za informatičke i marketinške usluge, OIB 63216938840, Marina Divalta 220/b, 31000 Osijek</izvorni_sadrzaj>
    <derivirana_varijabla naziv="DomainObject.Predmet.ProtustrankaIDrugiAdressOIB_1">AGRONOVA d.o.o. za informatičke i marketinške usluge, OIB 63216938840, Marina Divalta 220/b,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AGRONOVA d.o.o. za informatičke i marketinške usluge</item>
      <item>RHA MF PU PODRUČNI URED OSIJEK</item>
    </izvorni_sadrzaj>
    <derivirana_varijabla naziv="DomainObject.Predmet.SudioniciListNaziv_1">
      <item>AGRONOVA d.o.o. za informatičke i marketinške usluge</item>
      <item>RHA MF PU PODRUČNI URED OSIJEK</item>
    </derivirana_varijabla>
  </DomainObject.Predmet.SudioniciListNaziv>
  <DomainObject.Predmet.SudioniciListAdressOIB>
    <izvorni_sadrzaj>
      <item>AGRONOVA d.o.o. za informatičke i marketinške usluge, OIB 63216938840, Marina Divalta 220/b,31000 Osijek</item>
      <item>RHA MF PU PODRUČNI URED OSIJEK, OIB 18683136487</item>
    </izvorni_sadrzaj>
    <derivirana_varijabla naziv="DomainObject.Predmet.SudioniciListAdressOIB_1">
      <item>AGRONOVA d.o.o. za informatičke i marketinške usluge, OIB 63216938840, Marina Divalta 220/b,31000 Osijek</item>
      <item>RHA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63216938840</item>
      <item>, OIB 18683136487</item>
    </izvorni_sadrzaj>
    <derivirana_varijabla naziv="DomainObject.Predmet.SudioniciListNazivOIB_1">
      <item>, OIB 63216938840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E40EF-C7A1-4616-8575-60067322C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2734</properties:Characters>
  <properties:Lines>105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2018-12-04T07:20:00Z</dcterms:created>
  <dc:creator>hermanj</dc:creator>
  <cp:lastModifiedBy>Danijela Sekulić</cp:lastModifiedBy>
  <cp:lastPrinted>2018-12-04T07:19:00Z</cp:lastPrinted>
  <dcterms:modified xmlns:xsi="http://www.w3.org/2001/XMLSchema-instance" xsi:type="dcterms:W3CDTF">2018-12-04T07:21:00Z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(STANIĆ -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