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f2f01" w14:paraId="99f2f01" w:rsidRDefault="00EC653E" w:rsidP="00EC653E" w:rsidR="00EC653E" w:rsidRPr="00EC653E">
      <w:pPr>
        <w:spacing w:lineRule="auto" w:line="240" w:after="0"/>
        <w15:collapsed w:val="false"/>
        <w:rPr>
          <w:rFonts w:hAnsi="Times New Roman" w:ascii="Times New Roman"/>
          <w:sz w:val="24"/>
          <w:szCs w:val="24"/>
        </w:rPr>
      </w:pPr>
      <w:bookmarkStart w:name="_GoBack" w:id="0"/>
      <w:bookmarkEnd w:id="0"/>
      <w:r w:rsidRPr="00EC653E">
        <w:rPr>
          <w:rFonts w:hAnsi="Times New Roman" w:ascii="Times New Roman"/>
          <w:noProof/>
          <w:sz w:val="24"/>
          <w:szCs w:val="24"/>
          <w:lang w:eastAsia="hr-HR"/>
        </w:rPr>
        <w:t xml:space="preserve">            </w:t>
      </w:r>
      <w:r>
        <w:rPr>
          <w:rFonts w:hAnsi="Times New Roman" w:ascii="Times New Roman"/>
          <w:noProof/>
          <w:sz w:val="24"/>
          <w:szCs w:val="24"/>
          <w:lang w:eastAsia="hr-HR"/>
        </w:rPr>
        <w:t xml:space="preserve">       </w:t>
      </w:r>
      <w:r w:rsidRPr="00EC653E">
        <w:rPr>
          <w:rFonts w:hAnsi="Times New Roman" w:ascii="Times New Roman"/>
          <w:noProof/>
          <w:sz w:val="24"/>
          <w:szCs w:val="24"/>
          <w:lang w:eastAsia="hr-HR"/>
        </w:rPr>
        <w:t xml:space="preserve"> </w:t>
      </w:r>
      <w:r w:rsidR="00E152A6">
        <w:rPr>
          <w:rFonts w:hAnsi="Times New Roman" w:ascii="Times New Roman"/>
          <w:noProof/>
          <w:sz w:val="24"/>
          <w:szCs w:val="24"/>
          <w:lang w:eastAsia="hr-HR"/>
        </w:rPr>
        <w:drawing>
          <wp:inline distR="0" distL="0" distB="0" distT="0">
            <wp:extent cy="962025" cx="716280"/>
            <wp:effectExtent b="9525"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6280"/>
                    </a:xfrm>
                    <a:prstGeom prst="rect">
                      <a:avLst/>
                    </a:prstGeom>
                    <a:noFill/>
                    <a:ln>
                      <a:noFill/>
                    </a:ln>
                  </pic:spPr>
                </pic:pic>
              </a:graphicData>
            </a:graphic>
          </wp:inline>
        </w:drawing>
      </w:r>
    </w:p>
    <w:p w:rsidRDefault="00EC653E" w:rsidP="006D7E2E" w:rsidR="00EC653E" w:rsidRPr="00EC653E">
      <w:pPr>
        <w:spacing w:lineRule="auto" w:line="240" w:after="0"/>
        <w:rPr>
          <w:rFonts w:hAnsi="Times New Roman" w:ascii="Times New Roman"/>
          <w:sz w:val="24"/>
          <w:szCs w:val="24"/>
        </w:rPr>
      </w:pPr>
      <w:r w:rsidRPr="00EC653E">
        <w:rPr>
          <w:rFonts w:hAnsi="Times New Roman" w:ascii="Times New Roman"/>
          <w:sz w:val="24"/>
          <w:szCs w:val="24"/>
        </w:rPr>
        <w:t xml:space="preserve">         REPUBLIKA HRVATSKA</w:t>
      </w:r>
    </w:p>
    <w:p w:rsidRDefault="00EC653E" w:rsidP="006D7E2E" w:rsidR="00330571">
      <w:pPr>
        <w:spacing w:lineRule="auto" w:line="240" w:after="0"/>
        <w:rPr>
          <w:rFonts w:hAnsi="Times New Roman" w:ascii="Times New Roman"/>
          <w:sz w:val="24"/>
          <w:szCs w:val="24"/>
        </w:rPr>
      </w:pPr>
      <w:r w:rsidRPr="00EC653E">
        <w:rPr>
          <w:rFonts w:hAnsi="Times New Roman" w:ascii="Times New Roman"/>
          <w:sz w:val="24"/>
          <w:szCs w:val="24"/>
        </w:rPr>
        <w:t xml:space="preserve"> TRGOVAČKI SUD U VARAŽDINU</w:t>
      </w:r>
    </w:p>
    <w:p w:rsidRDefault="00EC653E" w:rsidP="006D7E2E" w:rsidR="00EC653E">
      <w:pPr>
        <w:spacing w:lineRule="auto" w:line="240" w:after="0"/>
        <w:rPr>
          <w:rFonts w:hAnsi="Times New Roman" w:ascii="Times New Roman"/>
          <w:sz w:val="24"/>
          <w:szCs w:val="24"/>
        </w:rPr>
      </w:pPr>
    </w:p>
    <w:p w:rsidRDefault="00061219" w:rsidP="006D7E2E" w:rsidR="00BE1504">
      <w:pPr>
        <w:pStyle w:val="Bezproreda"/>
        <w:jc w:val="center"/>
        <w:rPr>
          <w:rFonts w:hAnsi="Times New Roman" w:ascii="Times New Roman"/>
          <w:sz w:val="24"/>
          <w:szCs w:val="24"/>
        </w:rPr>
      </w:pPr>
      <w:r w:rsidRPr="00061219">
        <w:rPr>
          <w:rFonts w:hAnsi="Times New Roman" w:ascii="Times New Roman"/>
          <w:sz w:val="24"/>
          <w:szCs w:val="24"/>
        </w:rPr>
        <w:t>U  I M E  R E P U B L I K E  H R V A T S K E</w:t>
      </w:r>
    </w:p>
    <w:p w:rsidRDefault="00287FF4" w:rsidP="006D7E2E" w:rsidR="00287FF4" w:rsidRPr="00287FF4">
      <w:pPr>
        <w:pStyle w:val="Bezproreda"/>
        <w:jc w:val="center"/>
        <w:rPr>
          <w:rFonts w:hAnsi="Times New Roman" w:ascii="Times New Roman"/>
          <w:sz w:val="24"/>
          <w:szCs w:val="24"/>
        </w:rPr>
      </w:pPr>
    </w:p>
    <w:p w:rsidRDefault="00287FF4" w:rsidP="006D7E2E" w:rsidR="00287FF4" w:rsidRPr="00287FF4">
      <w:pPr>
        <w:spacing w:lineRule="auto" w:line="240" w:after="0"/>
        <w:ind w:firstLine="708"/>
        <w:jc w:val="both"/>
        <w:rPr>
          <w:rFonts w:hAnsi="Times New Roman" w:ascii="Times New Roman"/>
          <w:sz w:val="24"/>
          <w:szCs w:val="24"/>
          <w:lang w:val="pl-PL"/>
        </w:rPr>
      </w:pPr>
      <w:r w:rsidRPr="00287FF4">
        <w:rPr>
          <w:rFonts w:hAnsi="Times New Roman" w:ascii="Times New Roman"/>
          <w:bCs/>
          <w:sz w:val="24"/>
          <w:szCs w:val="24"/>
        </w:rPr>
        <w:t>Trgovački sud u Varaždinu</w:t>
      </w:r>
      <w:r w:rsidRPr="00287FF4">
        <w:rPr>
          <w:rFonts w:hAnsi="Times New Roman" w:ascii="Times New Roman"/>
          <w:sz w:val="24"/>
          <w:szCs w:val="24"/>
        </w:rPr>
        <w:t xml:space="preserve">, po sutkinji toga suda Meliti Poljanec Bubaš, u stečajnom postupku koji se vodi nad stečajnim dužnikom VIKO d.o.o. u stečaju, iz Varaždina, Pavleka Miškine 57, OIB: 42198758977, kojeg zastupa stečajna upraviteljica Sanja Mihalić, iz Varaždina, Alojzija Stepinca 1, izvan ročišta, </w:t>
      </w:r>
      <w:r w:rsidR="00E941D2">
        <w:rPr>
          <w:rFonts w:hAnsi="Times New Roman" w:ascii="Times New Roman"/>
          <w:sz w:val="24"/>
          <w:szCs w:val="24"/>
        </w:rPr>
        <w:t>dana 5</w:t>
      </w:r>
      <w:r w:rsidRPr="00287FF4">
        <w:rPr>
          <w:rFonts w:hAnsi="Times New Roman" w:ascii="Times New Roman"/>
          <w:sz w:val="24"/>
          <w:szCs w:val="24"/>
        </w:rPr>
        <w:t xml:space="preserve">. </w:t>
      </w:r>
      <w:r w:rsidR="005D028A">
        <w:rPr>
          <w:rFonts w:hAnsi="Times New Roman" w:ascii="Times New Roman"/>
          <w:sz w:val="24"/>
          <w:szCs w:val="24"/>
        </w:rPr>
        <w:t>srpnja</w:t>
      </w:r>
      <w:r w:rsidRPr="00287FF4">
        <w:rPr>
          <w:rFonts w:hAnsi="Times New Roman" w:ascii="Times New Roman"/>
          <w:sz w:val="24"/>
          <w:szCs w:val="24"/>
        </w:rPr>
        <w:t xml:space="preserve"> 2017. godine donosi slijedeći:</w:t>
      </w:r>
    </w:p>
    <w:p w:rsidRDefault="00470CA5" w:rsidP="006D7E2E" w:rsidR="00470CA5">
      <w:pPr>
        <w:spacing w:lineRule="auto" w:line="240" w:after="0"/>
        <w:jc w:val="both"/>
        <w:rPr>
          <w:rFonts w:hAnsi="Times New Roman" w:ascii="Times New Roman"/>
          <w:sz w:val="24"/>
          <w:szCs w:val="24"/>
        </w:rPr>
      </w:pPr>
    </w:p>
    <w:p w:rsidRDefault="00077DA0" w:rsidP="006D7E2E" w:rsidR="00470CA5">
      <w:pPr>
        <w:pStyle w:val="Bezproreda"/>
        <w:jc w:val="center"/>
        <w:rPr>
          <w:rFonts w:hAnsi="Times New Roman" w:ascii="Times New Roman"/>
          <w:sz w:val="24"/>
          <w:szCs w:val="24"/>
        </w:rPr>
      </w:pPr>
      <w:r>
        <w:rPr>
          <w:rFonts w:hAnsi="Times New Roman" w:ascii="Times New Roman"/>
          <w:sz w:val="24"/>
          <w:szCs w:val="24"/>
        </w:rPr>
        <w:t xml:space="preserve">r i je š i o </w:t>
      </w:r>
      <w:r w:rsidR="00470CA5">
        <w:rPr>
          <w:rFonts w:hAnsi="Times New Roman" w:ascii="Times New Roman"/>
          <w:sz w:val="24"/>
          <w:szCs w:val="24"/>
        </w:rPr>
        <w:t xml:space="preserve"> </w:t>
      </w:r>
      <w:r w:rsidR="00470CA5" w:rsidRPr="004D2AE6">
        <w:rPr>
          <w:rFonts w:hAnsi="Times New Roman" w:ascii="Times New Roman"/>
          <w:sz w:val="24"/>
          <w:szCs w:val="24"/>
        </w:rPr>
        <w:t xml:space="preserve">  je</w:t>
      </w:r>
    </w:p>
    <w:p w:rsidRDefault="00470CA5" w:rsidP="006D7E2E" w:rsidR="00470CA5">
      <w:pPr>
        <w:pStyle w:val="Bezproreda"/>
        <w:jc w:val="center"/>
        <w:rPr>
          <w:rFonts w:hAnsi="Times New Roman" w:ascii="Times New Roman"/>
          <w:sz w:val="24"/>
          <w:szCs w:val="24"/>
        </w:rPr>
      </w:pPr>
    </w:p>
    <w:p w:rsidRDefault="00287FF4" w:rsidP="006D7E2E" w:rsidR="00287FF4">
      <w:pPr>
        <w:pStyle w:val="Bezproreda"/>
        <w:ind w:firstLine="708"/>
        <w:jc w:val="both"/>
        <w:rPr>
          <w:rFonts w:hAnsi="Times New Roman" w:ascii="Times New Roman"/>
          <w:sz w:val="24"/>
          <w:szCs w:val="24"/>
        </w:rPr>
      </w:pPr>
      <w:r>
        <w:rPr>
          <w:rFonts w:hAnsi="Times New Roman" w:ascii="Times New Roman"/>
          <w:sz w:val="24"/>
          <w:szCs w:val="24"/>
        </w:rPr>
        <w:t xml:space="preserve">I/ Ispravlja se ovosudni Zaključak o prodaji broj St-313/12-160 od 9. lipnja 2017. u uvodu, redak treći, u pogledu OIB-a stečajnog dužnika, tako da umjesto OIB: 4219875897, ispravno ima pisati </w:t>
      </w:r>
      <w:r w:rsidRPr="00287FF4">
        <w:rPr>
          <w:rFonts w:hAnsi="Times New Roman" w:ascii="Times New Roman"/>
          <w:sz w:val="24"/>
          <w:szCs w:val="24"/>
        </w:rPr>
        <w:t>OIB: 42198758977</w:t>
      </w:r>
      <w:r>
        <w:rPr>
          <w:rFonts w:hAnsi="Times New Roman" w:ascii="Times New Roman"/>
          <w:sz w:val="24"/>
          <w:szCs w:val="24"/>
        </w:rPr>
        <w:t>.</w:t>
      </w:r>
    </w:p>
    <w:p w:rsidRDefault="00287FF4" w:rsidP="006D7E2E" w:rsidR="00287FF4">
      <w:pPr>
        <w:pStyle w:val="Bezproreda"/>
        <w:ind w:firstLine="708"/>
        <w:jc w:val="both"/>
        <w:rPr>
          <w:rFonts w:hAnsi="Times New Roman" w:ascii="Times New Roman"/>
          <w:sz w:val="24"/>
          <w:szCs w:val="24"/>
        </w:rPr>
      </w:pPr>
    </w:p>
    <w:p w:rsidRDefault="00287FF4" w:rsidP="006D7E2E" w:rsidR="003D0BD8">
      <w:pPr>
        <w:pStyle w:val="Bezproreda"/>
        <w:ind w:firstLine="708"/>
        <w:jc w:val="both"/>
        <w:rPr>
          <w:rFonts w:hAnsi="Times New Roman" w:ascii="Times New Roman"/>
          <w:sz w:val="24"/>
          <w:szCs w:val="24"/>
        </w:rPr>
      </w:pPr>
      <w:r>
        <w:rPr>
          <w:rFonts w:hAnsi="Times New Roman" w:ascii="Times New Roman"/>
          <w:sz w:val="24"/>
          <w:szCs w:val="24"/>
        </w:rPr>
        <w:t>II/ Dopunjuje se ovosudni Zaključak o prodaji broj St-313/12-160 od 9. lipnja 2017.</w:t>
      </w:r>
    </w:p>
    <w:p w:rsidRDefault="003D0BD8" w:rsidP="006D7E2E" w:rsidR="003D0BD8">
      <w:pPr>
        <w:pStyle w:val="Bezproreda"/>
        <w:ind w:firstLine="708"/>
        <w:jc w:val="both"/>
        <w:rPr>
          <w:rFonts w:hAnsi="Times New Roman" w:ascii="Times New Roman"/>
          <w:sz w:val="24"/>
          <w:szCs w:val="24"/>
        </w:rPr>
      </w:pPr>
    </w:p>
    <w:p w:rsidRDefault="00F72829" w:rsidP="006D7E2E" w:rsidR="00287FF4">
      <w:pPr>
        <w:pStyle w:val="Bezproreda"/>
        <w:numPr>
          <w:ilvl w:val="0"/>
          <w:numId w:val="11"/>
        </w:numPr>
        <w:jc w:val="both"/>
        <w:rPr>
          <w:rFonts w:hAnsi="Times New Roman" w:ascii="Times New Roman"/>
          <w:sz w:val="24"/>
          <w:szCs w:val="24"/>
        </w:rPr>
      </w:pPr>
      <w:r>
        <w:rPr>
          <w:rFonts w:hAnsi="Times New Roman" w:ascii="Times New Roman"/>
          <w:sz w:val="24"/>
          <w:szCs w:val="24"/>
        </w:rPr>
        <w:t xml:space="preserve"> u izreci pod točkom 1</w:t>
      </w:r>
      <w:r w:rsidR="00287FF4">
        <w:rPr>
          <w:rFonts w:hAnsi="Times New Roman" w:ascii="Times New Roman"/>
          <w:sz w:val="24"/>
          <w:szCs w:val="24"/>
        </w:rPr>
        <w:t xml:space="preserve">., tako da se nakon posljednjeg odlomka pod tom točkom dodaje odlomak koji glasi: </w:t>
      </w:r>
    </w:p>
    <w:p w:rsidRDefault="00287FF4" w:rsidP="006D7E2E" w:rsidR="00287FF4">
      <w:pPr>
        <w:pStyle w:val="Bezproreda"/>
        <w:ind w:firstLine="708"/>
        <w:jc w:val="both"/>
        <w:rPr>
          <w:rFonts w:hAnsi="Times New Roman" w:ascii="Times New Roman"/>
          <w:sz w:val="24"/>
          <w:szCs w:val="24"/>
        </w:rPr>
      </w:pPr>
    </w:p>
    <w:p w:rsidRDefault="00287FF4" w:rsidP="006D7E2E" w:rsidR="00077DA0">
      <w:pPr>
        <w:pStyle w:val="Bezproreda"/>
        <w:ind w:firstLine="708"/>
        <w:jc w:val="both"/>
        <w:rPr>
          <w:rFonts w:hAnsi="Times New Roman" w:ascii="Times New Roman"/>
          <w:sz w:val="24"/>
          <w:szCs w:val="24"/>
        </w:rPr>
      </w:pPr>
      <w:r>
        <w:rPr>
          <w:rFonts w:hAnsi="Times New Roman" w:ascii="Times New Roman"/>
          <w:sz w:val="24"/>
          <w:szCs w:val="24"/>
        </w:rPr>
        <w:t>„Na n</w:t>
      </w:r>
      <w:r w:rsidR="00F72829">
        <w:rPr>
          <w:rFonts w:hAnsi="Times New Roman" w:ascii="Times New Roman"/>
          <w:sz w:val="24"/>
          <w:szCs w:val="24"/>
        </w:rPr>
        <w:t>ekretnini navedenoj pod točkom 1</w:t>
      </w:r>
      <w:r>
        <w:rPr>
          <w:rFonts w:hAnsi="Times New Roman" w:ascii="Times New Roman"/>
          <w:sz w:val="24"/>
          <w:szCs w:val="24"/>
        </w:rPr>
        <w:t>.d. u naravi postoji pravo služnosti prolaza i provoza u korist čkbr. 3598/03</w:t>
      </w:r>
      <w:r w:rsidR="003D0BD8">
        <w:rPr>
          <w:rFonts w:hAnsi="Times New Roman" w:ascii="Times New Roman"/>
          <w:sz w:val="24"/>
          <w:szCs w:val="24"/>
        </w:rPr>
        <w:t>,</w:t>
      </w:r>
      <w:r>
        <w:rPr>
          <w:rFonts w:hAnsi="Times New Roman" w:ascii="Times New Roman"/>
          <w:sz w:val="24"/>
          <w:szCs w:val="24"/>
        </w:rPr>
        <w:t xml:space="preserve"> upisane u zk. ul. 13086, broj poduloška 1, k.o. Varaždin (u osnivanju).“ </w:t>
      </w:r>
    </w:p>
    <w:p w:rsidRDefault="003D0BD8" w:rsidP="006D7E2E" w:rsidR="00287FF4">
      <w:pPr>
        <w:pStyle w:val="Bezproreda"/>
        <w:ind w:firstLine="708"/>
        <w:jc w:val="both"/>
        <w:rPr>
          <w:rFonts w:hAnsi="Times New Roman" w:ascii="Times New Roman"/>
          <w:sz w:val="24"/>
          <w:szCs w:val="24"/>
        </w:rPr>
      </w:pPr>
      <w:r>
        <w:rPr>
          <w:rFonts w:hAnsi="Times New Roman" w:ascii="Times New Roman"/>
          <w:sz w:val="24"/>
          <w:szCs w:val="24"/>
        </w:rPr>
        <w:t xml:space="preserve"> </w:t>
      </w:r>
    </w:p>
    <w:p w:rsidRDefault="00F72829" w:rsidP="006D7E2E" w:rsidR="003D0BD8">
      <w:pPr>
        <w:pStyle w:val="Bezproreda"/>
        <w:numPr>
          <w:ilvl w:val="0"/>
          <w:numId w:val="11"/>
        </w:numPr>
        <w:jc w:val="both"/>
        <w:rPr>
          <w:rFonts w:hAnsi="Times New Roman" w:ascii="Times New Roman"/>
          <w:sz w:val="24"/>
          <w:szCs w:val="24"/>
        </w:rPr>
      </w:pPr>
      <w:r>
        <w:rPr>
          <w:rFonts w:hAnsi="Times New Roman" w:ascii="Times New Roman"/>
          <w:sz w:val="24"/>
          <w:szCs w:val="24"/>
        </w:rPr>
        <w:t>u izreci pod točkom 4</w:t>
      </w:r>
      <w:r w:rsidR="003D0BD8" w:rsidRPr="003D0BD8">
        <w:rPr>
          <w:rFonts w:hAnsi="Times New Roman" w:ascii="Times New Roman"/>
          <w:sz w:val="24"/>
          <w:szCs w:val="24"/>
        </w:rPr>
        <w:t xml:space="preserve">.a), </w:t>
      </w:r>
    </w:p>
    <w:p w:rsidRDefault="003D0BD8" w:rsidP="006D7E2E" w:rsidR="003D0BD8">
      <w:pPr>
        <w:pStyle w:val="Bezproreda"/>
        <w:ind w:left="1068"/>
        <w:jc w:val="both"/>
        <w:rPr>
          <w:rFonts w:hAnsi="Times New Roman" w:ascii="Times New Roman"/>
          <w:sz w:val="24"/>
          <w:szCs w:val="24"/>
        </w:rPr>
      </w:pPr>
    </w:p>
    <w:p w:rsidRDefault="003D0BD8" w:rsidP="006D7E2E" w:rsidR="003D0BD8">
      <w:pPr>
        <w:pStyle w:val="Bezproreda"/>
        <w:ind w:left="1068"/>
        <w:jc w:val="both"/>
        <w:rPr>
          <w:rFonts w:hAnsi="Times New Roman" w:ascii="Times New Roman"/>
          <w:sz w:val="24"/>
          <w:szCs w:val="24"/>
        </w:rPr>
      </w:pPr>
      <w:r w:rsidRPr="003D0BD8">
        <w:rPr>
          <w:rFonts w:hAnsi="Times New Roman" w:ascii="Times New Roman"/>
          <w:sz w:val="24"/>
          <w:szCs w:val="24"/>
        </w:rPr>
        <w:t xml:space="preserve">tako da se posljednja rečenica navedena pod tom točkom </w:t>
      </w:r>
      <w:r>
        <w:rPr>
          <w:rFonts w:hAnsi="Times New Roman" w:ascii="Times New Roman"/>
          <w:sz w:val="24"/>
          <w:szCs w:val="24"/>
        </w:rPr>
        <w:t>dopunjuje riječima:</w:t>
      </w:r>
    </w:p>
    <w:p w:rsidRDefault="003D0BD8" w:rsidP="006D7E2E" w:rsidR="003D0BD8" w:rsidRPr="003D0BD8">
      <w:pPr>
        <w:pStyle w:val="Bezproreda"/>
        <w:ind w:left="1068"/>
        <w:jc w:val="both"/>
        <w:rPr>
          <w:rFonts w:hAnsi="Times New Roman" w:ascii="Times New Roman"/>
          <w:sz w:val="24"/>
          <w:szCs w:val="24"/>
        </w:rPr>
      </w:pPr>
    </w:p>
    <w:p w:rsidRDefault="003D0BD8" w:rsidP="006D7E2E" w:rsidR="003D0BD8">
      <w:pPr>
        <w:pStyle w:val="Bezproreda"/>
        <w:ind w:firstLine="708"/>
        <w:jc w:val="both"/>
        <w:rPr>
          <w:rFonts w:hAnsi="Times New Roman" w:ascii="Times New Roman"/>
          <w:sz w:val="24"/>
          <w:szCs w:val="24"/>
        </w:rPr>
      </w:pPr>
      <w:r>
        <w:rPr>
          <w:rFonts w:hAnsi="Times New Roman" w:ascii="Times New Roman"/>
          <w:sz w:val="24"/>
          <w:szCs w:val="24"/>
        </w:rPr>
        <w:t>„ na kojem u naravi postoji pravo služnosti prolaza i provoza u korist čkbr. 3598/03, upisane u uk. ul. 13086, broj poduloška 1, k.o. Varaždin (u osnivanju).“,</w:t>
      </w:r>
    </w:p>
    <w:p w:rsidRDefault="00287FF4" w:rsidP="006D7E2E" w:rsidR="00287FF4">
      <w:pPr>
        <w:pStyle w:val="Bezproreda"/>
        <w:ind w:firstLine="708"/>
        <w:jc w:val="both"/>
        <w:rPr>
          <w:rFonts w:hAnsi="Times New Roman" w:ascii="Times New Roman"/>
          <w:sz w:val="24"/>
          <w:szCs w:val="24"/>
        </w:rPr>
      </w:pPr>
    </w:p>
    <w:p w:rsidRDefault="003D0BD8" w:rsidP="006D7E2E" w:rsidR="00287FF4">
      <w:pPr>
        <w:pStyle w:val="Bezproreda"/>
        <w:ind w:left="1068"/>
        <w:jc w:val="both"/>
        <w:rPr>
          <w:rFonts w:hAnsi="Times New Roman" w:ascii="Times New Roman"/>
          <w:sz w:val="24"/>
          <w:szCs w:val="24"/>
        </w:rPr>
      </w:pPr>
      <w:r>
        <w:rPr>
          <w:rFonts w:hAnsi="Times New Roman" w:ascii="Times New Roman"/>
          <w:sz w:val="24"/>
          <w:szCs w:val="24"/>
        </w:rPr>
        <w:t>a nakon te rečenice dodaje se nova rečenica koja glasi:</w:t>
      </w:r>
    </w:p>
    <w:p w:rsidRDefault="003D0BD8" w:rsidP="006D7E2E" w:rsidR="003D0BD8">
      <w:pPr>
        <w:pStyle w:val="Bezproreda"/>
        <w:ind w:left="1068"/>
        <w:jc w:val="both"/>
        <w:rPr>
          <w:rFonts w:hAnsi="Times New Roman" w:ascii="Times New Roman"/>
          <w:sz w:val="24"/>
          <w:szCs w:val="24"/>
        </w:rPr>
      </w:pPr>
    </w:p>
    <w:p w:rsidRDefault="003D0BD8" w:rsidP="006D7E2E" w:rsidR="003D0BD8">
      <w:pPr>
        <w:pStyle w:val="Bezproreda"/>
        <w:ind w:firstLine="708"/>
        <w:jc w:val="both"/>
        <w:rPr>
          <w:rFonts w:hAnsi="Times New Roman" w:ascii="Times New Roman"/>
          <w:sz w:val="24"/>
          <w:szCs w:val="24"/>
        </w:rPr>
      </w:pPr>
      <w:r>
        <w:rPr>
          <w:rFonts w:hAnsi="Times New Roman" w:ascii="Times New Roman"/>
          <w:sz w:val="24"/>
          <w:szCs w:val="24"/>
        </w:rPr>
        <w:t>„N</w:t>
      </w:r>
      <w:r w:rsidR="00F72829">
        <w:rPr>
          <w:rFonts w:hAnsi="Times New Roman" w:ascii="Times New Roman"/>
          <w:sz w:val="24"/>
          <w:szCs w:val="24"/>
        </w:rPr>
        <w:t>ekretnine navedene pod točkama 1.a), 1.b) i 1</w:t>
      </w:r>
      <w:r>
        <w:rPr>
          <w:rFonts w:hAnsi="Times New Roman" w:ascii="Times New Roman"/>
          <w:sz w:val="24"/>
          <w:szCs w:val="24"/>
        </w:rPr>
        <w:t>.c) Zaključka, prodaju se kao jedinstvena uporabna i funkcionalna cjelina.“</w:t>
      </w:r>
    </w:p>
    <w:p w:rsidRDefault="00F72829" w:rsidP="006D7E2E" w:rsidR="00F72829">
      <w:pPr>
        <w:pStyle w:val="Bezproreda"/>
        <w:ind w:firstLine="708"/>
        <w:jc w:val="both"/>
        <w:rPr>
          <w:rFonts w:hAnsi="Times New Roman" w:ascii="Times New Roman"/>
          <w:sz w:val="24"/>
          <w:szCs w:val="24"/>
        </w:rPr>
      </w:pPr>
    </w:p>
    <w:p w:rsidRDefault="00F72829" w:rsidP="006D7E2E" w:rsidR="00F72829">
      <w:pPr>
        <w:pStyle w:val="Bezproreda"/>
        <w:numPr>
          <w:ilvl w:val="0"/>
          <w:numId w:val="11"/>
        </w:numPr>
        <w:jc w:val="both"/>
        <w:rPr>
          <w:rFonts w:hAnsi="Times New Roman" w:ascii="Times New Roman"/>
          <w:sz w:val="24"/>
          <w:szCs w:val="24"/>
        </w:rPr>
      </w:pPr>
      <w:r>
        <w:rPr>
          <w:rFonts w:hAnsi="Times New Roman" w:ascii="Times New Roman"/>
          <w:sz w:val="24"/>
          <w:szCs w:val="24"/>
        </w:rPr>
        <w:t>u izreci pod točkom 4.e), tako da se nakon riječi „brišu se svi“ nadodaje riječ „upisani“.</w:t>
      </w:r>
    </w:p>
    <w:p w:rsidRDefault="00205D1C" w:rsidP="006D7E2E" w:rsidR="00205D1C">
      <w:pPr>
        <w:pStyle w:val="Bezproreda"/>
        <w:ind w:left="1068"/>
        <w:jc w:val="both"/>
        <w:rPr>
          <w:rFonts w:hAnsi="Times New Roman" w:ascii="Times New Roman"/>
          <w:sz w:val="24"/>
          <w:szCs w:val="24"/>
        </w:rPr>
      </w:pPr>
    </w:p>
    <w:p w:rsidRDefault="00205D1C" w:rsidP="006D7E2E" w:rsidR="00205D1C">
      <w:pPr>
        <w:pStyle w:val="Bezproreda"/>
        <w:numPr>
          <w:ilvl w:val="0"/>
          <w:numId w:val="11"/>
        </w:numPr>
        <w:jc w:val="both"/>
        <w:rPr>
          <w:rFonts w:hAnsi="Times New Roman" w:ascii="Times New Roman"/>
          <w:sz w:val="24"/>
          <w:szCs w:val="24"/>
        </w:rPr>
      </w:pPr>
      <w:r>
        <w:rPr>
          <w:rFonts w:hAnsi="Times New Roman" w:ascii="Times New Roman"/>
          <w:sz w:val="24"/>
          <w:szCs w:val="24"/>
        </w:rPr>
        <w:t>u izreci pod točkom 5., redak treći, tako da se nakon riječi „te brisati“ dodaje riječ „upisane“.</w:t>
      </w:r>
    </w:p>
    <w:p w:rsidRDefault="006D7E2E" w:rsidP="006D7E2E" w:rsidR="006D7E2E">
      <w:pPr>
        <w:pStyle w:val="Bezproreda"/>
        <w:ind w:firstLine="708"/>
        <w:jc w:val="both"/>
        <w:rPr>
          <w:rFonts w:hAnsi="Times New Roman" w:ascii="Times New Roman"/>
          <w:sz w:val="24"/>
          <w:szCs w:val="24"/>
        </w:rPr>
      </w:pPr>
    </w:p>
    <w:p w:rsidRDefault="00855F0E" w:rsidP="00855F0E" w:rsidR="00F72829">
      <w:pPr>
        <w:pStyle w:val="Bezproreda"/>
        <w:ind w:firstLine="708"/>
        <w:jc w:val="both"/>
        <w:rPr>
          <w:rFonts w:hAnsi="Times New Roman" w:ascii="Times New Roman"/>
          <w:sz w:val="24"/>
          <w:szCs w:val="24"/>
        </w:rPr>
      </w:pPr>
      <w:r>
        <w:rPr>
          <w:rFonts w:hAnsi="Times New Roman" w:ascii="Times New Roman"/>
          <w:sz w:val="24"/>
          <w:szCs w:val="24"/>
        </w:rPr>
        <w:t>slijedom čega tako ispravljen i dopunjen Zaključak o prodaji od 9. lipnja 2017. glasi:</w:t>
      </w:r>
      <w:r w:rsidR="005A6C19">
        <w:rPr>
          <w:rFonts w:hAnsi="Times New Roman" w:ascii="Times New Roman"/>
          <w:sz w:val="24"/>
          <w:szCs w:val="24"/>
        </w:rPr>
        <w:t xml:space="preserve"> „</w:t>
      </w:r>
    </w:p>
    <w:p w:rsidRDefault="00205D1C" w:rsidP="00F72829" w:rsidR="00F72829">
      <w:pPr>
        <w:pStyle w:val="Bezproreda"/>
        <w:jc w:val="both"/>
        <w:rPr>
          <w:rFonts w:hAnsi="Times New Roman" w:ascii="Times New Roman"/>
          <w:sz w:val="24"/>
          <w:szCs w:val="24"/>
        </w:rPr>
      </w:pPr>
      <w:r w:rsidRPr="00F72829">
        <w:rPr>
          <w:rFonts w:hAnsi="Times New Roman" w:ascii="Times New Roman"/>
          <w:noProof/>
          <w:sz w:val="24"/>
          <w:szCs w:val="24"/>
          <w:lang w:eastAsia="hr-HR"/>
        </w:rPr>
        <w:lastRenderedPageBreak/>
        <w:drawing>
          <wp:anchor allowOverlap="true" layoutInCell="true" locked="false" behindDoc="true" relativeHeight="251658240" simplePos="false" distR="114300" distL="114300" distB="0" distT="0">
            <wp:simplePos y="0" x="0"/>
            <wp:positionH relativeFrom="page">
              <wp:posOffset>1019175</wp:posOffset>
            </wp:positionH>
            <wp:positionV relativeFrom="page">
              <wp:posOffset>628650</wp:posOffset>
            </wp:positionV>
            <wp:extent cy="961390" cx="720090"/>
            <wp:effectExtent b="0" r="3810" t="0" l="0"/>
            <wp:wrapThrough wrapText="bothSides">
              <wp:wrapPolygon edited="false">
                <wp:start y="0" x="4571"/>
                <wp:lineTo y="856" x="0"/>
                <wp:lineTo y="4280" x="0"/>
                <wp:lineTo y="15836" x="571"/>
                <wp:lineTo y="20544" x="4000"/>
                <wp:lineTo y="20972" x="6857"/>
                <wp:lineTo y="20972" x="14286"/>
                <wp:lineTo y="20544" x="17143"/>
                <wp:lineTo y="15836" x="20571"/>
                <wp:lineTo y="4280" x="21143"/>
                <wp:lineTo y="856" x="21143"/>
                <wp:lineTo y="0" x="16571"/>
                <wp:lineTo y="0" x="4571"/>
              </wp:wrapPolygon>
            </wp:wrapThrough>
            <wp:docPr name="Slika 2"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205D1C" w:rsidP="00F72829" w:rsidR="00205D1C">
      <w:pPr>
        <w:pStyle w:val="NormaleSPIS"/>
        <w:spacing w:after="0"/>
        <w:ind w:firstLine="0"/>
      </w:pPr>
    </w:p>
    <w:p w:rsidRDefault="00205D1C" w:rsidP="00F72829" w:rsidR="00205D1C">
      <w:pPr>
        <w:pStyle w:val="NormaleSPIS"/>
        <w:spacing w:after="0"/>
        <w:ind w:firstLine="0"/>
      </w:pPr>
    </w:p>
    <w:p w:rsidRDefault="00205D1C" w:rsidP="00F72829" w:rsidR="00205D1C">
      <w:pPr>
        <w:pStyle w:val="NormaleSPIS"/>
        <w:spacing w:after="0"/>
        <w:ind w:firstLine="0"/>
      </w:pPr>
    </w:p>
    <w:p w:rsidRDefault="00205D1C" w:rsidP="00F72829" w:rsidR="00205D1C">
      <w:pPr>
        <w:pStyle w:val="NormaleSPIS"/>
        <w:spacing w:after="0"/>
        <w:ind w:firstLine="0"/>
      </w:pPr>
    </w:p>
    <w:p w:rsidRDefault="00F72829" w:rsidP="00F72829" w:rsidR="00F72829" w:rsidRPr="00F72829">
      <w:pPr>
        <w:pStyle w:val="NormaleSPIS"/>
        <w:spacing w:after="0"/>
        <w:ind w:firstLine="0"/>
      </w:pPr>
      <w:r w:rsidRPr="00F72829">
        <w:t>REPUBLIKA HRVATSKA</w:t>
      </w:r>
    </w:p>
    <w:p w:rsidRDefault="00F72829" w:rsidP="00F72829" w:rsidR="00F72829" w:rsidRPr="00F72829">
      <w:pPr>
        <w:pStyle w:val="NormaleSPIS"/>
        <w:spacing w:after="0"/>
        <w:ind w:firstLine="0"/>
      </w:pPr>
      <w:r w:rsidRPr="00F72829">
        <w:t>Trgovački sud u Varaždinu</w:t>
      </w:r>
    </w:p>
    <w:p w:rsidRDefault="00F72829" w:rsidP="00F72829" w:rsidR="00F72829" w:rsidRPr="00F72829">
      <w:pPr>
        <w:pStyle w:val="NormaleSPIS"/>
        <w:spacing w:after="0"/>
        <w:ind w:firstLine="0"/>
      </w:pPr>
      <w:r w:rsidRPr="00F72829">
        <w:t>Varaždin, Braće Radić br. 2.</w:t>
      </w:r>
    </w:p>
    <w:p w:rsidRDefault="00F72829" w:rsidP="00F72829" w:rsidR="00F72829" w:rsidRPr="00F72829">
      <w:pPr>
        <w:pStyle w:val="NormaleSPIS"/>
        <w:spacing w:after="0"/>
      </w:pPr>
    </w:p>
    <w:p w:rsidRDefault="00F72829" w:rsidP="00F72829" w:rsidR="00F72829" w:rsidRPr="00F72829">
      <w:pPr>
        <w:spacing w:after="0"/>
        <w:jc w:val="center"/>
        <w:rPr>
          <w:rFonts w:hAnsi="Times New Roman" w:ascii="Times New Roman"/>
          <w:sz w:val="24"/>
          <w:szCs w:val="24"/>
        </w:rPr>
      </w:pPr>
      <w:r w:rsidRPr="00F72829">
        <w:rPr>
          <w:rFonts w:hAnsi="Times New Roman" w:ascii="Times New Roman"/>
          <w:sz w:val="24"/>
          <w:szCs w:val="24"/>
        </w:rPr>
        <w:t>ZAKLJUČAK  O  PRODAJI</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lang w:val="pl-PL"/>
        </w:rPr>
      </w:pPr>
      <w:r w:rsidRPr="00F72829">
        <w:rPr>
          <w:rFonts w:hAnsi="Times New Roman" w:ascii="Times New Roman"/>
          <w:bCs/>
          <w:sz w:val="24"/>
          <w:szCs w:val="24"/>
        </w:rPr>
        <w:t>Trgovački sud u Varaždinu</w:t>
      </w:r>
      <w:r w:rsidRPr="00F72829">
        <w:rPr>
          <w:rFonts w:hAnsi="Times New Roman" w:ascii="Times New Roman"/>
          <w:sz w:val="24"/>
          <w:szCs w:val="24"/>
        </w:rPr>
        <w:t>, po sutkinji toga suda Meliti Poljanec Bubaš, u stečajnom postupku koji se vodi nad stečajnim dužnikom VIKO d.o.o. u stečaju, iz Varaždina, Pavleka Miškine 57, OIB: 42198758977, kojeg zastupa stečajna upraviteljica Sanja Mihalić, iz Varaždina, Alojzija Stepinca 1, izvan ročišta, dana 9. lipnja 2017. godine donosi slijedeći:</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jc w:val="center"/>
        <w:rPr>
          <w:rFonts w:hAnsi="Times New Roman" w:ascii="Times New Roman"/>
          <w:sz w:val="24"/>
          <w:szCs w:val="24"/>
        </w:rPr>
      </w:pPr>
      <w:r w:rsidRPr="00F72829">
        <w:rPr>
          <w:rFonts w:hAnsi="Times New Roman" w:ascii="Times New Roman"/>
          <w:sz w:val="24"/>
          <w:szCs w:val="24"/>
        </w:rPr>
        <w:t xml:space="preserve">Z A K L J U Č A K </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bCs/>
          <w:sz w:val="24"/>
          <w:szCs w:val="24"/>
        </w:rPr>
        <w:t xml:space="preserve">1. </w:t>
      </w:r>
      <w:r w:rsidRPr="00F72829">
        <w:rPr>
          <w:rFonts w:hAnsi="Times New Roman" w:ascii="Times New Roman"/>
          <w:bCs/>
          <w:sz w:val="24"/>
          <w:szCs w:val="24"/>
        </w:rPr>
        <w:tab/>
        <w:t xml:space="preserve">Određuje se prodaja </w:t>
      </w:r>
      <w:r w:rsidRPr="00F72829">
        <w:rPr>
          <w:rFonts w:hAnsi="Times New Roman" w:ascii="Times New Roman"/>
          <w:sz w:val="24"/>
          <w:szCs w:val="24"/>
        </w:rPr>
        <w:t>elektroničkom javnom dražbom</w:t>
      </w:r>
      <w:r w:rsidRPr="00F72829">
        <w:rPr>
          <w:rFonts w:hAnsi="Times New Roman" w:ascii="Times New Roman"/>
          <w:bCs/>
          <w:sz w:val="24"/>
          <w:szCs w:val="24"/>
        </w:rPr>
        <w:t xml:space="preserve"> nekretnina u vlasništvu </w:t>
      </w:r>
      <w:r w:rsidRPr="00F72829">
        <w:rPr>
          <w:rFonts w:hAnsi="Times New Roman" w:ascii="Times New Roman"/>
          <w:sz w:val="24"/>
          <w:szCs w:val="24"/>
        </w:rPr>
        <w:t xml:space="preserve">stečajnog dužnika i to: </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a) Upisane u zk. ul. 13086, broj poduloška 1, k.o. Varaždin ( u osnivanju) i to:, 1/1 dijela na etaži I: prizemlje- radiona 3227m2, hodnik 42m2, kancelarija 29m2, garderoba 67m2, stubište 30m2, kupaona 18m2, WC 15m2, skladište 19m2, lift 11m2,arhiva 13m2, kondenzat 36m2, polukat-hodnika 32m2, kancelarija 16m2, garderoba 34m2, stubište 39m2, WC 6m2, skladište 7m2, sindikalna prostorija 14m2, laboratorij 31m, toplinska podstanica 30m2, sveukupne površine 3716m2, upisane na: kčbr. 3598/3 ukupne površine 5504m2 i to - Zgrada sa 3703 m2</w:t>
      </w:r>
    </w:p>
    <w:p w:rsidRDefault="00F72829" w:rsidP="00F72829" w:rsidR="00F72829" w:rsidRPr="00F72829">
      <w:pPr>
        <w:spacing w:after="0"/>
        <w:jc w:val="both"/>
        <w:rPr>
          <w:rFonts w:hAnsi="Times New Roman" w:ascii="Times New Roman"/>
          <w:sz w:val="24"/>
          <w:szCs w:val="24"/>
        </w:rPr>
      </w:pPr>
      <w:r w:rsidRPr="00F72829">
        <w:rPr>
          <w:rFonts w:hAnsi="Times New Roman" w:ascii="Times New Roman"/>
          <w:sz w:val="24"/>
          <w:szCs w:val="24"/>
        </w:rPr>
        <w:t>i Gospodarsko dvorište sa 1801 m2;</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b/>
          <w:sz w:val="24"/>
          <w:szCs w:val="24"/>
        </w:rPr>
      </w:pPr>
      <w:r w:rsidRPr="00F72829">
        <w:rPr>
          <w:rFonts w:hAnsi="Times New Roman" w:ascii="Times New Roman"/>
          <w:sz w:val="24"/>
          <w:szCs w:val="24"/>
        </w:rPr>
        <w:t>b) Upisane u zk. ul. 12639 k.o. Varaždin (u osnivanju) i to u 1/1 dijela na kčbr. 3586/4: zgrada (kompresorska stanica) sa 75m2;</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b/>
          <w:sz w:val="24"/>
          <w:szCs w:val="24"/>
        </w:rPr>
      </w:pPr>
      <w:r w:rsidRPr="00F72829">
        <w:rPr>
          <w:rFonts w:hAnsi="Times New Roman" w:ascii="Times New Roman"/>
          <w:sz w:val="24"/>
          <w:szCs w:val="24"/>
        </w:rPr>
        <w:t>c) Upisane u zk. ul. 12687 k.o. Varaždin (u osnivanju) i to u 1/1 dijela na kčbr. 3586/10: zgrada (kotlovnica) u Miškininoj sa 240m2;</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b/>
          <w:sz w:val="24"/>
          <w:szCs w:val="24"/>
        </w:rPr>
      </w:pPr>
      <w:r w:rsidRPr="00F72829">
        <w:rPr>
          <w:rFonts w:hAnsi="Times New Roman" w:ascii="Times New Roman"/>
          <w:sz w:val="24"/>
          <w:szCs w:val="24"/>
        </w:rPr>
        <w:t>d) Upisane u zk. ul. 15344 k.o. Varaždin ( u osnivanju) i to u 1/1 dijela na kčbr. 3601/1 ukupne površine 10486m2 i to zgrada sa 3502m2, gospodarsko dvorište sa 6984m2;</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 xml:space="preserve">Na nekretninama navedenih pod točkama 1.a., 1.b., 1.c., 1.d., upisano je razlučno pravo vjerovnika Hrvatske poštanske banke d.d. radi osiguranja tražbine koja je cedirana na APS Delta S.A. i vjerovnika Republike Hrvatske, Ministarstvo financija – Porezna uprava- Područni ured Varaždin, dok je ujedno na nekretnini navedenoj pod točkom 1.d)  društvo Velmart d.o.o. kao fiducijarni vlasnik  postalo razlučni vjerovnik temeljem članka 150. </w:t>
      </w:r>
      <w:r w:rsidRPr="00F72829">
        <w:rPr>
          <w:rFonts w:hAnsi="Times New Roman" w:ascii="Times New Roman"/>
          <w:sz w:val="24"/>
          <w:szCs w:val="24"/>
        </w:rPr>
        <w:lastRenderedPageBreak/>
        <w:t xml:space="preserve">Stečajnog zakona (ranije članka 81.a Stečajnog zakona), a što je utvrđeno Rješenjem ovog suda, poslovni broj: St-313/12-147 od 30. rujna 2016. godine. </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jc w:val="both"/>
        <w:rPr>
          <w:rFonts w:hAnsi="Times New Roman" w:ascii="Times New Roman"/>
          <w:sz w:val="24"/>
          <w:szCs w:val="24"/>
        </w:rPr>
      </w:pPr>
      <w:r w:rsidRPr="00F72829">
        <w:rPr>
          <w:rFonts w:hAnsi="Times New Roman" w:ascii="Times New Roman"/>
          <w:sz w:val="24"/>
          <w:szCs w:val="24"/>
        </w:rPr>
        <w:tab/>
        <w:t>Na nekretnini navedenoj pod točkom 1.d. u naravi postoji pravo služnosti prolaza i provoza u korist čkbr. 3598/03, upisane u zk. ul. 13086, broj poduloška 1, k.o. Varaždin (u osnivanju).</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jc w:val="both"/>
        <w:rPr>
          <w:rFonts w:hAnsi="Times New Roman" w:ascii="Times New Roman"/>
          <w:sz w:val="24"/>
          <w:szCs w:val="24"/>
        </w:rPr>
      </w:pPr>
      <w:r w:rsidRPr="00F72829">
        <w:rPr>
          <w:rFonts w:hAnsi="Times New Roman" w:ascii="Times New Roman"/>
          <w:sz w:val="24"/>
          <w:szCs w:val="24"/>
        </w:rPr>
        <w:t>2. VRIJEDNOST NEKRETNINA</w:t>
      </w:r>
    </w:p>
    <w:p w:rsidRDefault="00F72829" w:rsidP="00F72829" w:rsidR="00F72829" w:rsidRPr="00F72829">
      <w:pPr>
        <w:pStyle w:val="Tijeloteksta2"/>
        <w:tabs>
          <w:tab w:pos="3669" w:val="left"/>
        </w:tabs>
        <w:spacing w:lineRule="auto" w:line="276" w:after="0"/>
        <w:jc w:val="both"/>
        <w:rPr>
          <w:rFonts w:cs="Times New Roman"/>
        </w:rPr>
      </w:pPr>
    </w:p>
    <w:p w:rsidRDefault="00F72829" w:rsidP="00F72829" w:rsidR="00F72829" w:rsidRPr="00F72829">
      <w:pPr>
        <w:pStyle w:val="Tijeloteksta2"/>
        <w:numPr>
          <w:ilvl w:val="0"/>
          <w:numId w:val="13"/>
        </w:numPr>
        <w:tabs>
          <w:tab w:pos="3669" w:val="left"/>
        </w:tabs>
        <w:spacing w:lineRule="auto" w:line="240" w:after="0"/>
        <w:ind w:left="360"/>
        <w:jc w:val="both"/>
        <w:rPr>
          <w:rFonts w:cs="Times New Roman"/>
        </w:rPr>
      </w:pPr>
      <w:r w:rsidRPr="00F72829">
        <w:rPr>
          <w:rFonts w:cs="Times New Roman"/>
        </w:rPr>
        <w:t>Utvrđuje se vrijednost nekretnine iz točke 1.a) izreke ovog zaključka prema procjeni stalnog sudskog vještaka za graditeljstvo i procjenu nekretnina Dragutina Matoteka, dipl. ing. iz tvrtke Međimurje-investa d.o.o. iz Čakovca u iznosu od 7.674.938,99 kuna.</w:t>
      </w:r>
    </w:p>
    <w:p w:rsidRDefault="00F72829" w:rsidP="00F72829" w:rsidR="00F72829" w:rsidRPr="00F72829">
      <w:pPr>
        <w:pStyle w:val="Odlomakpopisa"/>
        <w:spacing w:after="0"/>
        <w:ind w:left="360"/>
        <w:rPr>
          <w:rFonts w:hAnsi="Times New Roman" w:ascii="Times New Roman"/>
          <w:sz w:val="24"/>
          <w:szCs w:val="24"/>
        </w:rPr>
      </w:pPr>
    </w:p>
    <w:p w:rsidRDefault="00F72829" w:rsidP="00F72829" w:rsidR="00F72829" w:rsidRPr="00F72829">
      <w:pPr>
        <w:pStyle w:val="Odlomakpopisa"/>
        <w:numPr>
          <w:ilvl w:val="0"/>
          <w:numId w:val="13"/>
        </w:numPr>
        <w:tabs>
          <w:tab w:pos="851" w:val="left"/>
        </w:tabs>
        <w:spacing w:lineRule="auto" w:line="240" w:after="0"/>
        <w:ind w:left="360"/>
        <w:contextualSpacing w:val="false"/>
        <w:jc w:val="both"/>
        <w:rPr>
          <w:rFonts w:hAnsi="Times New Roman" w:ascii="Times New Roman"/>
          <w:sz w:val="24"/>
          <w:szCs w:val="24"/>
        </w:rPr>
      </w:pPr>
      <w:r w:rsidRPr="00F72829">
        <w:rPr>
          <w:rFonts w:hAnsi="Times New Roman" w:ascii="Times New Roman"/>
          <w:sz w:val="24"/>
          <w:szCs w:val="24"/>
        </w:rPr>
        <w:t>Utvrđuje se vrijednost nekretnine iz točke 1. b) izreke ovog zaključka prema procjeni stalnog sudskog vještaka za graditeljstvo i procjenu nekretnina Dragutina Matoteka, dipl. ing. iz tvrtke Međimurje-investa d.o.o. iz Čakovca u iznosu od 407.263,41 kuna.</w:t>
      </w:r>
    </w:p>
    <w:p w:rsidRDefault="00F72829" w:rsidP="00F72829" w:rsidR="00F72829" w:rsidRPr="00F72829">
      <w:pPr>
        <w:pStyle w:val="ListaeSPIS"/>
        <w:numPr>
          <w:ilvl w:val="0"/>
          <w:numId w:val="0"/>
        </w:numPr>
        <w:tabs>
          <w:tab w:pos="708" w:val="left"/>
        </w:tabs>
        <w:ind w:left="624"/>
      </w:pPr>
    </w:p>
    <w:p w:rsidRDefault="00F72829" w:rsidP="00F72829" w:rsidR="00F72829" w:rsidRPr="00F72829">
      <w:pPr>
        <w:pStyle w:val="Odlomakpopisa"/>
        <w:numPr>
          <w:ilvl w:val="0"/>
          <w:numId w:val="13"/>
        </w:numPr>
        <w:tabs>
          <w:tab w:pos="851" w:val="left"/>
        </w:tabs>
        <w:spacing w:lineRule="auto" w:line="240" w:after="0"/>
        <w:ind w:left="360"/>
        <w:contextualSpacing w:val="false"/>
        <w:jc w:val="both"/>
        <w:rPr>
          <w:rFonts w:hAnsi="Times New Roman" w:ascii="Times New Roman"/>
          <w:sz w:val="24"/>
          <w:szCs w:val="24"/>
        </w:rPr>
      </w:pPr>
      <w:r w:rsidRPr="00F72829">
        <w:rPr>
          <w:rFonts w:hAnsi="Times New Roman" w:ascii="Times New Roman"/>
          <w:sz w:val="24"/>
          <w:szCs w:val="24"/>
        </w:rPr>
        <w:t>Utvrđuje se vrijednost nekretnine iz točke 1. c) izreke ovog zaključka prema procjeni stalnog sudskog vještaka za graditeljstvo i procjenu nekretnina Dragutina Matoteka, dipl. ing. iz tvrtke Međimurje-investa d.o.o. iz Čakovca u iznosu od 1.863.458,72 kuna.</w:t>
      </w:r>
    </w:p>
    <w:p w:rsidRDefault="00F72829" w:rsidP="00F72829" w:rsidR="00F72829" w:rsidRPr="00F72829">
      <w:pPr>
        <w:pStyle w:val="ListaeSPIS"/>
        <w:numPr>
          <w:ilvl w:val="0"/>
          <w:numId w:val="0"/>
        </w:numPr>
        <w:tabs>
          <w:tab w:pos="708" w:val="left"/>
        </w:tabs>
        <w:ind w:left="624"/>
      </w:pPr>
    </w:p>
    <w:p w:rsidRDefault="00F72829" w:rsidP="00F72829" w:rsidR="00F72829" w:rsidRPr="00F72829">
      <w:pPr>
        <w:pStyle w:val="Odlomakpopisa"/>
        <w:numPr>
          <w:ilvl w:val="0"/>
          <w:numId w:val="13"/>
        </w:numPr>
        <w:tabs>
          <w:tab w:pos="851" w:val="left"/>
        </w:tabs>
        <w:spacing w:lineRule="auto" w:line="240" w:after="0"/>
        <w:ind w:left="360"/>
        <w:contextualSpacing w:val="false"/>
        <w:jc w:val="both"/>
        <w:rPr>
          <w:rFonts w:hAnsi="Times New Roman" w:ascii="Times New Roman"/>
          <w:sz w:val="24"/>
          <w:szCs w:val="24"/>
        </w:rPr>
      </w:pPr>
      <w:r w:rsidRPr="00F72829">
        <w:rPr>
          <w:rFonts w:hAnsi="Times New Roman" w:ascii="Times New Roman"/>
          <w:sz w:val="24"/>
          <w:szCs w:val="24"/>
        </w:rPr>
        <w:t>Utvrđuje se vrijednost nekretnine iz točke 1. d) izreke ovog zaključka prema procjeni stalnog sudskog vještaka za graditeljstvo i procjenu nekretnina Dragutina Matoteka, dipl. ing. iz tvrtke Međimurje-investa d.o.o. iz Čakovca u iznosu od 10.690.057,08 kuna.</w:t>
      </w:r>
    </w:p>
    <w:p w:rsidRDefault="00F72829" w:rsidP="00F72829" w:rsidR="00F72829" w:rsidRPr="00F72829">
      <w:pPr>
        <w:pStyle w:val="ListaeSPIS"/>
        <w:numPr>
          <w:ilvl w:val="0"/>
          <w:numId w:val="0"/>
        </w:numPr>
        <w:tabs>
          <w:tab w:pos="708" w:val="left"/>
        </w:tabs>
        <w:ind w:left="624"/>
      </w:pPr>
    </w:p>
    <w:p w:rsidRDefault="00F72829" w:rsidP="00F72829" w:rsidR="00F72829" w:rsidRPr="00F72829">
      <w:pPr>
        <w:spacing w:after="0"/>
        <w:jc w:val="both"/>
        <w:rPr>
          <w:rFonts w:hAnsi="Times New Roman" w:ascii="Times New Roman"/>
          <w:sz w:val="24"/>
          <w:szCs w:val="24"/>
        </w:rPr>
      </w:pPr>
      <w:r w:rsidRPr="00F72829">
        <w:rPr>
          <w:rFonts w:hAnsi="Times New Roman" w:ascii="Times New Roman"/>
          <w:sz w:val="24"/>
          <w:szCs w:val="24"/>
        </w:rPr>
        <w:t>3.     NAČIN PRODAJE:</w:t>
      </w:r>
    </w:p>
    <w:p w:rsidRDefault="00F72829" w:rsidP="00F72829" w:rsidR="00F72829" w:rsidRPr="00F72829">
      <w:pPr>
        <w:spacing w:after="0"/>
        <w:ind w:left="360"/>
        <w:jc w:val="both"/>
        <w:rPr>
          <w:rFonts w:hAnsi="Times New Roman" w:ascii="Times New Roman"/>
          <w:sz w:val="24"/>
          <w:szCs w:val="24"/>
        </w:rPr>
      </w:pPr>
    </w:p>
    <w:p w:rsidRDefault="00F72829" w:rsidP="00F72829" w:rsidR="00F72829" w:rsidRPr="00F72829">
      <w:pPr>
        <w:spacing w:after="0"/>
        <w:jc w:val="both"/>
        <w:rPr>
          <w:rFonts w:hAnsi="Times New Roman" w:ascii="Times New Roman"/>
          <w:bCs/>
          <w:sz w:val="24"/>
          <w:szCs w:val="24"/>
        </w:rPr>
      </w:pPr>
      <w:r w:rsidRPr="00F72829">
        <w:rPr>
          <w:rFonts w:hAnsi="Times New Roman" w:ascii="Times New Roman"/>
          <w:bCs/>
          <w:sz w:val="24"/>
          <w:szCs w:val="24"/>
        </w:rPr>
        <w:tab/>
        <w:t>Prodaju nekretnina iz točke 1. ovog zaključka provest će Financijska agencija elektroničkom javnom dražbom.</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Stečajna upraviteljica dužna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jc w:val="both"/>
        <w:rPr>
          <w:rFonts w:hAnsi="Times New Roman" w:ascii="Times New Roman"/>
          <w:sz w:val="24"/>
          <w:szCs w:val="24"/>
        </w:rPr>
      </w:pPr>
      <w:r w:rsidRPr="00F72829">
        <w:rPr>
          <w:rFonts w:hAnsi="Times New Roman" w:ascii="Times New Roman"/>
          <w:sz w:val="24"/>
          <w:szCs w:val="24"/>
        </w:rPr>
        <w:t>4.      UVJETI  PRODAJE:</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pStyle w:val="Odlomakpopisa"/>
        <w:numPr>
          <w:ilvl w:val="0"/>
          <w:numId w:val="14"/>
        </w:numPr>
        <w:tabs>
          <w:tab w:pos="851" w:val="left"/>
        </w:tabs>
        <w:spacing w:lineRule="auto" w:line="240" w:after="0"/>
        <w:contextualSpacing w:val="false"/>
        <w:jc w:val="both"/>
        <w:rPr>
          <w:rFonts w:hAnsi="Times New Roman" w:ascii="Times New Roman"/>
          <w:sz w:val="24"/>
          <w:szCs w:val="24"/>
        </w:rPr>
      </w:pPr>
      <w:r w:rsidRPr="00F72829">
        <w:rPr>
          <w:rFonts w:hAnsi="Times New Roman" w:ascii="Times New Roman"/>
          <w:sz w:val="24"/>
          <w:szCs w:val="24"/>
        </w:rPr>
        <w:t>Nekretnina iz točke 1 a) ovog zaključka u naravi predstavlja: prizemlje - radiona, hodnik, kancelarija, garderoba, stubište , kupaona, WC, skladište, lift, arhiva, kondenzat, polukat-hodnika, kancelarija, garderoba, stubište, WC, skladište, sindikalna prostorija, laboratorij, toplinska podstanica, ukupne površine 5504m2, od toga zgrada sa 3703 m2 i gospodarsko dvorište sa 1801 m2;</w:t>
      </w:r>
      <w:r w:rsidRPr="00F72829">
        <w:rPr>
          <w:rFonts w:hAnsi="Times New Roman" w:ascii="Times New Roman"/>
          <w:sz w:val="24"/>
          <w:szCs w:val="24"/>
        </w:rPr>
        <w:tab/>
      </w:r>
    </w:p>
    <w:p w:rsidRDefault="00F72829" w:rsidP="00F72829" w:rsidR="00F72829" w:rsidRPr="00F72829">
      <w:pPr>
        <w:pStyle w:val="Odlomakpopisa"/>
        <w:spacing w:after="0"/>
        <w:rPr>
          <w:rFonts w:hAnsi="Times New Roman" w:ascii="Times New Roman"/>
          <w:sz w:val="24"/>
          <w:szCs w:val="24"/>
        </w:rPr>
      </w:pPr>
      <w:r w:rsidRPr="00F72829">
        <w:rPr>
          <w:rFonts w:hAnsi="Times New Roman" w:ascii="Times New Roman"/>
          <w:sz w:val="24"/>
          <w:szCs w:val="24"/>
        </w:rPr>
        <w:t>Nekretnina iz točke 1 b) ovog zaključka u naravi predstavlja zgradu (kompresorska stanica);</w:t>
      </w:r>
    </w:p>
    <w:p w:rsidRDefault="00F72829" w:rsidP="00F72829" w:rsidR="00F72829" w:rsidRPr="00F72829">
      <w:pPr>
        <w:pStyle w:val="Odlomakpopisa"/>
        <w:spacing w:after="0"/>
        <w:rPr>
          <w:rFonts w:hAnsi="Times New Roman" w:ascii="Times New Roman"/>
          <w:sz w:val="24"/>
          <w:szCs w:val="24"/>
        </w:rPr>
      </w:pPr>
      <w:r w:rsidRPr="00F72829">
        <w:rPr>
          <w:rFonts w:hAnsi="Times New Roman" w:ascii="Times New Roman"/>
          <w:sz w:val="24"/>
          <w:szCs w:val="24"/>
        </w:rPr>
        <w:lastRenderedPageBreak/>
        <w:t>Nekretnina iz točke 1 c) ovog zaključka u naravi predstavlja zgradu (kotlovnica) u Miškininoj;</w:t>
      </w:r>
    </w:p>
    <w:p w:rsidRDefault="00F72829" w:rsidP="00F72829" w:rsidR="00F72829" w:rsidRPr="00F72829">
      <w:pPr>
        <w:pStyle w:val="ListaeSPIS"/>
        <w:numPr>
          <w:ilvl w:val="0"/>
          <w:numId w:val="0"/>
        </w:numPr>
        <w:tabs>
          <w:tab w:pos="708" w:val="left"/>
        </w:tabs>
        <w:ind w:left="720"/>
      </w:pPr>
      <w:r w:rsidRPr="00F72829">
        <w:t>Nekretnina iz točke 1 d) ovog zaključka u naravi predstavlja zgradu i gospodarsko dvorištena kojem u naravi postoji pravo služnosti prolaza i provoza u korist čkbr. 3598/03, upisane u uk. ul. 13086, broj poduloška 1, k.o. Varaždin (u osnivanju).</w:t>
      </w:r>
    </w:p>
    <w:p w:rsidRDefault="00F72829" w:rsidP="00F72829" w:rsidR="00F72829" w:rsidRPr="00F72829">
      <w:pPr>
        <w:pStyle w:val="ListaeSPIS"/>
        <w:numPr>
          <w:ilvl w:val="0"/>
          <w:numId w:val="0"/>
        </w:numPr>
        <w:tabs>
          <w:tab w:pos="708" w:val="left"/>
        </w:tabs>
        <w:ind w:left="720"/>
      </w:pPr>
      <w:r w:rsidRPr="00F72829">
        <w:t>Nekretnine navedene pod točkama 1.a), 1.b) i 1.c) Zaključka, prodaju se kao jedinstvena uporabna i funkcionalna cjelina.“</w:t>
      </w:r>
    </w:p>
    <w:p w:rsidRDefault="00F72829" w:rsidP="00F72829" w:rsidR="00F72829" w:rsidRPr="00F72829">
      <w:pPr>
        <w:spacing w:after="0"/>
        <w:rPr>
          <w:rFonts w:hAnsi="Times New Roman" w:ascii="Times New Roman"/>
          <w:color w:val="000000"/>
          <w:sz w:val="24"/>
          <w:szCs w:val="24"/>
        </w:rPr>
      </w:pPr>
    </w:p>
    <w:p w:rsidRDefault="00F72829" w:rsidP="00F72829" w:rsidR="00F72829" w:rsidRPr="00F72829">
      <w:pPr>
        <w:pStyle w:val="Odlomakpopisa"/>
        <w:numPr>
          <w:ilvl w:val="0"/>
          <w:numId w:val="14"/>
        </w:numPr>
        <w:tabs>
          <w:tab w:pos="851" w:val="left"/>
        </w:tabs>
        <w:spacing w:lineRule="auto" w:line="240" w:after="0"/>
        <w:contextualSpacing w:val="false"/>
        <w:jc w:val="both"/>
        <w:rPr>
          <w:rFonts w:hAnsi="Times New Roman" w:ascii="Times New Roman"/>
          <w:sz w:val="24"/>
          <w:szCs w:val="24"/>
        </w:rPr>
      </w:pPr>
      <w:r w:rsidRPr="00F72829">
        <w:rPr>
          <w:rFonts w:hAnsi="Times New Roman" w:ascii="Times New Roman"/>
          <w:color w:val="000000"/>
          <w:sz w:val="24"/>
          <w:szCs w:val="24"/>
        </w:rPr>
        <w:t xml:space="preserve">Utvrđena vrijednost nekretnine iz točke 1a) iznosi </w:t>
      </w:r>
      <w:r w:rsidRPr="00F72829">
        <w:rPr>
          <w:rFonts w:hAnsi="Times New Roman" w:ascii="Times New Roman"/>
          <w:sz w:val="24"/>
          <w:szCs w:val="24"/>
        </w:rPr>
        <w:t>7.674.938,99 kuna.</w:t>
      </w:r>
    </w:p>
    <w:p w:rsidRDefault="00F72829" w:rsidP="00F72829" w:rsidR="00F72829" w:rsidRPr="00F72829">
      <w:pPr>
        <w:spacing w:after="0"/>
        <w:rPr>
          <w:rFonts w:hAnsi="Times New Roman" w:ascii="Times New Roman"/>
          <w:sz w:val="24"/>
          <w:szCs w:val="24"/>
        </w:rPr>
      </w:pPr>
      <w:r w:rsidRPr="00F72829">
        <w:rPr>
          <w:rFonts w:hAnsi="Times New Roman" w:ascii="Times New Roman"/>
          <w:color w:val="000000"/>
          <w:sz w:val="24"/>
          <w:szCs w:val="24"/>
        </w:rPr>
        <w:t xml:space="preserve"> </w:t>
      </w:r>
      <w:r w:rsidRPr="00F72829">
        <w:rPr>
          <w:rFonts w:hAnsi="Times New Roman" w:ascii="Times New Roman"/>
          <w:color w:val="000000"/>
          <w:sz w:val="24"/>
          <w:szCs w:val="24"/>
        </w:rPr>
        <w:tab/>
        <w:t xml:space="preserve">Utvrđena vrijednost nekretnine iz točke 1b) iznosi </w:t>
      </w:r>
      <w:r w:rsidRPr="00F72829">
        <w:rPr>
          <w:rFonts w:hAnsi="Times New Roman" w:ascii="Times New Roman"/>
          <w:sz w:val="24"/>
          <w:szCs w:val="24"/>
        </w:rPr>
        <w:t>407.263,41 kuna.</w:t>
      </w:r>
    </w:p>
    <w:p w:rsidRDefault="00F72829" w:rsidP="00F72829" w:rsidR="00F72829" w:rsidRPr="00F72829">
      <w:pPr>
        <w:spacing w:after="0"/>
        <w:ind w:firstLine="708"/>
        <w:rPr>
          <w:rFonts w:hAnsi="Times New Roman" w:ascii="Times New Roman"/>
          <w:sz w:val="24"/>
          <w:szCs w:val="24"/>
        </w:rPr>
      </w:pPr>
      <w:r w:rsidRPr="00F72829">
        <w:rPr>
          <w:rFonts w:hAnsi="Times New Roman" w:ascii="Times New Roman"/>
          <w:color w:val="000000"/>
          <w:sz w:val="24"/>
          <w:szCs w:val="24"/>
        </w:rPr>
        <w:t xml:space="preserve">Utvrđena vrijednost nekretnine iz točke 1c) iznosi </w:t>
      </w:r>
      <w:r w:rsidRPr="00F72829">
        <w:rPr>
          <w:rFonts w:hAnsi="Times New Roman" w:ascii="Times New Roman"/>
          <w:sz w:val="24"/>
          <w:szCs w:val="24"/>
        </w:rPr>
        <w:t>1.863.458,72 kuna.</w:t>
      </w:r>
    </w:p>
    <w:p w:rsidRDefault="00F72829" w:rsidP="00F72829" w:rsidR="00F72829" w:rsidRPr="00F72829">
      <w:pPr>
        <w:spacing w:after="0"/>
        <w:ind w:firstLine="708"/>
        <w:rPr>
          <w:rFonts w:hAnsi="Times New Roman" w:ascii="Times New Roman"/>
          <w:sz w:val="24"/>
          <w:szCs w:val="24"/>
        </w:rPr>
      </w:pPr>
      <w:r w:rsidRPr="00F72829">
        <w:rPr>
          <w:rFonts w:hAnsi="Times New Roman" w:ascii="Times New Roman"/>
          <w:color w:val="000000"/>
          <w:sz w:val="24"/>
          <w:szCs w:val="24"/>
        </w:rPr>
        <w:t xml:space="preserve">Utvrđena vrijednost nekretnine iz točke 1d) iznosi </w:t>
      </w:r>
      <w:r w:rsidRPr="00F72829">
        <w:rPr>
          <w:rFonts w:hAnsi="Times New Roman" w:ascii="Times New Roman"/>
          <w:sz w:val="24"/>
          <w:szCs w:val="24"/>
        </w:rPr>
        <w:t>10.690.057,08 kuna.</w:t>
      </w:r>
    </w:p>
    <w:p w:rsidRDefault="00F72829" w:rsidP="00F72829" w:rsidR="00F72829" w:rsidRPr="00F72829">
      <w:pPr>
        <w:spacing w:after="0"/>
        <w:rPr>
          <w:rFonts w:hAnsi="Times New Roman" w:ascii="Times New Roman"/>
          <w:color w:val="000000"/>
          <w:sz w:val="24"/>
          <w:szCs w:val="24"/>
        </w:rPr>
      </w:pPr>
    </w:p>
    <w:p w:rsidRDefault="00F72829" w:rsidP="00F72829" w:rsidR="00F72829" w:rsidRPr="00F72829">
      <w:pPr>
        <w:pStyle w:val="Odlomakpopisa"/>
        <w:numPr>
          <w:ilvl w:val="0"/>
          <w:numId w:val="14"/>
        </w:numPr>
        <w:tabs>
          <w:tab w:pos="851" w:val="left"/>
        </w:tabs>
        <w:spacing w:lineRule="auto" w:line="240" w:after="0"/>
        <w:contextualSpacing w:val="false"/>
        <w:jc w:val="both"/>
        <w:rPr>
          <w:rFonts w:hAnsi="Times New Roman" w:ascii="Times New Roman"/>
          <w:sz w:val="24"/>
          <w:szCs w:val="24"/>
        </w:rPr>
      </w:pPr>
      <w:r w:rsidRPr="00F72829">
        <w:rPr>
          <w:rFonts w:hAnsi="Times New Roman" w:ascii="Times New Roman"/>
          <w:color w:val="000000"/>
          <w:sz w:val="24"/>
          <w:szCs w:val="24"/>
        </w:rPr>
        <w:t xml:space="preserve"> Nekretnina iz točke 1.a) se ne može prodati:</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ind w:left="1068"/>
        <w:jc w:val="both"/>
        <w:rPr>
          <w:rFonts w:hAnsi="Times New Roman" w:ascii="Times New Roman"/>
          <w:sz w:val="24"/>
          <w:szCs w:val="24"/>
        </w:rPr>
      </w:pPr>
      <w:r w:rsidRPr="00F72829">
        <w:rPr>
          <w:rFonts w:hAnsi="Times New Roman" w:ascii="Times New Roman"/>
          <w:sz w:val="24"/>
          <w:szCs w:val="24"/>
        </w:rPr>
        <w:t>-na prvoj dražbi nekretnina se ne može prodati ispod ¾ utvrđene vrijednosti, tj. ispod iznosa od 5.756.204,25 kn</w:t>
      </w:r>
    </w:p>
    <w:p w:rsidRDefault="00F72829" w:rsidP="00F72829" w:rsidR="00F72829" w:rsidRPr="00F72829">
      <w:pPr>
        <w:spacing w:after="0"/>
        <w:ind w:left="1068"/>
        <w:jc w:val="both"/>
        <w:rPr>
          <w:rFonts w:hAnsi="Times New Roman" w:ascii="Times New Roman"/>
          <w:sz w:val="24"/>
          <w:szCs w:val="24"/>
        </w:rPr>
      </w:pPr>
      <w:r w:rsidRPr="00F72829">
        <w:rPr>
          <w:rFonts w:hAnsi="Times New Roman" w:ascii="Times New Roman"/>
          <w:sz w:val="24"/>
          <w:szCs w:val="24"/>
        </w:rPr>
        <w:t>-na drugoj dražbi nekretnina se ne može prodati ispod ½ utvrđene vrijednosti, tj. ispod iznosa od 3.837.469,50 kn</w:t>
      </w:r>
    </w:p>
    <w:p w:rsidRDefault="00F72829" w:rsidP="00F72829" w:rsidR="00F72829" w:rsidRPr="00F72829">
      <w:pPr>
        <w:spacing w:after="0"/>
        <w:ind w:left="1068"/>
        <w:jc w:val="both"/>
        <w:rPr>
          <w:rFonts w:hAnsi="Times New Roman" w:ascii="Times New Roman"/>
          <w:sz w:val="24"/>
          <w:szCs w:val="24"/>
        </w:rPr>
      </w:pPr>
      <w:r w:rsidRPr="00F72829">
        <w:rPr>
          <w:rFonts w:hAnsi="Times New Roman" w:ascii="Times New Roman"/>
          <w:sz w:val="24"/>
          <w:szCs w:val="24"/>
        </w:rPr>
        <w:t>-na trećoj dražbi nekretnina se ne može prodati ispod ¼ utvrđene vrijednosti, tj. ispod iznosa od 1.918.734,75 kn</w:t>
      </w:r>
    </w:p>
    <w:p w:rsidRDefault="00F72829" w:rsidP="00F72829" w:rsidR="00F72829" w:rsidRPr="00F72829">
      <w:pPr>
        <w:spacing w:after="0"/>
        <w:ind w:left="1068"/>
        <w:jc w:val="both"/>
        <w:rPr>
          <w:rFonts w:hAnsi="Times New Roman" w:ascii="Times New Roman"/>
          <w:sz w:val="24"/>
          <w:szCs w:val="24"/>
        </w:rPr>
      </w:pPr>
      <w:r w:rsidRPr="00F72829">
        <w:rPr>
          <w:rFonts w:hAnsi="Times New Roman" w:ascii="Times New Roman"/>
          <w:sz w:val="24"/>
          <w:szCs w:val="24"/>
        </w:rPr>
        <w:t>-na četvrtoj dražbi nekretnina se prodaje po početnoj prodajnoj cijeni od 1,00 kn</w:t>
      </w:r>
    </w:p>
    <w:p w:rsidRDefault="00F72829" w:rsidP="00F72829" w:rsidR="00F72829" w:rsidRPr="00F72829">
      <w:pPr>
        <w:spacing w:after="0"/>
        <w:ind w:left="1068"/>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Nekretnina iz točke 1.b) se ne može prodati:</w:t>
      </w:r>
    </w:p>
    <w:p w:rsidRDefault="00F72829" w:rsidP="00F72829" w:rsidR="00F72829" w:rsidRPr="00F72829">
      <w:pPr>
        <w:spacing w:after="0"/>
        <w:ind w:firstLine="708"/>
        <w:jc w:val="both"/>
        <w:rPr>
          <w:rFonts w:hAnsi="Times New Roman" w:ascii="Times New Roman"/>
          <w:sz w:val="24"/>
          <w:szCs w:val="24"/>
        </w:rPr>
      </w:pPr>
    </w:p>
    <w:p w:rsidRDefault="00F72829" w:rsidP="00F72829" w:rsidR="00F72829" w:rsidRPr="00F72829">
      <w:pPr>
        <w:spacing w:lineRule="auto" w:line="254" w:after="0"/>
        <w:ind w:left="708"/>
        <w:jc w:val="both"/>
        <w:rPr>
          <w:rFonts w:hAnsi="Times New Roman" w:ascii="Times New Roman"/>
          <w:sz w:val="24"/>
          <w:szCs w:val="24"/>
        </w:rPr>
      </w:pPr>
      <w:r w:rsidRPr="00F72829">
        <w:rPr>
          <w:rFonts w:hAnsi="Times New Roman" w:ascii="Times New Roman"/>
          <w:sz w:val="24"/>
          <w:szCs w:val="24"/>
        </w:rPr>
        <w:t>-na prvoj dražbi nekretnina se ne može prodati ispod ¾ utvrđene vrijednosti, tj. ispod iznosa od 305.447,56 kn</w:t>
      </w:r>
    </w:p>
    <w:p w:rsidRDefault="00F72829" w:rsidP="00F72829" w:rsidR="00F72829" w:rsidRPr="00F72829">
      <w:pPr>
        <w:spacing w:lineRule="auto" w:line="254" w:after="0"/>
        <w:ind w:firstLine="708"/>
        <w:jc w:val="both"/>
        <w:rPr>
          <w:rFonts w:hAnsi="Times New Roman" w:ascii="Times New Roman"/>
          <w:sz w:val="24"/>
          <w:szCs w:val="24"/>
        </w:rPr>
      </w:pPr>
      <w:r w:rsidRPr="00F72829">
        <w:rPr>
          <w:rFonts w:hAnsi="Times New Roman" w:ascii="Times New Roman"/>
          <w:sz w:val="24"/>
          <w:szCs w:val="24"/>
        </w:rPr>
        <w:t xml:space="preserve">-na drugoj dražbi nekretnina se ne može prodati ispod ½ utvrđene vrijednosti, tj. ispod </w:t>
      </w:r>
    </w:p>
    <w:p w:rsidRDefault="00F72829" w:rsidP="00F72829" w:rsidR="00F72829" w:rsidRPr="00F72829">
      <w:pPr>
        <w:spacing w:lineRule="auto" w:line="254" w:after="0"/>
        <w:ind w:firstLine="708"/>
        <w:jc w:val="both"/>
        <w:rPr>
          <w:rFonts w:hAnsi="Times New Roman" w:ascii="Times New Roman"/>
          <w:sz w:val="24"/>
          <w:szCs w:val="24"/>
        </w:rPr>
      </w:pPr>
      <w:r w:rsidRPr="00F72829">
        <w:rPr>
          <w:rFonts w:hAnsi="Times New Roman" w:ascii="Times New Roman"/>
          <w:sz w:val="24"/>
          <w:szCs w:val="24"/>
        </w:rPr>
        <w:t>iznosa od 203.631,71 kn</w:t>
      </w:r>
    </w:p>
    <w:p w:rsidRDefault="00F72829" w:rsidP="00F72829" w:rsidR="00F72829" w:rsidRPr="00F72829">
      <w:pPr>
        <w:spacing w:lineRule="auto" w:line="254" w:after="0"/>
        <w:ind w:firstLine="708"/>
        <w:jc w:val="both"/>
        <w:rPr>
          <w:rFonts w:hAnsi="Times New Roman" w:ascii="Times New Roman"/>
          <w:sz w:val="24"/>
          <w:szCs w:val="24"/>
        </w:rPr>
      </w:pPr>
      <w:r w:rsidRPr="00F72829">
        <w:rPr>
          <w:rFonts w:hAnsi="Times New Roman" w:ascii="Times New Roman"/>
          <w:sz w:val="24"/>
          <w:szCs w:val="24"/>
        </w:rPr>
        <w:t xml:space="preserve">-na trećoj dražbi nekretnina se ne može prodati ispod ¼ utvrđene vrijednosti, tj. ispod </w:t>
      </w:r>
    </w:p>
    <w:p w:rsidRDefault="00F72829" w:rsidP="00F72829" w:rsidR="00F72829" w:rsidRPr="00F72829">
      <w:pPr>
        <w:spacing w:lineRule="auto" w:line="254" w:after="0"/>
        <w:ind w:firstLine="708"/>
        <w:jc w:val="both"/>
        <w:rPr>
          <w:rFonts w:hAnsi="Times New Roman" w:ascii="Times New Roman"/>
          <w:sz w:val="24"/>
          <w:szCs w:val="24"/>
        </w:rPr>
      </w:pPr>
      <w:r w:rsidRPr="00F72829">
        <w:rPr>
          <w:rFonts w:hAnsi="Times New Roman" w:ascii="Times New Roman"/>
          <w:sz w:val="24"/>
          <w:szCs w:val="24"/>
        </w:rPr>
        <w:t>iznosa od 101.815,85 kn</w:t>
      </w: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-na četvrtoj dražbi nekretnina se prodaje po početnoj prodajnoj cijeni od 1,00 kn.</w:t>
      </w:r>
    </w:p>
    <w:p w:rsidRDefault="00F72829" w:rsidP="00F72829" w:rsidR="00F72829" w:rsidRPr="00F72829">
      <w:pPr>
        <w:spacing w:after="0"/>
        <w:ind w:firstLine="708"/>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Nekretnina iz točke 1.c) se ne može prodati:</w:t>
      </w:r>
    </w:p>
    <w:p w:rsidRDefault="00F72829" w:rsidP="00F72829" w:rsidR="00F72829" w:rsidRPr="00F72829">
      <w:pPr>
        <w:spacing w:lineRule="auto" w:line="254" w:after="0"/>
        <w:ind w:left="708"/>
        <w:jc w:val="both"/>
        <w:rPr>
          <w:rFonts w:hAnsi="Times New Roman" w:ascii="Times New Roman"/>
          <w:sz w:val="24"/>
          <w:szCs w:val="24"/>
        </w:rPr>
      </w:pPr>
      <w:r w:rsidRPr="00F72829">
        <w:rPr>
          <w:rFonts w:hAnsi="Times New Roman" w:ascii="Times New Roman"/>
          <w:sz w:val="24"/>
          <w:szCs w:val="24"/>
        </w:rPr>
        <w:t>-na prvoj dražbi nekretnina se ne može prodati ispod ¾ utvrđene vrijednosti, tj. ispod iznosa od 1.397.594,04 kn</w:t>
      </w:r>
    </w:p>
    <w:p w:rsidRDefault="00F72829" w:rsidP="00F72829" w:rsidR="00F72829" w:rsidRPr="00F72829">
      <w:pPr>
        <w:spacing w:lineRule="auto" w:line="254" w:after="0"/>
        <w:ind w:left="708"/>
        <w:jc w:val="both"/>
        <w:rPr>
          <w:rFonts w:hAnsi="Times New Roman" w:ascii="Times New Roman"/>
          <w:sz w:val="24"/>
          <w:szCs w:val="24"/>
        </w:rPr>
      </w:pPr>
      <w:r w:rsidRPr="00F72829">
        <w:rPr>
          <w:rFonts w:hAnsi="Times New Roman" w:ascii="Times New Roman"/>
          <w:sz w:val="24"/>
          <w:szCs w:val="24"/>
        </w:rPr>
        <w:t>-na drugoj dražbi nekretnina se ne može prodati ispod ½ utvrđene vrijednosti, tj. ispod iznosa od 931.729,36 kn</w:t>
      </w:r>
    </w:p>
    <w:p w:rsidRDefault="00F72829" w:rsidP="00F72829" w:rsidR="00F72829" w:rsidRPr="00F72829">
      <w:pPr>
        <w:spacing w:lineRule="auto" w:line="254" w:after="0"/>
        <w:ind w:left="708"/>
        <w:jc w:val="both"/>
        <w:rPr>
          <w:rFonts w:hAnsi="Times New Roman" w:ascii="Times New Roman"/>
          <w:sz w:val="24"/>
          <w:szCs w:val="24"/>
        </w:rPr>
      </w:pPr>
      <w:r w:rsidRPr="00F72829">
        <w:rPr>
          <w:rFonts w:hAnsi="Times New Roman" w:ascii="Times New Roman"/>
          <w:sz w:val="24"/>
          <w:szCs w:val="24"/>
        </w:rPr>
        <w:t>-na trećoj dražbi nekretnina se ne može prodati ispod ¼ utvrđene vrijednosti, tj. ispod iznosa od 465.864,68 kn</w:t>
      </w: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-na četvrtoj dražbi nekretnina se prodaje po početnoj prodajnoj cijeni od 1,00 kn</w:t>
      </w:r>
    </w:p>
    <w:p w:rsidRDefault="00F72829" w:rsidP="00F72829" w:rsidR="00F72829" w:rsidRPr="00F72829">
      <w:pPr>
        <w:spacing w:after="0"/>
        <w:ind w:firstLine="708"/>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Nekretnina iz točke 1.d) se ne može prodati:</w:t>
      </w:r>
    </w:p>
    <w:p w:rsidRDefault="00F72829" w:rsidP="00F72829" w:rsidR="00F72829" w:rsidRPr="00F72829">
      <w:pPr>
        <w:spacing w:lineRule="auto" w:line="254" w:after="0"/>
        <w:ind w:left="708"/>
        <w:jc w:val="both"/>
        <w:rPr>
          <w:rFonts w:hAnsi="Times New Roman" w:ascii="Times New Roman"/>
          <w:sz w:val="24"/>
          <w:szCs w:val="24"/>
        </w:rPr>
      </w:pPr>
      <w:r w:rsidRPr="00F72829">
        <w:rPr>
          <w:rFonts w:hAnsi="Times New Roman" w:ascii="Times New Roman"/>
          <w:sz w:val="24"/>
          <w:szCs w:val="24"/>
        </w:rPr>
        <w:lastRenderedPageBreak/>
        <w:t>-na prvoj dražbi nekretnina se ne može prodati ispod ¾ utvrđene vrijednosti, tj. ispod iznosa od 8.017.542,81 kn</w:t>
      </w:r>
    </w:p>
    <w:p w:rsidRDefault="00F72829" w:rsidP="00F72829" w:rsidR="00F72829" w:rsidRPr="00F72829">
      <w:pPr>
        <w:spacing w:lineRule="auto" w:line="254" w:after="0"/>
        <w:ind w:left="708"/>
        <w:jc w:val="both"/>
        <w:rPr>
          <w:rFonts w:hAnsi="Times New Roman" w:ascii="Times New Roman"/>
          <w:sz w:val="24"/>
          <w:szCs w:val="24"/>
        </w:rPr>
      </w:pPr>
      <w:r w:rsidRPr="00F72829">
        <w:rPr>
          <w:rFonts w:hAnsi="Times New Roman" w:ascii="Times New Roman"/>
          <w:sz w:val="24"/>
          <w:szCs w:val="24"/>
        </w:rPr>
        <w:t>-na drugoj dražbi nekretnina se ne može prodati ispod ½ utvrđene vrijednosti, tj. ispod iznosa od 5.345.028,54 kn</w:t>
      </w:r>
    </w:p>
    <w:p w:rsidRDefault="00F72829" w:rsidP="00F72829" w:rsidR="00F72829" w:rsidRPr="00F72829">
      <w:pPr>
        <w:spacing w:lineRule="auto" w:line="254" w:after="0"/>
        <w:ind w:left="708"/>
        <w:jc w:val="both"/>
        <w:rPr>
          <w:rFonts w:hAnsi="Times New Roman" w:ascii="Times New Roman"/>
          <w:sz w:val="24"/>
          <w:szCs w:val="24"/>
        </w:rPr>
      </w:pPr>
      <w:r w:rsidRPr="00F72829">
        <w:rPr>
          <w:rFonts w:hAnsi="Times New Roman" w:ascii="Times New Roman"/>
          <w:sz w:val="24"/>
          <w:szCs w:val="24"/>
        </w:rPr>
        <w:t>-na trećoj dražbi nekretnina se ne može prodati ispod ¼ utvrđene vrijednosti, tj. ispod iznosa od 2.672.514,27 kn</w:t>
      </w: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-na četvrtoj dražbi nekretnina se prodaje po početnoj prodajnoj cijeni od 1,00 kn</w:t>
      </w:r>
    </w:p>
    <w:p w:rsidRDefault="00F72829" w:rsidP="00F72829" w:rsidR="00F72829" w:rsidRPr="00F72829">
      <w:pPr>
        <w:spacing w:after="0"/>
        <w:ind w:firstLine="708"/>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p>
    <w:p w:rsidRDefault="00F72829" w:rsidP="00F72829" w:rsidR="00F72829" w:rsidRPr="00F72829">
      <w:pPr>
        <w:numPr>
          <w:ilvl w:val="0"/>
          <w:numId w:val="14"/>
        </w:numPr>
        <w:tabs>
          <w:tab w:pos="1065" w:val="num"/>
        </w:tabs>
        <w:spacing w:lineRule="auto" w:line="240" w:after="0"/>
        <w:ind w:firstLine="0" w:left="0"/>
        <w:jc w:val="both"/>
        <w:rPr>
          <w:rFonts w:hAnsi="Times New Roman" w:ascii="Times New Roman"/>
          <w:sz w:val="24"/>
          <w:szCs w:val="24"/>
        </w:rPr>
      </w:pPr>
      <w:r w:rsidRPr="00F72829">
        <w:rPr>
          <w:rFonts w:hAnsi="Times New Roman" w:ascii="Times New Roman"/>
          <w:color w:val="000000"/>
          <w:sz w:val="24"/>
          <w:szCs w:val="24"/>
        </w:rPr>
        <w:t>Sve poreze i pristojbe u svezi s prodajom snosi kupac.</w:t>
      </w:r>
    </w:p>
    <w:p w:rsidRDefault="00F72829" w:rsidP="00F72829" w:rsidR="00F72829" w:rsidRPr="00F72829">
      <w:pPr>
        <w:spacing w:after="0"/>
        <w:rPr>
          <w:rFonts w:hAnsi="Times New Roman" w:ascii="Times New Roman"/>
          <w:b/>
          <w:color w:val="000000"/>
          <w:sz w:val="24"/>
          <w:szCs w:val="24"/>
        </w:rPr>
      </w:pPr>
    </w:p>
    <w:p w:rsidRDefault="00F72829" w:rsidP="00F72829" w:rsidR="00F72829" w:rsidRPr="00F72829">
      <w:pPr>
        <w:numPr>
          <w:ilvl w:val="0"/>
          <w:numId w:val="14"/>
        </w:numPr>
        <w:tabs>
          <w:tab w:pos="1065" w:val="num"/>
        </w:tabs>
        <w:spacing w:lineRule="auto" w:line="240" w:after="0"/>
        <w:ind w:firstLine="0" w:left="0"/>
        <w:jc w:val="both"/>
        <w:rPr>
          <w:rFonts w:hAnsi="Times New Roman" w:ascii="Times New Roman"/>
          <w:sz w:val="24"/>
          <w:szCs w:val="24"/>
        </w:rPr>
      </w:pPr>
      <w:r w:rsidRPr="00F72829">
        <w:rPr>
          <w:rFonts w:hAnsi="Times New Roman" w:ascii="Times New Roman"/>
          <w:sz w:val="24"/>
          <w:szCs w:val="24"/>
        </w:rPr>
        <w:t xml:space="preserve">Prodajom nekretnina brišu se svi upisani tereti na istima te prestaju ugovori o zakupu na  navedenim nekretninama. </w:t>
      </w:r>
    </w:p>
    <w:p w:rsidRDefault="00F72829" w:rsidP="00F72829" w:rsidR="00F72829" w:rsidRPr="00F72829">
      <w:pPr>
        <w:spacing w:after="0"/>
        <w:rPr>
          <w:rFonts w:hAnsi="Times New Roman" w:ascii="Times New Roman"/>
          <w:sz w:val="24"/>
          <w:szCs w:val="24"/>
        </w:rPr>
      </w:pPr>
    </w:p>
    <w:p w:rsidRDefault="00F72829" w:rsidP="00F72829" w:rsidR="00F72829" w:rsidRPr="00F72829">
      <w:pPr>
        <w:numPr>
          <w:ilvl w:val="0"/>
          <w:numId w:val="14"/>
        </w:numPr>
        <w:tabs>
          <w:tab w:pos="1065" w:val="num"/>
        </w:tabs>
        <w:spacing w:lineRule="auto" w:line="240" w:after="0"/>
        <w:ind w:firstLine="0" w:left="0"/>
        <w:jc w:val="both"/>
        <w:rPr>
          <w:rFonts w:hAnsi="Times New Roman" w:ascii="Times New Roman"/>
          <w:sz w:val="24"/>
          <w:szCs w:val="24"/>
        </w:rPr>
      </w:pPr>
      <w:r w:rsidRPr="00F72829">
        <w:rPr>
          <w:rFonts w:hAnsi="Times New Roman" w:ascii="Times New Roman"/>
          <w:sz w:val="24"/>
          <w:szCs w:val="24"/>
        </w:rPr>
        <w:t xml:space="preserve">U elektroničkoj javnoj dražbi, kao ponuditelji, mogu sudjelovati samo osobe koje su  prethodno dale jamčevinu u iznosu od 5% od utvrđene vrijednosti nekretnine iz točke 1.a), tj. u iznosu od 383.746,95 kuna i podnijela prijavu za sudjelovanje na elektroničkoj javnoj dražbi. Jamčevina se uplaćuje </w:t>
      </w:r>
      <w:r w:rsidRPr="00F72829">
        <w:rPr>
          <w:rFonts w:hAnsi="Times New Roman" w:ascii="Times New Roman"/>
          <w:sz w:val="24"/>
          <w:szCs w:val="24"/>
          <w:u w:val="single"/>
        </w:rPr>
        <w:t>na račun Financijske agencije otvoren kod Hrvatske poštanske banke broj: IBAN HR 33 2390 0011 3000 2877 9.</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u w:val="single"/>
        </w:rPr>
      </w:pPr>
      <w:r w:rsidRPr="00F72829">
        <w:rPr>
          <w:rFonts w:hAnsi="Times New Roman" w:ascii="Times New Roman"/>
          <w:sz w:val="24"/>
          <w:szCs w:val="24"/>
        </w:rPr>
        <w:t xml:space="preserve">U elektroničkoj javnoj dražbi, kao ponuditelji, mogu sudjelovati samo osobe koje su prethodno dale jamčevinu u iznosu od 5% od utvrđene vrijednosti nekretnine iz točke 1.b), tj. u iznosu od 20.363,17 kuna i podnijela prijavu za sudjelovanje na elektroničkoj javnoj dražbi. Jamčevina se uplaćuje </w:t>
      </w:r>
      <w:r w:rsidRPr="00F72829">
        <w:rPr>
          <w:rFonts w:hAnsi="Times New Roman" w:ascii="Times New Roman"/>
          <w:sz w:val="24"/>
          <w:szCs w:val="24"/>
          <w:u w:val="single"/>
        </w:rPr>
        <w:t>na račun Financijske agencije otvoren kod Hrvatske poštanske banke broj: IBAN HR 33 2390 0011 3000 2877 9.</w:t>
      </w:r>
    </w:p>
    <w:p w:rsidRDefault="00F72829" w:rsidP="00F72829" w:rsidR="00F72829" w:rsidRPr="00F72829">
      <w:pPr>
        <w:spacing w:after="0"/>
        <w:ind w:firstLine="708"/>
        <w:jc w:val="both"/>
        <w:rPr>
          <w:rFonts w:hAnsi="Times New Roman" w:ascii="Times New Roman"/>
          <w:sz w:val="24"/>
          <w:szCs w:val="24"/>
          <w:u w:val="single"/>
        </w:rPr>
      </w:pPr>
    </w:p>
    <w:p w:rsidRDefault="00F72829" w:rsidP="00F72829" w:rsidR="00F72829" w:rsidRPr="00F72829">
      <w:pPr>
        <w:spacing w:after="0"/>
        <w:ind w:firstLine="708"/>
        <w:jc w:val="both"/>
        <w:rPr>
          <w:rFonts w:hAnsi="Times New Roman" w:ascii="Times New Roman"/>
          <w:sz w:val="24"/>
          <w:szCs w:val="24"/>
          <w:u w:val="single"/>
        </w:rPr>
      </w:pPr>
      <w:r w:rsidRPr="00F72829">
        <w:rPr>
          <w:rFonts w:hAnsi="Times New Roman" w:ascii="Times New Roman"/>
          <w:sz w:val="24"/>
          <w:szCs w:val="24"/>
        </w:rPr>
        <w:t xml:space="preserve">U elektroničkoj javnoj dražbi, kao ponuditelji, mogu sudjelovati samo osobe koje su prethodno dale jamčevinu u iznosu od 5% od utvrđene vrijednosti nekretnine iz točke 1.c), tj. u iznosu od 93.172,94 kuna i podnijela prijavu za sudjelovanje na elektroničkoj javnoj dražbi. Jamčevina se uplaćuje </w:t>
      </w:r>
      <w:r w:rsidRPr="00F72829">
        <w:rPr>
          <w:rFonts w:hAnsi="Times New Roman" w:ascii="Times New Roman"/>
          <w:sz w:val="24"/>
          <w:szCs w:val="24"/>
          <w:u w:val="single"/>
        </w:rPr>
        <w:t>na račun Financijske agencije otvoren kod Hrvatske poštanske banke broj: IBAN HR 33 2390 0011 3000 2877 9.</w:t>
      </w:r>
    </w:p>
    <w:p w:rsidRDefault="00F72829" w:rsidP="00F72829" w:rsidR="00F72829" w:rsidRPr="00F72829">
      <w:pPr>
        <w:spacing w:after="0"/>
        <w:ind w:firstLine="708"/>
        <w:jc w:val="both"/>
        <w:rPr>
          <w:rFonts w:hAnsi="Times New Roman" w:ascii="Times New Roman"/>
          <w:sz w:val="24"/>
          <w:szCs w:val="24"/>
          <w:u w:val="single"/>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 xml:space="preserve">U elektroničkoj javnoj dražbi, kao ponuditelji, mogu sudjelovati samo osobe koje su prethodno dale jamčevinu u iznosu od 5% od utvrđene vrijednosti nekretnine iz točke 1.d), tj. u iznosu od 534.502,85 kuna i podnijela prijavu za sudjelovanje na elektroničkoj javnoj dražbi. Jamčevina se uplaćuje </w:t>
      </w:r>
      <w:r w:rsidRPr="00F72829">
        <w:rPr>
          <w:rFonts w:hAnsi="Times New Roman" w:ascii="Times New Roman"/>
          <w:sz w:val="24"/>
          <w:szCs w:val="24"/>
          <w:u w:val="single"/>
        </w:rPr>
        <w:t>na račun Financijske agencije otvoren kod Hrvatske poštanske banke broj: IBAN HR 33 2390 0011 3000 2877 9.</w:t>
      </w:r>
    </w:p>
    <w:p w:rsidRDefault="00F72829" w:rsidP="00F72829" w:rsidR="00F72829" w:rsidRPr="00F72829">
      <w:pPr>
        <w:spacing w:after="0"/>
        <w:ind w:firstLine="708"/>
        <w:jc w:val="both"/>
        <w:rPr>
          <w:rFonts w:hAnsi="Times New Roman" w:ascii="Times New Roman"/>
          <w:sz w:val="24"/>
          <w:szCs w:val="24"/>
        </w:rPr>
      </w:pPr>
    </w:p>
    <w:p w:rsidRDefault="00F72829" w:rsidP="00F72829" w:rsidR="00F72829" w:rsidRPr="00F72829">
      <w:pPr>
        <w:spacing w:after="0"/>
        <w:rPr>
          <w:rFonts w:hAnsi="Times New Roman" w:ascii="Times New Roman"/>
          <w:sz w:val="24"/>
          <w:szCs w:val="24"/>
        </w:rPr>
      </w:pPr>
    </w:p>
    <w:p w:rsidRDefault="00F72829" w:rsidP="00F72829" w:rsidR="00F72829" w:rsidRPr="00F72829">
      <w:pPr>
        <w:numPr>
          <w:ilvl w:val="0"/>
          <w:numId w:val="14"/>
        </w:numPr>
        <w:tabs>
          <w:tab w:pos="1065" w:val="num"/>
        </w:tabs>
        <w:spacing w:lineRule="auto" w:line="240" w:after="0"/>
        <w:ind w:firstLine="0" w:left="0"/>
        <w:jc w:val="both"/>
        <w:rPr>
          <w:rFonts w:hAnsi="Times New Roman" w:ascii="Times New Roman"/>
          <w:sz w:val="24"/>
          <w:szCs w:val="24"/>
        </w:rPr>
      </w:pPr>
      <w:r w:rsidRPr="00F72829">
        <w:rPr>
          <w:rFonts w:hAnsi="Times New Roman" w:ascii="Times New Roman"/>
          <w:sz w:val="24"/>
          <w:szCs w:val="24"/>
        </w:rPr>
        <w:t>Sudionik čija će ponuda biti prihvaćena, jamčevina će se uračunati u kupoprodajnu cijenu,  a ostalim sudionicima će biti vraćena.</w:t>
      </w:r>
    </w:p>
    <w:p w:rsidRDefault="00F72829" w:rsidP="00F72829" w:rsidR="00F72829" w:rsidRPr="00F72829">
      <w:pPr>
        <w:spacing w:after="0"/>
        <w:rPr>
          <w:rFonts w:hAnsi="Times New Roman" w:ascii="Times New Roman"/>
          <w:sz w:val="24"/>
          <w:szCs w:val="24"/>
        </w:rPr>
      </w:pPr>
    </w:p>
    <w:p w:rsidRDefault="00F72829" w:rsidP="00F72829" w:rsidR="00F72829" w:rsidRPr="00F72829">
      <w:pPr>
        <w:numPr>
          <w:ilvl w:val="0"/>
          <w:numId w:val="14"/>
        </w:numPr>
        <w:tabs>
          <w:tab w:pos="1065" w:val="num"/>
        </w:tabs>
        <w:spacing w:lineRule="auto" w:line="240" w:after="0"/>
        <w:ind w:firstLine="0" w:left="0"/>
        <w:jc w:val="both"/>
        <w:rPr>
          <w:rFonts w:hAnsi="Times New Roman" w:ascii="Times New Roman"/>
          <w:sz w:val="24"/>
          <w:szCs w:val="24"/>
          <w:u w:val="single"/>
        </w:rPr>
      </w:pPr>
      <w:r w:rsidRPr="00F72829">
        <w:rPr>
          <w:rFonts w:hAnsi="Times New Roman" w:ascii="Times New Roman"/>
          <w:sz w:val="24"/>
          <w:szCs w:val="24"/>
        </w:rPr>
        <w:t xml:space="preserve">Kupac  je  dužan uplatiti razliku između uplaćene jamčevine i postignute kupoprodajne cijene u roku od 30 dana od dana objave rješenja o dosudi na e-Oglasnoj ploči suda </w:t>
      </w:r>
      <w:r w:rsidRPr="00F72829">
        <w:rPr>
          <w:rFonts w:hAnsi="Times New Roman" w:ascii="Times New Roman"/>
          <w:sz w:val="24"/>
          <w:szCs w:val="24"/>
          <w:u w:val="single"/>
        </w:rPr>
        <w:t xml:space="preserve">na račun Financijske agencije otvoren kod Hrvatske poštanske banke broj: IBAN HR 11 2390 0011 3000 2878 7. </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F72829" w:rsidP="00F72829" w:rsidR="00F72829" w:rsidRPr="00F72829">
      <w:pPr>
        <w:spacing w:after="0"/>
        <w:rPr>
          <w:rFonts w:hAnsi="Times New Roman" w:ascii="Times New Roman"/>
          <w:sz w:val="24"/>
          <w:szCs w:val="24"/>
        </w:rPr>
      </w:pPr>
    </w:p>
    <w:p w:rsidRDefault="00F72829" w:rsidP="00F72829" w:rsidR="00F72829" w:rsidRPr="00F72829">
      <w:pPr>
        <w:numPr>
          <w:ilvl w:val="0"/>
          <w:numId w:val="14"/>
        </w:numPr>
        <w:tabs>
          <w:tab w:pos="1065" w:val="num"/>
        </w:tabs>
        <w:spacing w:lineRule="auto" w:line="240" w:after="0"/>
        <w:ind w:firstLine="0" w:left="0"/>
        <w:jc w:val="both"/>
        <w:rPr>
          <w:rFonts w:hAnsi="Times New Roman" w:ascii="Times New Roman"/>
          <w:sz w:val="24"/>
          <w:szCs w:val="24"/>
        </w:rPr>
      </w:pPr>
      <w:r w:rsidRPr="00F72829">
        <w:rPr>
          <w:rFonts w:hAnsi="Times New Roman" w:ascii="Times New Roman"/>
          <w:sz w:val="24"/>
          <w:szCs w:val="24"/>
        </w:rPr>
        <w:t>Nekretnine će se rješenjem o dosudi dosuditi kupcu koji ponudi najpovoljniju cijenu. Nekretnine će se dosuditi i kupcima koji su ponudili nižu cijenu prema veličini ponuđene cijene, ako kupci koji su ponudili veću cijenu ne polože kupovninu u roku iz  točke 4.h ovog zaključka.</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5.</w:t>
      </w:r>
      <w:r w:rsidRPr="00F72829">
        <w:rPr>
          <w:rFonts w:hAnsi="Times New Roman" w:ascii="Times New Roman"/>
          <w:sz w:val="24"/>
          <w:szCs w:val="24"/>
        </w:rPr>
        <w:tab/>
        <w:t>U rješenju o dosudi nekretnina sud će odrediti da će se nakon pravomoćnosti toga rješenja i nakon što kupac položi kupovninu, u zemljišnim knjigama upisati u njegovu korist pravo vlasništva na dosuđenim nekretninama te brisati</w:t>
      </w:r>
      <w:r w:rsidR="00205D1C">
        <w:rPr>
          <w:rFonts w:hAnsi="Times New Roman" w:ascii="Times New Roman"/>
          <w:sz w:val="24"/>
          <w:szCs w:val="24"/>
        </w:rPr>
        <w:t xml:space="preserve"> upisane</w:t>
      </w:r>
      <w:r w:rsidRPr="00F72829">
        <w:rPr>
          <w:rFonts w:hAnsi="Times New Roman" w:ascii="Times New Roman"/>
          <w:sz w:val="24"/>
          <w:szCs w:val="24"/>
        </w:rPr>
        <w:t xml:space="preserve"> terete na nekretnini.</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6.</w:t>
      </w:r>
      <w:r w:rsidRPr="00F72829">
        <w:rPr>
          <w:rFonts w:hAnsi="Times New Roman" w:ascii="Times New Roman"/>
          <w:sz w:val="24"/>
          <w:szCs w:val="24"/>
        </w:rPr>
        <w:tab/>
        <w:t>Nakon pravomoćnosti rješenja o dosudi i nakon što kupac položi kupovninu, sud će donijeti zaključak o predaji nekretnine  kupcu te naložiti iseljenje zakupnika čime kupac stupa u posjed istih.</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7.</w:t>
      </w:r>
      <w:r w:rsidRPr="00F72829">
        <w:rPr>
          <w:rFonts w:hAnsi="Times New Roman" w:ascii="Times New Roman"/>
          <w:sz w:val="24"/>
          <w:szCs w:val="24"/>
        </w:rPr>
        <w:tab/>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8.</w:t>
      </w:r>
      <w:r w:rsidRPr="00F72829">
        <w:rPr>
          <w:rFonts w:hAnsi="Times New Roman" w:ascii="Times New Roman"/>
          <w:sz w:val="24"/>
          <w:szCs w:val="24"/>
        </w:rPr>
        <w:tab/>
        <w:t>Prodaja se provodi po načelu „viđeno – kupljeno“, što isključuje sve naknadne prigovore kupca.</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9.</w:t>
      </w:r>
      <w:r w:rsidRPr="00F72829">
        <w:rPr>
          <w:rFonts w:hAnsi="Times New Roman" w:ascii="Times New Roman"/>
          <w:sz w:val="24"/>
          <w:szCs w:val="24"/>
        </w:rPr>
        <w:tab/>
        <w:t>Zainteresirane osobe mogu razgledati nekretnine koje su predmet prodaje,  uz prethodni dogovor sa stečajnim upraviteljem Sanjom Mihalić na broj telefona 042 302 243.</w:t>
      </w: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jc w:val="both"/>
        <w:rPr>
          <w:rFonts w:hAnsi="Times New Roman" w:ascii="Times New Roman"/>
          <w:sz w:val="24"/>
          <w:szCs w:val="24"/>
        </w:rPr>
      </w:pPr>
    </w:p>
    <w:p w:rsidRDefault="00F72829" w:rsidP="00F72829" w:rsidR="00F72829" w:rsidRPr="00F72829">
      <w:pPr>
        <w:spacing w:after="0"/>
        <w:jc w:val="center"/>
        <w:rPr>
          <w:rFonts w:hAnsi="Times New Roman" w:ascii="Times New Roman"/>
          <w:sz w:val="24"/>
          <w:szCs w:val="24"/>
        </w:rPr>
      </w:pPr>
      <w:r w:rsidRPr="00F72829">
        <w:rPr>
          <w:rFonts w:hAnsi="Times New Roman" w:ascii="Times New Roman"/>
          <w:sz w:val="24"/>
          <w:szCs w:val="24"/>
        </w:rPr>
        <w:t>U Varaždinu, 9. lipnja 2017. godine</w:t>
      </w:r>
    </w:p>
    <w:p w:rsidRDefault="00F72829" w:rsidP="00F72829" w:rsidR="00F72829" w:rsidRPr="00F72829">
      <w:pPr>
        <w:spacing w:after="0"/>
        <w:jc w:val="center"/>
        <w:rPr>
          <w:rFonts w:hAnsi="Times New Roman" w:ascii="Times New Roman"/>
          <w:sz w:val="24"/>
          <w:szCs w:val="24"/>
        </w:rPr>
      </w:pPr>
    </w:p>
    <w:p w:rsidRDefault="00F72829" w:rsidP="00F72829" w:rsidR="00F72829" w:rsidRPr="00F72829">
      <w:pPr>
        <w:spacing w:after="0"/>
        <w:rPr>
          <w:rFonts w:hAnsi="Times New Roman" w:ascii="Times New Roman"/>
          <w:sz w:val="24"/>
          <w:szCs w:val="24"/>
        </w:rPr>
      </w:pPr>
      <w:r w:rsidRPr="00F72829">
        <w:rPr>
          <w:rFonts w:hAnsi="Times New Roman" w:ascii="Times New Roman"/>
          <w:sz w:val="24"/>
          <w:szCs w:val="24"/>
        </w:rPr>
        <w:t xml:space="preserve">                                                                                                     STEČAJNI SUDAC : </w:t>
      </w:r>
    </w:p>
    <w:p w:rsidRDefault="00F72829" w:rsidP="00F72829" w:rsidR="00F72829" w:rsidRPr="00F72829">
      <w:pPr>
        <w:spacing w:after="0"/>
        <w:ind w:firstLine="708" w:left="4956"/>
        <w:rPr>
          <w:rFonts w:hAnsi="Times New Roman" w:ascii="Times New Roman"/>
          <w:sz w:val="24"/>
          <w:szCs w:val="24"/>
        </w:rPr>
      </w:pPr>
      <w:r w:rsidRPr="00F72829">
        <w:rPr>
          <w:rFonts w:hAnsi="Times New Roman" w:ascii="Times New Roman"/>
          <w:sz w:val="24"/>
          <w:szCs w:val="24"/>
        </w:rPr>
        <w:t xml:space="preserve">      Melita Poljanec Bubaš,v.r.</w:t>
      </w:r>
    </w:p>
    <w:p w:rsidRDefault="00F72829" w:rsidP="00F72829" w:rsidR="00F72829" w:rsidRPr="00F72829">
      <w:pPr>
        <w:spacing w:after="0"/>
        <w:rPr>
          <w:rFonts w:hAnsi="Times New Roman" w:ascii="Times New Roman"/>
          <w:sz w:val="24"/>
          <w:szCs w:val="24"/>
        </w:rPr>
      </w:pPr>
    </w:p>
    <w:p w:rsidRDefault="00F72829" w:rsidP="00F72829" w:rsidR="00F72829" w:rsidRPr="00F72829">
      <w:pPr>
        <w:spacing w:after="0"/>
        <w:jc w:val="both"/>
        <w:rPr>
          <w:rFonts w:hAnsi="Times New Roman" w:ascii="Times New Roman"/>
          <w:sz w:val="24"/>
          <w:szCs w:val="24"/>
        </w:rPr>
      </w:pPr>
      <w:r w:rsidRPr="00F72829">
        <w:rPr>
          <w:rFonts w:hAnsi="Times New Roman" w:ascii="Times New Roman"/>
          <w:sz w:val="24"/>
          <w:szCs w:val="24"/>
        </w:rPr>
        <w:tab/>
      </w:r>
      <w:r w:rsidRPr="00F72829">
        <w:rPr>
          <w:rFonts w:hAnsi="Times New Roman" w:ascii="Times New Roman"/>
          <w:sz w:val="24"/>
          <w:szCs w:val="24"/>
        </w:rPr>
        <w:tab/>
      </w:r>
      <w:r w:rsidRPr="00F72829">
        <w:rPr>
          <w:rFonts w:hAnsi="Times New Roman" w:ascii="Times New Roman"/>
          <w:sz w:val="24"/>
          <w:szCs w:val="24"/>
        </w:rPr>
        <w:tab/>
      </w:r>
    </w:p>
    <w:p w:rsidRDefault="00F72829" w:rsidP="00F72829" w:rsidR="00F72829" w:rsidRPr="00F72829">
      <w:pPr>
        <w:spacing w:after="0"/>
        <w:jc w:val="both"/>
        <w:rPr>
          <w:rFonts w:hAnsi="Times New Roman" w:ascii="Times New Roman"/>
          <w:sz w:val="24"/>
          <w:szCs w:val="24"/>
        </w:rPr>
      </w:pPr>
      <w:r w:rsidRPr="00F72829">
        <w:rPr>
          <w:rFonts w:hAnsi="Times New Roman" w:ascii="Times New Roman"/>
          <w:sz w:val="24"/>
          <w:szCs w:val="24"/>
          <w:u w:val="single"/>
        </w:rPr>
        <w:t>UPUTA O PRAVNOM LIJEKU</w:t>
      </w:r>
      <w:r w:rsidRPr="00F72829">
        <w:rPr>
          <w:rFonts w:hAnsi="Times New Roman" w:ascii="Times New Roman"/>
          <w:sz w:val="24"/>
          <w:szCs w:val="24"/>
        </w:rPr>
        <w:t xml:space="preserve"> :</w:t>
      </w:r>
    </w:p>
    <w:p w:rsidRDefault="00F72829" w:rsidP="00F72829" w:rsidR="00F72829" w:rsidRPr="00F72829">
      <w:pPr>
        <w:spacing w:after="0"/>
        <w:ind w:firstLine="708"/>
        <w:jc w:val="both"/>
        <w:rPr>
          <w:rFonts w:hAnsi="Times New Roman" w:ascii="Times New Roman"/>
          <w:sz w:val="24"/>
          <w:szCs w:val="24"/>
        </w:rPr>
      </w:pPr>
      <w:r w:rsidRPr="00F72829">
        <w:rPr>
          <w:rFonts w:hAnsi="Times New Roman" w:ascii="Times New Roman"/>
          <w:sz w:val="24"/>
          <w:szCs w:val="24"/>
        </w:rPr>
        <w:t>Protiv ovog zaključka nije dopušten pravni lijek (čl. 19. st. 7. Stečajnog zakona – Narodne novine br. 71/15.).</w:t>
      </w:r>
    </w:p>
    <w:p w:rsidRDefault="00F72829" w:rsidP="00F72829" w:rsidR="00F72829" w:rsidRPr="00F72829">
      <w:pPr>
        <w:spacing w:after="0"/>
        <w:jc w:val="both"/>
        <w:rPr>
          <w:rFonts w:hAnsi="Times New Roman" w:ascii="Times New Roman"/>
          <w:sz w:val="24"/>
          <w:szCs w:val="24"/>
        </w:rPr>
      </w:pPr>
    </w:p>
    <w:p w:rsidRDefault="006D7E2E" w:rsidP="00470CA5" w:rsidR="006D7E2E">
      <w:pPr>
        <w:pStyle w:val="Bezproreda"/>
        <w:jc w:val="center"/>
        <w:rPr>
          <w:rFonts w:hAnsi="Times New Roman" w:ascii="Times New Roman"/>
          <w:sz w:val="24"/>
          <w:szCs w:val="24"/>
        </w:rPr>
      </w:pPr>
    </w:p>
    <w:p w:rsidRDefault="00BD7CA4" w:rsidP="00470CA5" w:rsidR="00BD7CA4">
      <w:pPr>
        <w:pStyle w:val="Bezproreda"/>
        <w:jc w:val="center"/>
        <w:rPr>
          <w:rFonts w:hAnsi="Times New Roman" w:ascii="Times New Roman"/>
          <w:sz w:val="24"/>
          <w:szCs w:val="24"/>
        </w:rPr>
      </w:pPr>
    </w:p>
    <w:p w:rsidRDefault="004D2AE6" w:rsidP="00470CA5" w:rsidR="00470CA5">
      <w:pPr>
        <w:pStyle w:val="Bezproreda"/>
        <w:jc w:val="center"/>
        <w:rPr>
          <w:rFonts w:hAnsi="Times New Roman" w:ascii="Times New Roman"/>
          <w:sz w:val="24"/>
          <w:szCs w:val="24"/>
        </w:rPr>
      </w:pPr>
      <w:r w:rsidRPr="004D2AE6">
        <w:rPr>
          <w:rFonts w:hAnsi="Times New Roman" w:ascii="Times New Roman"/>
          <w:sz w:val="24"/>
          <w:szCs w:val="24"/>
        </w:rPr>
        <w:lastRenderedPageBreak/>
        <w:t>Obrazloženje</w:t>
      </w:r>
    </w:p>
    <w:p w:rsidRDefault="00301B62" w:rsidP="006D7E2E" w:rsidR="00301B62">
      <w:pPr>
        <w:pStyle w:val="Bezproreda"/>
        <w:jc w:val="both"/>
        <w:rPr>
          <w:rFonts w:hAnsi="Times New Roman" w:ascii="Times New Roman"/>
          <w:sz w:val="24"/>
          <w:szCs w:val="24"/>
        </w:rPr>
      </w:pPr>
    </w:p>
    <w:p w:rsidRDefault="00301B62" w:rsidP="006D7E2E" w:rsidR="00301B62">
      <w:pPr>
        <w:pStyle w:val="Bezproreda"/>
        <w:jc w:val="both"/>
        <w:rPr>
          <w:rFonts w:hAnsi="Times New Roman" w:ascii="Times New Roman"/>
          <w:sz w:val="24"/>
          <w:szCs w:val="24"/>
        </w:rPr>
      </w:pPr>
      <w:r>
        <w:rPr>
          <w:rFonts w:hAnsi="Times New Roman" w:ascii="Times New Roman"/>
          <w:sz w:val="24"/>
          <w:szCs w:val="24"/>
        </w:rPr>
        <w:tab/>
      </w:r>
      <w:r w:rsidR="006D7E2E">
        <w:rPr>
          <w:rFonts w:hAnsi="Times New Roman" w:ascii="Times New Roman"/>
          <w:sz w:val="24"/>
          <w:szCs w:val="24"/>
        </w:rPr>
        <w:t>U ovosudnom Z</w:t>
      </w:r>
      <w:r>
        <w:rPr>
          <w:rFonts w:hAnsi="Times New Roman" w:ascii="Times New Roman"/>
          <w:sz w:val="24"/>
          <w:szCs w:val="24"/>
        </w:rPr>
        <w:t>aključku o prodaji, broj St-313/12-160 od 9. lipnja 2017. nastala je očita pogreška u pisanju OIB-a stečajnog dužnika, pa je na prijedlog Financijske agencije valjalo donijeti ovo rješenje</w:t>
      </w:r>
      <w:r w:rsidR="006D7E2E">
        <w:rPr>
          <w:rFonts w:hAnsi="Times New Roman" w:ascii="Times New Roman"/>
          <w:sz w:val="24"/>
          <w:szCs w:val="24"/>
        </w:rPr>
        <w:t xml:space="preserve"> o ispravku</w:t>
      </w:r>
      <w:r>
        <w:rPr>
          <w:rFonts w:hAnsi="Times New Roman" w:ascii="Times New Roman"/>
          <w:sz w:val="24"/>
          <w:szCs w:val="24"/>
        </w:rPr>
        <w:t xml:space="preserve"> (čl. 342. st. 1. i 2. ZPP-a)</w:t>
      </w:r>
    </w:p>
    <w:p w:rsidRDefault="00301B62" w:rsidP="006D7E2E" w:rsidR="00301B62">
      <w:pPr>
        <w:pStyle w:val="Bezproreda"/>
        <w:jc w:val="both"/>
        <w:rPr>
          <w:rFonts w:hAnsi="Times New Roman" w:ascii="Times New Roman"/>
          <w:sz w:val="24"/>
          <w:szCs w:val="24"/>
        </w:rPr>
      </w:pPr>
    </w:p>
    <w:p w:rsidRDefault="00301B62" w:rsidP="006D7E2E" w:rsidR="006D7E2E">
      <w:pPr>
        <w:pStyle w:val="Bezproreda"/>
        <w:jc w:val="both"/>
        <w:rPr>
          <w:rFonts w:hAnsi="Times New Roman" w:ascii="Times New Roman"/>
          <w:sz w:val="24"/>
          <w:szCs w:val="24"/>
        </w:rPr>
      </w:pPr>
      <w:r>
        <w:rPr>
          <w:rFonts w:hAnsi="Times New Roman" w:ascii="Times New Roman"/>
          <w:sz w:val="24"/>
          <w:szCs w:val="24"/>
        </w:rPr>
        <w:tab/>
        <w:t xml:space="preserve">Nadalje, stečajna upraviteljica stečajnog dužnika naknadno je, podneskom od 16. lipnja 2017., predložila dopunu Zaključka o prodaji, navodeći da na nekretnini iz točke 1.d) Zaključka - čkbr.3601/1 upisane u Zk. ul. 15344 k.o. Varaždin ( u osnivanju), u naravi postoji pravo služnosti prolaza i provoza u korist čkbr. 3598/3 upisane u Zk. ul 13086, poduložak 1, k.o. Varaždin (u osnivanju), te ujedno predložila da se zaključkom odredi da se nekretnine navedene pod točkama 1.a), 1.b) i 1.c) Zaključka prodaju kao uporabna i funkcionalna cjelina. </w:t>
      </w:r>
    </w:p>
    <w:p w:rsidRDefault="006D7E2E" w:rsidP="006D7E2E" w:rsidR="006D7E2E">
      <w:pPr>
        <w:pStyle w:val="Bezproreda"/>
        <w:ind w:firstLine="708"/>
        <w:jc w:val="both"/>
        <w:rPr>
          <w:rFonts w:hAnsi="Times New Roman" w:ascii="Times New Roman"/>
          <w:sz w:val="24"/>
          <w:szCs w:val="24"/>
        </w:rPr>
      </w:pPr>
    </w:p>
    <w:p w:rsidRDefault="00C80CE3" w:rsidP="006D7E2E" w:rsidR="00301B62">
      <w:pPr>
        <w:pStyle w:val="Bezproreda"/>
        <w:ind w:firstLine="708"/>
        <w:jc w:val="both"/>
        <w:rPr>
          <w:rFonts w:hAnsi="Times New Roman" w:ascii="Times New Roman"/>
          <w:sz w:val="24"/>
          <w:szCs w:val="24"/>
        </w:rPr>
      </w:pPr>
      <w:r>
        <w:rPr>
          <w:rFonts w:hAnsi="Times New Roman" w:ascii="Times New Roman"/>
          <w:sz w:val="24"/>
          <w:szCs w:val="24"/>
        </w:rPr>
        <w:t>Stoga je</w:t>
      </w:r>
      <w:r w:rsidR="006D7E2E">
        <w:rPr>
          <w:rFonts w:hAnsi="Times New Roman" w:ascii="Times New Roman"/>
          <w:sz w:val="24"/>
          <w:szCs w:val="24"/>
        </w:rPr>
        <w:t>,</w:t>
      </w:r>
      <w:r>
        <w:rPr>
          <w:rFonts w:hAnsi="Times New Roman" w:ascii="Times New Roman"/>
          <w:sz w:val="24"/>
          <w:szCs w:val="24"/>
        </w:rPr>
        <w:t xml:space="preserve"> na prijedlog stečajne upraviteljice</w:t>
      </w:r>
      <w:r w:rsidR="006D7E2E">
        <w:rPr>
          <w:rFonts w:hAnsi="Times New Roman" w:ascii="Times New Roman"/>
          <w:sz w:val="24"/>
          <w:szCs w:val="24"/>
        </w:rPr>
        <w:t>,</w:t>
      </w:r>
      <w:r>
        <w:rPr>
          <w:rFonts w:hAnsi="Times New Roman" w:ascii="Times New Roman"/>
          <w:sz w:val="24"/>
          <w:szCs w:val="24"/>
        </w:rPr>
        <w:t xml:space="preserve"> sud temeljem čl. 342. </w:t>
      </w:r>
      <w:r w:rsidR="006D7E2E">
        <w:rPr>
          <w:rFonts w:hAnsi="Times New Roman" w:ascii="Times New Roman"/>
          <w:sz w:val="24"/>
          <w:szCs w:val="24"/>
        </w:rPr>
        <w:t xml:space="preserve">ZPP-a Zaključak dopunio kao u izreci. </w:t>
      </w:r>
    </w:p>
    <w:p w:rsidRDefault="00301B62" w:rsidP="006D7E2E" w:rsidR="00301B62">
      <w:pPr>
        <w:pStyle w:val="Bezproreda"/>
        <w:rPr>
          <w:rFonts w:hAnsi="Times New Roman" w:ascii="Times New Roman"/>
          <w:sz w:val="24"/>
          <w:szCs w:val="24"/>
        </w:rPr>
      </w:pPr>
    </w:p>
    <w:p w:rsidRDefault="00324C9B" w:rsidP="006D7E2E" w:rsidR="00324C9B" w:rsidRPr="004E6832">
      <w:pPr>
        <w:pStyle w:val="Bezproreda"/>
        <w:ind w:firstLine="708"/>
        <w:jc w:val="both"/>
        <w:rPr>
          <w:rFonts w:hAnsi="Times New Roman" w:ascii="Times New Roman"/>
          <w:sz w:val="24"/>
          <w:szCs w:val="24"/>
        </w:rPr>
      </w:pPr>
    </w:p>
    <w:p w:rsidRDefault="00061219" w:rsidP="006D7E2E" w:rsidR="00933B20">
      <w:pPr>
        <w:pStyle w:val="Bezproreda"/>
        <w:jc w:val="center"/>
        <w:rPr>
          <w:rFonts w:hAnsi="Times New Roman" w:ascii="Times New Roman"/>
          <w:sz w:val="24"/>
          <w:szCs w:val="24"/>
        </w:rPr>
      </w:pPr>
      <w:r>
        <w:rPr>
          <w:rFonts w:hAnsi="Times New Roman" w:ascii="Times New Roman"/>
          <w:sz w:val="24"/>
          <w:szCs w:val="24"/>
        </w:rPr>
        <w:t>U Varaždinu,</w:t>
      </w:r>
      <w:r w:rsidR="00821807">
        <w:rPr>
          <w:rFonts w:hAnsi="Times New Roman" w:ascii="Times New Roman"/>
          <w:sz w:val="24"/>
          <w:szCs w:val="24"/>
        </w:rPr>
        <w:t xml:space="preserve"> </w:t>
      </w:r>
      <w:r w:rsidR="00E941D2">
        <w:rPr>
          <w:rFonts w:hAnsi="Times New Roman" w:ascii="Times New Roman"/>
          <w:sz w:val="24"/>
          <w:szCs w:val="24"/>
        </w:rPr>
        <w:t>5</w:t>
      </w:r>
      <w:r w:rsidR="00113C73">
        <w:rPr>
          <w:rFonts w:hAnsi="Times New Roman" w:ascii="Times New Roman"/>
          <w:sz w:val="24"/>
          <w:szCs w:val="24"/>
        </w:rPr>
        <w:t xml:space="preserve">. </w:t>
      </w:r>
      <w:r w:rsidR="006D7E2E">
        <w:rPr>
          <w:rFonts w:hAnsi="Times New Roman" w:ascii="Times New Roman"/>
          <w:sz w:val="24"/>
          <w:szCs w:val="24"/>
        </w:rPr>
        <w:t>srpnja</w:t>
      </w:r>
      <w:r w:rsidR="00B029F7">
        <w:rPr>
          <w:rFonts w:hAnsi="Times New Roman" w:ascii="Times New Roman"/>
          <w:sz w:val="24"/>
          <w:szCs w:val="24"/>
        </w:rPr>
        <w:t xml:space="preserve"> </w:t>
      </w:r>
      <w:r w:rsidR="006D7E2E">
        <w:rPr>
          <w:rFonts w:hAnsi="Times New Roman" w:ascii="Times New Roman"/>
          <w:sz w:val="24"/>
          <w:szCs w:val="24"/>
        </w:rPr>
        <w:t>20177</w:t>
      </w:r>
      <w:r w:rsidR="00113C73">
        <w:rPr>
          <w:rFonts w:hAnsi="Times New Roman" w:ascii="Times New Roman"/>
          <w:sz w:val="24"/>
          <w:szCs w:val="24"/>
        </w:rPr>
        <w:t>.</w:t>
      </w:r>
    </w:p>
    <w:p w:rsidRDefault="00CD05DF" w:rsidP="006D7E2E" w:rsidR="00FE50C5" w:rsidRPr="00061219">
      <w:pPr>
        <w:pStyle w:val="Bezproreda"/>
        <w:jc w:val="center"/>
        <w:rPr>
          <w:rFonts w:hAnsi="Times New Roman" w:ascii="Times New Roman"/>
          <w:sz w:val="24"/>
          <w:szCs w:val="24"/>
        </w:rPr>
      </w:pPr>
      <w:r>
        <w:rPr>
          <w:rFonts w:hAnsi="Times New Roman" w:ascii="Times New Roman"/>
          <w:sz w:val="24"/>
          <w:szCs w:val="24"/>
        </w:rPr>
        <w:t xml:space="preserve">            </w:t>
      </w:r>
    </w:p>
    <w:p w:rsidRDefault="002E52B1" w:rsidP="006D7E2E" w:rsidR="00741399">
      <w:pPr>
        <w:pStyle w:val="Bezproreda"/>
        <w:ind w:left="4956"/>
        <w:jc w:val="center"/>
        <w:rPr>
          <w:rFonts w:hAnsi="Times New Roman" w:ascii="Times New Roman"/>
          <w:sz w:val="24"/>
          <w:szCs w:val="24"/>
        </w:rPr>
      </w:pPr>
      <w:r>
        <w:rPr>
          <w:rFonts w:hAnsi="Times New Roman" w:ascii="Times New Roman"/>
          <w:sz w:val="24"/>
          <w:szCs w:val="24"/>
        </w:rPr>
        <w:t>Sutkinja</w:t>
      </w:r>
    </w:p>
    <w:p w:rsidRDefault="00061219" w:rsidP="006D7E2E" w:rsidR="00FE50C5">
      <w:pPr>
        <w:pStyle w:val="Bezproreda"/>
        <w:ind w:left="4956"/>
        <w:jc w:val="center"/>
        <w:rPr>
          <w:rFonts w:hAnsi="Times New Roman" w:ascii="Times New Roman"/>
          <w:sz w:val="24"/>
          <w:szCs w:val="24"/>
        </w:rPr>
      </w:pPr>
      <w:r>
        <w:rPr>
          <w:rFonts w:hAnsi="Times New Roman" w:ascii="Times New Roman"/>
          <w:sz w:val="24"/>
          <w:szCs w:val="24"/>
        </w:rPr>
        <w:t>Melita Poljanec Bubaš</w:t>
      </w:r>
      <w:r w:rsidR="0070596C">
        <w:rPr>
          <w:rFonts w:hAnsi="Times New Roman" w:ascii="Times New Roman"/>
          <w:sz w:val="24"/>
          <w:szCs w:val="24"/>
        </w:rPr>
        <w:t>,v.r.</w:t>
      </w:r>
    </w:p>
    <w:p w:rsidRDefault="0070596C" w:rsidP="006D7E2E" w:rsidR="0070596C">
      <w:pPr>
        <w:pStyle w:val="Bezproreda"/>
        <w:ind w:left="4956"/>
        <w:jc w:val="center"/>
        <w:rPr>
          <w:rFonts w:hAnsi="Times New Roman" w:ascii="Times New Roman"/>
          <w:sz w:val="24"/>
          <w:szCs w:val="24"/>
        </w:rPr>
      </w:pPr>
    </w:p>
    <w:p w:rsidRDefault="009B64D1" w:rsidP="006D7E2E" w:rsidR="009B64D1">
      <w:pPr>
        <w:pStyle w:val="Bezproreda"/>
        <w:ind w:left="4956"/>
        <w:jc w:val="center"/>
        <w:rPr>
          <w:rFonts w:hAnsi="Times New Roman" w:ascii="Times New Roman"/>
          <w:sz w:val="24"/>
          <w:szCs w:val="24"/>
        </w:rPr>
      </w:pPr>
    </w:p>
    <w:p w:rsidRDefault="009A5902" w:rsidP="006D7E2E" w:rsidR="009A5902">
      <w:pPr>
        <w:pStyle w:val="Bezproreda"/>
        <w:jc w:val="both"/>
        <w:rPr>
          <w:rFonts w:hAnsi="Times New Roman" w:ascii="Times New Roman"/>
          <w:sz w:val="24"/>
          <w:szCs w:val="24"/>
        </w:rPr>
      </w:pPr>
    </w:p>
    <w:p w:rsidRDefault="00A55CBD" w:rsidP="006D7E2E" w:rsidR="00A55CBD">
      <w:pPr>
        <w:pStyle w:val="Bezproreda"/>
        <w:ind w:firstLine="708"/>
        <w:jc w:val="both"/>
        <w:rPr>
          <w:rFonts w:hAnsi="Times New Roman" w:ascii="Times New Roman"/>
          <w:sz w:val="24"/>
          <w:szCs w:val="24"/>
        </w:rPr>
      </w:pPr>
    </w:p>
    <w:p w:rsidRDefault="00061219" w:rsidP="006D7E2E" w:rsidR="00FE50C5">
      <w:pPr>
        <w:pStyle w:val="Bezproreda"/>
        <w:ind w:firstLine="708"/>
        <w:jc w:val="both"/>
        <w:rPr>
          <w:rFonts w:hAnsi="Times New Roman" w:ascii="Times New Roman"/>
          <w:sz w:val="24"/>
          <w:szCs w:val="24"/>
        </w:rPr>
      </w:pPr>
      <w:r>
        <w:rPr>
          <w:rFonts w:hAnsi="Times New Roman" w:ascii="Times New Roman"/>
          <w:sz w:val="24"/>
          <w:szCs w:val="24"/>
        </w:rPr>
        <w:t>UPUTA</w:t>
      </w:r>
      <w:r w:rsidR="00FE50C5" w:rsidRPr="00061219">
        <w:rPr>
          <w:rFonts w:hAnsi="Times New Roman" w:ascii="Times New Roman"/>
          <w:sz w:val="24"/>
          <w:szCs w:val="24"/>
        </w:rPr>
        <w:t xml:space="preserve">   O   PRAVNOM   LIJEKU:</w:t>
      </w:r>
    </w:p>
    <w:p w:rsidRDefault="00077DA0" w:rsidP="006D7E2E" w:rsidR="00077DA0" w:rsidRPr="00061219">
      <w:pPr>
        <w:pStyle w:val="Bezproreda"/>
        <w:ind w:firstLine="708"/>
        <w:jc w:val="both"/>
        <w:rPr>
          <w:rFonts w:hAnsi="Times New Roman" w:ascii="Times New Roman"/>
          <w:sz w:val="24"/>
          <w:szCs w:val="24"/>
        </w:rPr>
      </w:pPr>
    </w:p>
    <w:p w:rsidRDefault="00077DA0" w:rsidP="006D7E2E" w:rsidR="00077DA0" w:rsidRPr="00077DA0">
      <w:pPr>
        <w:spacing w:lineRule="auto" w:line="240"/>
        <w:ind w:firstLine="708"/>
        <w:jc w:val="both"/>
        <w:rPr>
          <w:rFonts w:hAnsi="Times New Roman" w:ascii="Times New Roman"/>
          <w:color w:val="000000"/>
          <w:sz w:val="24"/>
          <w:szCs w:val="24"/>
        </w:rPr>
      </w:pPr>
      <w:r w:rsidRPr="00077DA0">
        <w:rPr>
          <w:rFonts w:hAnsi="Times New Roman" w:ascii="Times New Roman"/>
          <w:color w:val="000000"/>
          <w:sz w:val="24"/>
          <w:szCs w:val="24"/>
        </w:rPr>
        <w:t>Protiv ovog rješenja dopuštena je žalba Visokom trgovačkom sudu Republike Hrvatske u Zagrebu. Žalba se podnosi pisano, putem ovog suda u četiri primjerka, u roku od 8 dana od dana dostave prijepisa ovog rješenja.</w:t>
      </w:r>
    </w:p>
    <w:p w:rsidRDefault="00061219" w:rsidP="00061219" w:rsidR="00061219">
      <w:pPr>
        <w:pStyle w:val="Bezproreda"/>
        <w:jc w:val="both"/>
        <w:rPr>
          <w:rFonts w:hAnsi="Times New Roman" w:ascii="Times New Roman"/>
          <w:sz w:val="24"/>
          <w:szCs w:val="24"/>
        </w:rPr>
      </w:pPr>
    </w:p>
    <w:p w:rsidRDefault="00933B20" w:rsidP="00061219" w:rsidR="00933B20">
      <w:pPr>
        <w:pStyle w:val="Bezproreda"/>
        <w:jc w:val="both"/>
        <w:rPr>
          <w:rFonts w:hAnsi="Times New Roman" w:ascii="Times New Roman"/>
          <w:sz w:val="24"/>
          <w:szCs w:val="24"/>
        </w:rPr>
      </w:pPr>
    </w:p>
    <w:p w:rsidRDefault="00933B20" w:rsidP="00061219" w:rsidR="00933B20" w:rsidRPr="009232D6">
      <w:pPr>
        <w:pStyle w:val="Bezproreda"/>
        <w:jc w:val="both"/>
        <w:rPr>
          <w:rFonts w:hAnsi="Times New Roman" w:ascii="Times New Roman"/>
          <w:sz w:val="24"/>
          <w:szCs w:val="24"/>
        </w:rPr>
      </w:pPr>
    </w:p>
    <w:p w:rsidRDefault="009232D6" w:rsidP="009232D6" w:rsidR="009232D6" w:rsidRPr="009232D6">
      <w:pPr>
        <w:rPr>
          <w:rFonts w:hAnsi="Times New Roman" w:ascii="Times New Roman"/>
          <w:sz w:val="24"/>
          <w:szCs w:val="24"/>
        </w:rPr>
      </w:pPr>
      <w:r w:rsidRPr="009232D6">
        <w:rPr>
          <w:rFonts w:hAnsi="Times New Roman" w:ascii="Times New Roman"/>
          <w:sz w:val="24"/>
          <w:szCs w:val="24"/>
        </w:rPr>
        <w:t>DNA:</w:t>
      </w:r>
    </w:p>
    <w:p w:rsidRDefault="006D7E2E" w:rsidP="00E941D2" w:rsidR="006D7E2E" w:rsidRPr="00F72829">
      <w:pPr>
        <w:spacing w:lineRule="auto" w:line="240" w:after="0"/>
        <w:ind w:firstLine="708"/>
        <w:jc w:val="both"/>
        <w:rPr>
          <w:rFonts w:hAnsi="Times New Roman" w:ascii="Times New Roman"/>
          <w:sz w:val="24"/>
          <w:szCs w:val="24"/>
        </w:rPr>
      </w:pPr>
      <w:r w:rsidRPr="00F72829">
        <w:rPr>
          <w:rFonts w:hAnsi="Times New Roman" w:ascii="Times New Roman"/>
          <w:sz w:val="24"/>
          <w:szCs w:val="24"/>
        </w:rPr>
        <w:t>1. Stečajni upravitelj Sanja Mihalić, iz Varaždina, Alojzija Stepinca 1,</w:t>
      </w:r>
    </w:p>
    <w:p w:rsidRDefault="006D7E2E" w:rsidP="00E941D2" w:rsidR="006D7E2E" w:rsidRPr="00F72829">
      <w:pPr>
        <w:spacing w:lineRule="auto" w:line="240" w:after="0"/>
        <w:jc w:val="both"/>
        <w:rPr>
          <w:rFonts w:hAnsi="Times New Roman" w:ascii="Times New Roman"/>
          <w:sz w:val="24"/>
          <w:szCs w:val="24"/>
        </w:rPr>
      </w:pPr>
      <w:r w:rsidRPr="00F72829">
        <w:rPr>
          <w:rFonts w:hAnsi="Times New Roman" w:ascii="Times New Roman"/>
          <w:sz w:val="24"/>
          <w:szCs w:val="24"/>
        </w:rPr>
        <w:t xml:space="preserve">           </w:t>
      </w:r>
      <w:r w:rsidR="00E941D2">
        <w:rPr>
          <w:rFonts w:hAnsi="Times New Roman" w:ascii="Times New Roman"/>
          <w:sz w:val="24"/>
          <w:szCs w:val="24"/>
        </w:rPr>
        <w:t xml:space="preserve"> </w:t>
      </w:r>
      <w:r w:rsidRPr="00F72829">
        <w:rPr>
          <w:rFonts w:hAnsi="Times New Roman" w:ascii="Times New Roman"/>
          <w:sz w:val="24"/>
          <w:szCs w:val="24"/>
        </w:rPr>
        <w:t>2. Razlučnim vjerovnicima:</w:t>
      </w:r>
    </w:p>
    <w:p w:rsidRDefault="006D7E2E" w:rsidP="00E941D2" w:rsidR="006D7E2E" w:rsidRPr="00F72829">
      <w:pPr>
        <w:tabs>
          <w:tab w:pos="720" w:val="left"/>
        </w:tabs>
        <w:spacing w:lineRule="auto" w:line="240" w:after="0"/>
        <w:ind w:left="360"/>
        <w:jc w:val="both"/>
        <w:rPr>
          <w:rFonts w:hAnsi="Times New Roman" w:ascii="Times New Roman"/>
          <w:sz w:val="24"/>
          <w:szCs w:val="24"/>
        </w:rPr>
      </w:pPr>
      <w:r w:rsidRPr="00F72829">
        <w:rPr>
          <w:rFonts w:hAnsi="Times New Roman" w:ascii="Times New Roman"/>
          <w:sz w:val="24"/>
          <w:szCs w:val="24"/>
        </w:rPr>
        <w:tab/>
        <w:t>- Hrvatska poštanska banka d.d.,</w:t>
      </w:r>
    </w:p>
    <w:p w:rsidRDefault="006D7E2E" w:rsidP="00E941D2" w:rsidR="006D7E2E" w:rsidRPr="00F72829">
      <w:pPr>
        <w:tabs>
          <w:tab w:pos="720" w:val="left"/>
        </w:tabs>
        <w:spacing w:lineRule="auto" w:line="240" w:after="0"/>
        <w:jc w:val="both"/>
        <w:rPr>
          <w:rFonts w:hAnsi="Times New Roman" w:ascii="Times New Roman"/>
          <w:sz w:val="24"/>
          <w:szCs w:val="24"/>
        </w:rPr>
      </w:pPr>
      <w:r w:rsidRPr="00F72829">
        <w:rPr>
          <w:rFonts w:hAnsi="Times New Roman" w:ascii="Times New Roman"/>
          <w:sz w:val="24"/>
          <w:szCs w:val="24"/>
        </w:rPr>
        <w:tab/>
        <w:t>- Ministarstvo financija, Porezna uprava, Područni ured Varaždin,</w:t>
      </w:r>
    </w:p>
    <w:p w:rsidRDefault="006D7E2E" w:rsidP="00E941D2" w:rsidR="006D7E2E" w:rsidRPr="00F72829">
      <w:pPr>
        <w:spacing w:lineRule="auto" w:line="240" w:after="0"/>
        <w:ind w:firstLine="708"/>
        <w:jc w:val="both"/>
        <w:rPr>
          <w:rFonts w:hAnsi="Times New Roman" w:ascii="Times New Roman"/>
          <w:sz w:val="24"/>
          <w:szCs w:val="24"/>
        </w:rPr>
      </w:pPr>
      <w:r w:rsidRPr="00F72829">
        <w:rPr>
          <w:rFonts w:hAnsi="Times New Roman" w:ascii="Times New Roman"/>
          <w:sz w:val="24"/>
          <w:szCs w:val="24"/>
        </w:rPr>
        <w:t>4. e-Oglasna ploča ovoga suda,</w:t>
      </w:r>
    </w:p>
    <w:p w:rsidRDefault="006D7E2E" w:rsidP="00E941D2" w:rsidR="006D7E2E" w:rsidRPr="00F72829">
      <w:pPr>
        <w:spacing w:lineRule="auto" w:line="240" w:after="0"/>
        <w:jc w:val="both"/>
        <w:rPr>
          <w:rFonts w:hAnsi="Times New Roman" w:ascii="Times New Roman"/>
          <w:sz w:val="24"/>
          <w:szCs w:val="24"/>
        </w:rPr>
      </w:pPr>
      <w:r w:rsidRPr="00F72829">
        <w:rPr>
          <w:rFonts w:hAnsi="Times New Roman" w:ascii="Times New Roman"/>
          <w:sz w:val="24"/>
          <w:szCs w:val="24"/>
        </w:rPr>
        <w:tab/>
        <w:t>5. Financijska agencija, Regionalni centar Zagreb, Vrtni put 3</w:t>
      </w:r>
      <w:r>
        <w:rPr>
          <w:rFonts w:hAnsi="Times New Roman" w:ascii="Times New Roman"/>
          <w:sz w:val="24"/>
          <w:szCs w:val="24"/>
        </w:rPr>
        <w:t xml:space="preserve"> </w:t>
      </w:r>
    </w:p>
    <w:p w:rsidRDefault="00E941D2" w:rsidP="00061219" w:rsidR="00FE50C5" w:rsidRPr="00061219">
      <w:pPr>
        <w:pStyle w:val="Bezproreda"/>
        <w:jc w:val="both"/>
        <w:rPr>
          <w:rFonts w:hAnsi="Times New Roman" w:ascii="Times New Roman"/>
          <w:sz w:val="24"/>
          <w:szCs w:val="24"/>
        </w:rPr>
      </w:pPr>
      <w:r>
        <w:rPr>
          <w:rFonts w:hAnsi="Times New Roman" w:ascii="Times New Roman"/>
          <w:sz w:val="24"/>
          <w:szCs w:val="24"/>
        </w:rPr>
        <w:t xml:space="preserve">  </w:t>
      </w:r>
    </w:p>
    <w:sectPr w:rsidSect="00061219" w:rsidR="00FE50C5" w:rsidRPr="00061219">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0336" w:rsidP="005D1EE8" w:rsidR="00C00336">
      <w:pPr>
        <w:spacing w:lineRule="auto" w:line="240" w:after="0"/>
      </w:pPr>
      <w:r>
        <w:separator/>
      </w:r>
    </w:p>
  </w:endnote>
  <w:endnote w:id="0" w:type="continuationSeparator">
    <w:p w:rsidRDefault="00C00336" w:rsidP="005D1EE8" w:rsidR="00C003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0336" w:rsidP="005D1EE8" w:rsidR="00C00336">
      <w:pPr>
        <w:spacing w:lineRule="auto" w:line="240" w:after="0"/>
      </w:pPr>
      <w:r>
        <w:separator/>
      </w:r>
    </w:p>
  </w:footnote>
  <w:footnote w:id="0" w:type="continuationSeparator">
    <w:p w:rsidRDefault="00C00336" w:rsidP="005D1EE8" w:rsidR="00C003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0A46" w:rsidR="00860A46">
    <w:pPr>
      <w:pStyle w:val="Zaglavlje"/>
      <w:jc w:val="center"/>
    </w:pPr>
    <w:r>
      <w:fldChar w:fldCharType="begin"/>
    </w:r>
    <w:r>
      <w:instrText>PAGE   \* MERGEFORMAT</w:instrText>
    </w:r>
    <w:r>
      <w:fldChar w:fldCharType="separate"/>
    </w:r>
    <w:r w:rsidR="00AD7A45">
      <w:rPr>
        <w:noProof/>
      </w:rPr>
      <w:t>7</w:t>
    </w:r>
    <w:r>
      <w:fldChar w:fldCharType="end"/>
    </w:r>
  </w:p>
  <w:p w:rsidRDefault="00BD7CA4" w:rsidP="00BD7CA4" w:rsidR="00860A46" w:rsidRPr="00381F26">
    <w:pPr>
      <w:jc w:val="right"/>
      <w:rPr>
        <w:rFonts w:hAnsi="Times New Roman" w:ascii="Times New Roman"/>
        <w:sz w:val="24"/>
        <w:szCs w:val="24"/>
      </w:rPr>
    </w:pPr>
    <w:r>
      <w:rPr>
        <w:rFonts w:hAnsi="Times New Roman" w:ascii="Times New Roman"/>
        <w:sz w:val="24"/>
        <w:szCs w:val="24"/>
      </w:rPr>
      <w:t>Poslovni broj: 2 St-313/12-167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DA0" w:rsidP="00077DA0" w:rsidR="00077DA0" w:rsidRPr="00077DA0">
    <w:pPr>
      <w:jc w:val="right"/>
      <w:rPr>
        <w:rFonts w:hAnsi="Times New Roman" w:ascii="Times New Roman"/>
        <w:sz w:val="24"/>
        <w:szCs w:val="24"/>
      </w:rPr>
    </w:pPr>
    <w:r>
      <w:rPr>
        <w:rFonts w:hAnsi="Times New Roman" w:ascii="Times New Roman"/>
        <w:sz w:val="24"/>
        <w:szCs w:val="24"/>
      </w:rPr>
      <w:t xml:space="preserve">Poslovni broj: 2 </w:t>
    </w:r>
    <w:r w:rsidR="00BD7CA4">
      <w:rPr>
        <w:rFonts w:hAnsi="Times New Roman" w:ascii="Times New Roman"/>
        <w:sz w:val="24"/>
        <w:szCs w:val="24"/>
      </w:rPr>
      <w:t>St-313/12-167</w:t>
    </w:r>
  </w:p>
  <w:p w:rsidRDefault="00860A46" w:rsidR="00860A4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D16293"/>
    <w:multiLevelType w:val="hybridMultilevel"/>
    <w:tmpl w:val="92FA1626"/>
    <w:lvl w:tplc="EA7E6F3A" w:ilvl="0">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3CC2243"/>
    <w:multiLevelType w:val="hybridMultilevel"/>
    <w:tmpl w:val="B6520F68"/>
    <w:lvl w:tplc="B6E065E6"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447A1B"/>
    <w:multiLevelType w:val="hybridMultilevel"/>
    <w:tmpl w:val="5484AC3E"/>
    <w:lvl w:tplc="FFE230E6"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DC8314C"/>
    <w:multiLevelType w:val="hybridMultilevel"/>
    <w:tmpl w:val="9CFCF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25AF64A2"/>
    <w:multiLevelType w:val="hybridMultilevel"/>
    <w:tmpl w:val="E806CE40"/>
    <w:lvl w:tplc="F8D22D0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5C8272F"/>
    <w:multiLevelType w:val="hybridMultilevel"/>
    <w:tmpl w:val="FC0CE18C"/>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7">
    <w:nsid w:val="3770025C"/>
    <w:multiLevelType w:val="hybridMultilevel"/>
    <w:tmpl w:val="47F4EFB2"/>
    <w:lvl w:tplc="D6C02678" w:ilvl="0">
      <w:start w:val="2"/>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4D410833"/>
    <w:multiLevelType w:val="hybridMultilevel"/>
    <w:tmpl w:val="94088AD8"/>
    <w:lvl w:tplc="B6D0016A" w:ilvl="0">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FED78C0"/>
    <w:multiLevelType w:val="hybridMultilevel"/>
    <w:tmpl w:val="46BE37CE"/>
    <w:lvl w:tplc="5C9C450E"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0">
    <w:nsid w:val="55892FB5"/>
    <w:multiLevelType w:val="hybridMultilevel"/>
    <w:tmpl w:val="CFCA2862"/>
    <w:lvl w:tplc="CF081F8E" w:ilvl="0">
      <w:start w:val="2"/>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67D189E"/>
    <w:multiLevelType w:val="hybridMultilevel"/>
    <w:tmpl w:val="A0F8D952"/>
    <w:lvl w:tplc="B4D61928" w:ilvl="0">
      <w:start w:val="1"/>
      <w:numFmt w:val="lowerLetter"/>
      <w:lvlText w:val="%1)"/>
      <w:lvlJc w:val="left"/>
      <w:pPr>
        <w:ind w:hanging="360" w:left="720"/>
      </w:pPr>
      <w:rPr>
        <w:rFonts w:cstheme="minorBidi" w:eastAsiaTheme="minorHAnsi"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6E701A19"/>
    <w:multiLevelType w:val="hybridMultilevel"/>
    <w:tmpl w:val="D5E09E40"/>
    <w:lvl w:tplc="0D7A8466"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5340A85"/>
    <w:multiLevelType w:val="hybridMultilevel"/>
    <w:tmpl w:val="C4DA8840"/>
    <w:lvl w:tplc="EB9C5F20" w:ilvl="0">
      <w:start w:val="1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10"/>
  </w:num>
  <w:num w:numId="3">
    <w:abstractNumId w:val="7"/>
  </w:num>
  <w:num w:numId="4">
    <w:abstractNumId w:val="13"/>
  </w:num>
  <w:num w:numId="5">
    <w:abstractNumId w:val="4"/>
  </w:num>
  <w:num w:numId="6">
    <w:abstractNumId w:val="2"/>
  </w:num>
  <w:num w:numId="7">
    <w:abstractNumId w:val="12"/>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4A92"/>
    <w:rsid w:val="00020278"/>
    <w:rsid w:val="00020A94"/>
    <w:rsid w:val="0003537B"/>
    <w:rsid w:val="00045377"/>
    <w:rsid w:val="00047AF7"/>
    <w:rsid w:val="00050FD3"/>
    <w:rsid w:val="000510E5"/>
    <w:rsid w:val="000515A0"/>
    <w:rsid w:val="00052016"/>
    <w:rsid w:val="00057467"/>
    <w:rsid w:val="00061152"/>
    <w:rsid w:val="00061219"/>
    <w:rsid w:val="00061250"/>
    <w:rsid w:val="00072CAC"/>
    <w:rsid w:val="00073C53"/>
    <w:rsid w:val="00077DA0"/>
    <w:rsid w:val="00081DEE"/>
    <w:rsid w:val="000905F3"/>
    <w:rsid w:val="00091F9D"/>
    <w:rsid w:val="00096D9C"/>
    <w:rsid w:val="000A4B2D"/>
    <w:rsid w:val="000A7911"/>
    <w:rsid w:val="000C0E42"/>
    <w:rsid w:val="000E30B6"/>
    <w:rsid w:val="000E36A3"/>
    <w:rsid w:val="000E5344"/>
    <w:rsid w:val="000F2350"/>
    <w:rsid w:val="000F3493"/>
    <w:rsid w:val="00101003"/>
    <w:rsid w:val="0010138B"/>
    <w:rsid w:val="0010555F"/>
    <w:rsid w:val="00113892"/>
    <w:rsid w:val="00113C73"/>
    <w:rsid w:val="001304DF"/>
    <w:rsid w:val="001317BE"/>
    <w:rsid w:val="001404A0"/>
    <w:rsid w:val="00145B82"/>
    <w:rsid w:val="001469F0"/>
    <w:rsid w:val="00146F7C"/>
    <w:rsid w:val="001577B7"/>
    <w:rsid w:val="00160561"/>
    <w:rsid w:val="00160A39"/>
    <w:rsid w:val="00163A18"/>
    <w:rsid w:val="001653EB"/>
    <w:rsid w:val="00171174"/>
    <w:rsid w:val="00173554"/>
    <w:rsid w:val="00180E50"/>
    <w:rsid w:val="00181C78"/>
    <w:rsid w:val="00184E6D"/>
    <w:rsid w:val="001923ED"/>
    <w:rsid w:val="00192CC9"/>
    <w:rsid w:val="00196FE4"/>
    <w:rsid w:val="001A6615"/>
    <w:rsid w:val="001B15F1"/>
    <w:rsid w:val="001B3ABC"/>
    <w:rsid w:val="001B3CE1"/>
    <w:rsid w:val="001D0408"/>
    <w:rsid w:val="001E03A5"/>
    <w:rsid w:val="00200BE6"/>
    <w:rsid w:val="00204B86"/>
    <w:rsid w:val="002058BE"/>
    <w:rsid w:val="00205D1C"/>
    <w:rsid w:val="00221BA7"/>
    <w:rsid w:val="0022572A"/>
    <w:rsid w:val="002329DB"/>
    <w:rsid w:val="00237364"/>
    <w:rsid w:val="00245DCB"/>
    <w:rsid w:val="002557E9"/>
    <w:rsid w:val="00266684"/>
    <w:rsid w:val="00266B9B"/>
    <w:rsid w:val="00271B01"/>
    <w:rsid w:val="00276BAC"/>
    <w:rsid w:val="00282260"/>
    <w:rsid w:val="00287FF4"/>
    <w:rsid w:val="002960B1"/>
    <w:rsid w:val="002B0B5F"/>
    <w:rsid w:val="002B1B49"/>
    <w:rsid w:val="002B50F2"/>
    <w:rsid w:val="002C17F5"/>
    <w:rsid w:val="002C2C00"/>
    <w:rsid w:val="002C614F"/>
    <w:rsid w:val="002C64DF"/>
    <w:rsid w:val="002D5505"/>
    <w:rsid w:val="002D5C84"/>
    <w:rsid w:val="002E52B1"/>
    <w:rsid w:val="002F3A7E"/>
    <w:rsid w:val="002F4796"/>
    <w:rsid w:val="00301B62"/>
    <w:rsid w:val="00311DA3"/>
    <w:rsid w:val="00324C9B"/>
    <w:rsid w:val="00330571"/>
    <w:rsid w:val="00340D2B"/>
    <w:rsid w:val="003476FF"/>
    <w:rsid w:val="00354119"/>
    <w:rsid w:val="0035561F"/>
    <w:rsid w:val="00355F9F"/>
    <w:rsid w:val="0037165D"/>
    <w:rsid w:val="00381F26"/>
    <w:rsid w:val="00387FAF"/>
    <w:rsid w:val="0039042F"/>
    <w:rsid w:val="003913F7"/>
    <w:rsid w:val="003D0BD8"/>
    <w:rsid w:val="003D11D9"/>
    <w:rsid w:val="003E70A6"/>
    <w:rsid w:val="003F0814"/>
    <w:rsid w:val="003F1D5D"/>
    <w:rsid w:val="00404FE8"/>
    <w:rsid w:val="004161D6"/>
    <w:rsid w:val="004219DA"/>
    <w:rsid w:val="004362DA"/>
    <w:rsid w:val="00454247"/>
    <w:rsid w:val="00466CFA"/>
    <w:rsid w:val="00470CA5"/>
    <w:rsid w:val="00471CED"/>
    <w:rsid w:val="00475508"/>
    <w:rsid w:val="004834EE"/>
    <w:rsid w:val="00495BE8"/>
    <w:rsid w:val="004D2AE6"/>
    <w:rsid w:val="004D6639"/>
    <w:rsid w:val="004E1D88"/>
    <w:rsid w:val="004E2730"/>
    <w:rsid w:val="004E37FF"/>
    <w:rsid w:val="004E6832"/>
    <w:rsid w:val="004E7F69"/>
    <w:rsid w:val="004F6210"/>
    <w:rsid w:val="00510E08"/>
    <w:rsid w:val="00530E35"/>
    <w:rsid w:val="00581CAC"/>
    <w:rsid w:val="0058791A"/>
    <w:rsid w:val="00595A6B"/>
    <w:rsid w:val="005A6C19"/>
    <w:rsid w:val="005B0151"/>
    <w:rsid w:val="005D028A"/>
    <w:rsid w:val="005D1EE8"/>
    <w:rsid w:val="005F3BEE"/>
    <w:rsid w:val="005F50AF"/>
    <w:rsid w:val="006038A8"/>
    <w:rsid w:val="00606334"/>
    <w:rsid w:val="006104B6"/>
    <w:rsid w:val="00616496"/>
    <w:rsid w:val="00620DBD"/>
    <w:rsid w:val="00625A44"/>
    <w:rsid w:val="006266B0"/>
    <w:rsid w:val="00630A62"/>
    <w:rsid w:val="00650A18"/>
    <w:rsid w:val="0065198A"/>
    <w:rsid w:val="0066258E"/>
    <w:rsid w:val="00663BE7"/>
    <w:rsid w:val="006656E1"/>
    <w:rsid w:val="00665AED"/>
    <w:rsid w:val="00674088"/>
    <w:rsid w:val="006750FE"/>
    <w:rsid w:val="0068784D"/>
    <w:rsid w:val="006A40DF"/>
    <w:rsid w:val="006B37B7"/>
    <w:rsid w:val="006D55E2"/>
    <w:rsid w:val="006D71ED"/>
    <w:rsid w:val="006D7E2E"/>
    <w:rsid w:val="00705210"/>
    <w:rsid w:val="0070596C"/>
    <w:rsid w:val="00710133"/>
    <w:rsid w:val="00710262"/>
    <w:rsid w:val="007123F4"/>
    <w:rsid w:val="00716C10"/>
    <w:rsid w:val="00722566"/>
    <w:rsid w:val="007228DB"/>
    <w:rsid w:val="00724A57"/>
    <w:rsid w:val="00732573"/>
    <w:rsid w:val="00735B8F"/>
    <w:rsid w:val="007409E2"/>
    <w:rsid w:val="00741399"/>
    <w:rsid w:val="00745A10"/>
    <w:rsid w:val="00751A2D"/>
    <w:rsid w:val="007600B8"/>
    <w:rsid w:val="00763D66"/>
    <w:rsid w:val="0077032E"/>
    <w:rsid w:val="00786EDC"/>
    <w:rsid w:val="007A1F10"/>
    <w:rsid w:val="007C2BC6"/>
    <w:rsid w:val="007F4AF7"/>
    <w:rsid w:val="007F7CDA"/>
    <w:rsid w:val="00807C52"/>
    <w:rsid w:val="008154FE"/>
    <w:rsid w:val="00821807"/>
    <w:rsid w:val="00823720"/>
    <w:rsid w:val="008260B1"/>
    <w:rsid w:val="0083031A"/>
    <w:rsid w:val="00831BF4"/>
    <w:rsid w:val="008450F2"/>
    <w:rsid w:val="00851730"/>
    <w:rsid w:val="00855A83"/>
    <w:rsid w:val="00855F0E"/>
    <w:rsid w:val="0085771F"/>
    <w:rsid w:val="00857E24"/>
    <w:rsid w:val="00860581"/>
    <w:rsid w:val="00860A46"/>
    <w:rsid w:val="008613F5"/>
    <w:rsid w:val="00865112"/>
    <w:rsid w:val="008670A0"/>
    <w:rsid w:val="008709A0"/>
    <w:rsid w:val="00893C11"/>
    <w:rsid w:val="00894E7D"/>
    <w:rsid w:val="008A0AF6"/>
    <w:rsid w:val="008B1FC9"/>
    <w:rsid w:val="008B4D0E"/>
    <w:rsid w:val="008B7B8A"/>
    <w:rsid w:val="008B7BB4"/>
    <w:rsid w:val="008D302F"/>
    <w:rsid w:val="008E398D"/>
    <w:rsid w:val="00915D99"/>
    <w:rsid w:val="009167AA"/>
    <w:rsid w:val="00917AC3"/>
    <w:rsid w:val="00922B92"/>
    <w:rsid w:val="009232D6"/>
    <w:rsid w:val="00927820"/>
    <w:rsid w:val="00931381"/>
    <w:rsid w:val="00931CC4"/>
    <w:rsid w:val="00933B20"/>
    <w:rsid w:val="00955E85"/>
    <w:rsid w:val="00957386"/>
    <w:rsid w:val="009729F2"/>
    <w:rsid w:val="0097457A"/>
    <w:rsid w:val="00984F7B"/>
    <w:rsid w:val="0098505F"/>
    <w:rsid w:val="0098640A"/>
    <w:rsid w:val="009A5902"/>
    <w:rsid w:val="009B1B6B"/>
    <w:rsid w:val="009B27F9"/>
    <w:rsid w:val="009B4D1D"/>
    <w:rsid w:val="009B64D1"/>
    <w:rsid w:val="009C4713"/>
    <w:rsid w:val="009D3CB0"/>
    <w:rsid w:val="009F4A92"/>
    <w:rsid w:val="009F5F95"/>
    <w:rsid w:val="00A124FD"/>
    <w:rsid w:val="00A23374"/>
    <w:rsid w:val="00A2649D"/>
    <w:rsid w:val="00A36D36"/>
    <w:rsid w:val="00A37C01"/>
    <w:rsid w:val="00A47FDF"/>
    <w:rsid w:val="00A55CBD"/>
    <w:rsid w:val="00A65AF8"/>
    <w:rsid w:val="00A94ECE"/>
    <w:rsid w:val="00AA36F6"/>
    <w:rsid w:val="00AA60FF"/>
    <w:rsid w:val="00AB7237"/>
    <w:rsid w:val="00AC0E86"/>
    <w:rsid w:val="00AC1ED8"/>
    <w:rsid w:val="00AC47F7"/>
    <w:rsid w:val="00AC5145"/>
    <w:rsid w:val="00AD10B3"/>
    <w:rsid w:val="00AD7A45"/>
    <w:rsid w:val="00AE487D"/>
    <w:rsid w:val="00AE7BD1"/>
    <w:rsid w:val="00AF5103"/>
    <w:rsid w:val="00B029F7"/>
    <w:rsid w:val="00B06819"/>
    <w:rsid w:val="00B11FB2"/>
    <w:rsid w:val="00B166F0"/>
    <w:rsid w:val="00B30C3C"/>
    <w:rsid w:val="00B6107C"/>
    <w:rsid w:val="00B662F5"/>
    <w:rsid w:val="00B66FE4"/>
    <w:rsid w:val="00B75772"/>
    <w:rsid w:val="00B90738"/>
    <w:rsid w:val="00BA0A3C"/>
    <w:rsid w:val="00BA2AC5"/>
    <w:rsid w:val="00BB59BB"/>
    <w:rsid w:val="00BD7CA4"/>
    <w:rsid w:val="00BE1504"/>
    <w:rsid w:val="00BE5EB2"/>
    <w:rsid w:val="00BF0418"/>
    <w:rsid w:val="00BF0F37"/>
    <w:rsid w:val="00BF567E"/>
    <w:rsid w:val="00BF62FA"/>
    <w:rsid w:val="00C00336"/>
    <w:rsid w:val="00C105CD"/>
    <w:rsid w:val="00C1172E"/>
    <w:rsid w:val="00C14DED"/>
    <w:rsid w:val="00C426FB"/>
    <w:rsid w:val="00C430A5"/>
    <w:rsid w:val="00C46D6E"/>
    <w:rsid w:val="00C5292D"/>
    <w:rsid w:val="00C65F51"/>
    <w:rsid w:val="00C7279D"/>
    <w:rsid w:val="00C743E9"/>
    <w:rsid w:val="00C77924"/>
    <w:rsid w:val="00C80CE3"/>
    <w:rsid w:val="00C81CC5"/>
    <w:rsid w:val="00CA0718"/>
    <w:rsid w:val="00CB5C85"/>
    <w:rsid w:val="00CC157F"/>
    <w:rsid w:val="00CC473E"/>
    <w:rsid w:val="00CD05DF"/>
    <w:rsid w:val="00CD7C72"/>
    <w:rsid w:val="00CF2496"/>
    <w:rsid w:val="00CF4F1B"/>
    <w:rsid w:val="00D01C20"/>
    <w:rsid w:val="00D03753"/>
    <w:rsid w:val="00D03A19"/>
    <w:rsid w:val="00D162AF"/>
    <w:rsid w:val="00D263E5"/>
    <w:rsid w:val="00D26CB2"/>
    <w:rsid w:val="00D37BC6"/>
    <w:rsid w:val="00D43AF8"/>
    <w:rsid w:val="00D47256"/>
    <w:rsid w:val="00D55AFC"/>
    <w:rsid w:val="00D64296"/>
    <w:rsid w:val="00D7469D"/>
    <w:rsid w:val="00D7735E"/>
    <w:rsid w:val="00D903C9"/>
    <w:rsid w:val="00DA0928"/>
    <w:rsid w:val="00DA1227"/>
    <w:rsid w:val="00DA4556"/>
    <w:rsid w:val="00DC6C36"/>
    <w:rsid w:val="00DE5BD7"/>
    <w:rsid w:val="00DF02A7"/>
    <w:rsid w:val="00DF3FEB"/>
    <w:rsid w:val="00DF6BEB"/>
    <w:rsid w:val="00DF75A4"/>
    <w:rsid w:val="00E022B1"/>
    <w:rsid w:val="00E037CD"/>
    <w:rsid w:val="00E06F3A"/>
    <w:rsid w:val="00E10DC4"/>
    <w:rsid w:val="00E152A6"/>
    <w:rsid w:val="00E37872"/>
    <w:rsid w:val="00E503B3"/>
    <w:rsid w:val="00E54913"/>
    <w:rsid w:val="00E55F25"/>
    <w:rsid w:val="00E61555"/>
    <w:rsid w:val="00E63ACB"/>
    <w:rsid w:val="00E75733"/>
    <w:rsid w:val="00E76C39"/>
    <w:rsid w:val="00E941D2"/>
    <w:rsid w:val="00E94FCE"/>
    <w:rsid w:val="00EA7954"/>
    <w:rsid w:val="00EB4DE4"/>
    <w:rsid w:val="00EB6140"/>
    <w:rsid w:val="00EB68BD"/>
    <w:rsid w:val="00EC653E"/>
    <w:rsid w:val="00ED1619"/>
    <w:rsid w:val="00F008C3"/>
    <w:rsid w:val="00F063A5"/>
    <w:rsid w:val="00F1103E"/>
    <w:rsid w:val="00F17C31"/>
    <w:rsid w:val="00F34628"/>
    <w:rsid w:val="00F65BF8"/>
    <w:rsid w:val="00F72829"/>
    <w:rsid w:val="00F9080C"/>
    <w:rsid w:val="00FA4759"/>
    <w:rsid w:val="00FB3E42"/>
    <w:rsid w:val="00FC4C0A"/>
    <w:rsid w:val="00FD3801"/>
    <w:rsid w:val="00FD7593"/>
    <w:rsid w:val="00FE0830"/>
    <w:rsid w:val="00FE50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AC47F7"/>
    <w:pPr>
      <w:ind w:left="720"/>
      <w:contextualSpacing/>
    </w:pPr>
  </w:style>
  <w:style w:styleId="Tekstbalonia" w:type="paragraph">
    <w:name w:val="Balloon Text"/>
    <w:basedOn w:val="Normal"/>
    <w:link w:val="TekstbaloniaChar"/>
    <w:uiPriority w:val="99"/>
    <w:semiHidden/>
    <w:unhideWhenUsed/>
    <w:rsid w:val="00E61555"/>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E61555"/>
    <w:rPr>
      <w:rFonts w:cs="Tahoma" w:hAnsi="Tahoma" w:ascii="Tahoma"/>
      <w:sz w:val="16"/>
      <w:szCs w:val="16"/>
    </w:rPr>
  </w:style>
  <w:style w:styleId="Zaglavlje" w:type="paragraph">
    <w:name w:val="header"/>
    <w:basedOn w:val="Normal"/>
    <w:link w:val="ZaglavljeChar"/>
    <w:uiPriority w:val="99"/>
    <w:unhideWhenUsed/>
    <w:rsid w:val="005D1EE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D1EE8"/>
  </w:style>
  <w:style w:styleId="Podnoje" w:type="paragraph">
    <w:name w:val="footer"/>
    <w:basedOn w:val="Normal"/>
    <w:link w:val="PodnojeChar"/>
    <w:uiPriority w:val="99"/>
    <w:unhideWhenUsed/>
    <w:rsid w:val="005D1EE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D1EE8"/>
  </w:style>
  <w:style w:styleId="Bezproreda" w:type="paragraph">
    <w:name w:val="No Spacing"/>
    <w:uiPriority w:val="1"/>
    <w:qFormat/>
    <w:rsid w:val="00061219"/>
    <w:rPr>
      <w:sz w:val="22"/>
      <w:szCs w:val="22"/>
      <w:lang w:eastAsia="en-US"/>
    </w:rPr>
  </w:style>
  <w:style w:styleId="Tekstrezerviranogmjesta" w:type="character">
    <w:name w:val="Placeholder Text"/>
    <w:basedOn w:val="Zadanifontodlomka"/>
    <w:uiPriority w:val="99"/>
    <w:semiHidden/>
    <w:rsid w:val="00266B9B"/>
    <w:rPr>
      <w:color w:val="808080"/>
      <w:bdr w:space="0" w:sz="0" w:color="auto" w:val="none"/>
      <w:shd w:fill="auto" w:color="auto" w:val="clear"/>
    </w:rPr>
  </w:style>
  <w:style w:customStyle="true" w:styleId="eSPISCCParagraphDefaultFont" w:type="character">
    <w:name w:val="eSPIS_CC_Paragraph Default Font"/>
    <w:basedOn w:val="Zadanifontodlomka"/>
    <w:rsid w:val="00266B9B"/>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66B9B"/>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66B9B"/>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66B9B"/>
    <w:rPr>
      <w:rFonts w:cs="Times New Roman" w:hAnsi="Times New Roman" w:ascii="Times New Roman"/>
      <w:noProof/>
      <w:sz w:val="24"/>
      <w:szCs w:val="24"/>
      <w:bdr w:space="0" w:sz="0" w:color="auto" w:val="none"/>
      <w:shd w:fill="CCFFCC" w:color="auto" w:val="clear"/>
      <w:lang w:eastAsia="hr-HR" w:val="hr-HR"/>
    </w:rPr>
  </w:style>
  <w:style w:styleId="Hiperveza" w:type="character">
    <w:name w:val="Hyperlink"/>
    <w:basedOn w:val="Zadanifontodlomka"/>
    <w:uiPriority w:val="99"/>
    <w:semiHidden/>
    <w:unhideWhenUsed/>
    <w:rsid w:val="00AE7BD1"/>
    <w:rPr>
      <w:b/>
      <w:bCs/>
      <w:strike w:val="false"/>
      <w:dstrike w:val="false"/>
      <w:color w:val="497FD7"/>
      <w:u w:val="none"/>
      <w:effect w:val="none"/>
      <w:shd w:fill="auto" w:color="auto" w:val="clear"/>
    </w:rPr>
  </w:style>
  <w:style w:styleId="Naglaeno" w:type="character">
    <w:name w:val="Strong"/>
    <w:basedOn w:val="Zadanifontodlomka"/>
    <w:uiPriority w:val="22"/>
    <w:qFormat/>
    <w:rsid w:val="00AD10B3"/>
    <w:rPr>
      <w:b/>
      <w:bCs/>
    </w:rPr>
  </w:style>
  <w:style w:styleId="Tijeloteksta2" w:type="paragraph">
    <w:name w:val="Body Text 2"/>
    <w:basedOn w:val="Normal"/>
    <w:link w:val="Tijeloteksta2Char"/>
    <w:uiPriority w:val="99"/>
    <w:semiHidden/>
    <w:unhideWhenUsed/>
    <w:rsid w:val="00F72829"/>
    <w:pPr>
      <w:spacing w:lineRule="auto" w:line="480" w:after="120"/>
    </w:pPr>
    <w:rPr>
      <w:rFonts w:cstheme="minorBidi" w:eastAsiaTheme="minorHAnsi" w:hAnsi="Times New Roman" w:ascii="Times New Roman"/>
      <w:sz w:val="24"/>
      <w:szCs w:val="24"/>
    </w:rPr>
  </w:style>
  <w:style w:customStyle="true" w:styleId="Tijeloteksta2Char" w:type="character">
    <w:name w:val="Tijelo teksta 2 Char"/>
    <w:basedOn w:val="Zadanifontodlomka"/>
    <w:link w:val="Tijeloteksta2"/>
    <w:uiPriority w:val="99"/>
    <w:semiHidden/>
    <w:rsid w:val="00F72829"/>
    <w:rPr>
      <w:rFonts w:cstheme="minorBidi" w:eastAsiaTheme="minorHAnsi" w:hAnsi="Times New Roman" w:ascii="Times New Roman"/>
      <w:sz w:val="24"/>
      <w:szCs w:val="24"/>
      <w:lang w:eastAsia="en-US"/>
    </w:rPr>
  </w:style>
  <w:style w:customStyle="true" w:styleId="NormaleSPISChar" w:type="character">
    <w:name w:val="Normal_eSPIS Char"/>
    <w:basedOn w:val="Zadanifontodlomka"/>
    <w:link w:val="NormaleSPIS"/>
    <w:locked/>
    <w:rsid w:val="00F72829"/>
    <w:rPr>
      <w:rFonts w:eastAsia="Times New Roman" w:hAnsi="Times New Roman" w:ascii="Times New Roman"/>
      <w:sz w:val="24"/>
      <w:szCs w:val="24"/>
    </w:rPr>
  </w:style>
  <w:style w:customStyle="true" w:styleId="NormaleSPIS" w:type="paragraph">
    <w:name w:val="Normal_eSPIS"/>
    <w:basedOn w:val="Normal"/>
    <w:link w:val="NormaleSPISChar"/>
    <w:qFormat/>
    <w:rsid w:val="00F72829"/>
    <w:pPr>
      <w:spacing w:lineRule="auto" w:line="240" w:after="240"/>
      <w:ind w:firstLine="567"/>
      <w:jc w:val="both"/>
    </w:pPr>
    <w:rPr>
      <w:rFonts w:eastAsia="Times New Roman" w:hAnsi="Times New Roman" w:ascii="Times New Roman"/>
      <w:sz w:val="24"/>
      <w:szCs w:val="24"/>
      <w:lang w:eastAsia="hr-HR"/>
    </w:rPr>
  </w:style>
  <w:style w:customStyle="true" w:styleId="ListaeSPISChar" w:type="character">
    <w:name w:val="Lista_eSPIS Char"/>
    <w:basedOn w:val="NormaleSPISChar"/>
    <w:link w:val="ListaeSPIS"/>
    <w:locked/>
    <w:rsid w:val="00F72829"/>
    <w:rPr>
      <w:rFonts w:eastAsia="Times New Roman" w:hAnsi="Times New Roman" w:ascii="Times New Roman"/>
      <w:sz w:val="24"/>
      <w:szCs w:val="24"/>
    </w:rPr>
  </w:style>
  <w:style w:customStyle="true" w:styleId="ListaeSPIS" w:type="paragraph">
    <w:name w:val="Lista_eSPIS"/>
    <w:basedOn w:val="NormaleSPIS"/>
    <w:link w:val="ListaeSPISChar"/>
    <w:qFormat/>
    <w:rsid w:val="00F72829"/>
    <w:pPr>
      <w:numPr>
        <w:numId w:val="12"/>
      </w:numPr>
    </w:pPr>
  </w:style>
  <w:style w:customStyle="true" w:styleId="OdlomakpopisaChar" w:type="character">
    <w:name w:val="Odlomak popisa Char"/>
    <w:basedOn w:val="Zadanifontodlomka"/>
    <w:link w:val="Odlomakpopisa"/>
    <w:uiPriority w:val="34"/>
    <w:locked/>
    <w:rsid w:val="00F72829"/>
    <w:rPr>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AC47F7"/>
    <w:pPr>
      <w:ind w:left="720"/>
      <w:contextualSpacing/>
    </w:pPr>
  </w:style>
  <w:style w:styleId="Tekstbalonia" w:type="paragraph">
    <w:name w:val="Balloon Text"/>
    <w:basedOn w:val="Normal"/>
    <w:link w:val="TekstbaloniaChar"/>
    <w:uiPriority w:val="99"/>
    <w:semiHidden/>
    <w:unhideWhenUsed/>
    <w:rsid w:val="00E61555"/>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E61555"/>
    <w:rPr>
      <w:rFonts w:ascii="Tahoma" w:cs="Tahoma" w:hAnsi="Tahoma"/>
      <w:sz w:val="16"/>
      <w:szCs w:val="16"/>
    </w:rPr>
  </w:style>
  <w:style w:styleId="Zaglavlje" w:type="paragraph">
    <w:name w:val="header"/>
    <w:basedOn w:val="Normal"/>
    <w:link w:val="ZaglavljeChar"/>
    <w:uiPriority w:val="99"/>
    <w:unhideWhenUsed/>
    <w:rsid w:val="005D1EE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D1EE8"/>
  </w:style>
  <w:style w:styleId="Podnoje" w:type="paragraph">
    <w:name w:val="footer"/>
    <w:basedOn w:val="Normal"/>
    <w:link w:val="PodnojeChar"/>
    <w:uiPriority w:val="99"/>
    <w:unhideWhenUsed/>
    <w:rsid w:val="005D1EE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D1EE8"/>
  </w:style>
  <w:style w:styleId="Bezproreda" w:type="paragraph">
    <w:name w:val="No Spacing"/>
    <w:uiPriority w:val="1"/>
    <w:qFormat/>
    <w:rsid w:val="00061219"/>
    <w:rPr>
      <w:sz w:val="22"/>
      <w:szCs w:val="22"/>
      <w:lang w:eastAsia="en-US"/>
    </w:rPr>
  </w:style>
  <w:style w:styleId="Tekstrezerviranogmjesta" w:type="character">
    <w:name w:val="Placeholder Text"/>
    <w:basedOn w:val="Zadanifontodlomka"/>
    <w:uiPriority w:val="99"/>
    <w:semiHidden/>
    <w:rsid w:val="00266B9B"/>
    <w:rPr>
      <w:color w:val="808080"/>
      <w:bdr w:color="auto" w:space="0" w:sz="0" w:val="none"/>
      <w:shd w:color="auto" w:fill="auto" w:val="clear"/>
    </w:rPr>
  </w:style>
  <w:style w:customStyle="1" w:styleId="eSPISCCParagraphDefaultFont" w:type="character">
    <w:name w:val="eSPIS_CC_Paragraph Default Font"/>
    <w:basedOn w:val="Zadanifontodlomka"/>
    <w:rsid w:val="00266B9B"/>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66B9B"/>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66B9B"/>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66B9B"/>
    <w:rPr>
      <w:rFonts w:ascii="Times New Roman" w:cs="Times New Roman" w:hAnsi="Times New Roman"/>
      <w:noProof/>
      <w:sz w:val="24"/>
      <w:szCs w:val="24"/>
      <w:bdr w:color="auto" w:space="0" w:sz="0" w:val="none"/>
      <w:shd w:color="auto" w:fill="CCFFCC" w:val="clear"/>
      <w:lang w:eastAsia="hr-HR" w:val="hr-HR"/>
    </w:rPr>
  </w:style>
  <w:style w:styleId="Hiperveza" w:type="character">
    <w:name w:val="Hyperlink"/>
    <w:basedOn w:val="Zadanifontodlomka"/>
    <w:uiPriority w:val="99"/>
    <w:semiHidden/>
    <w:unhideWhenUsed/>
    <w:rsid w:val="00AE7BD1"/>
    <w:rPr>
      <w:b/>
      <w:bCs/>
      <w:strike w:val="0"/>
      <w:dstrike w:val="0"/>
      <w:color w:val="497FD7"/>
      <w:u w:val="none"/>
      <w:effect w:val="none"/>
      <w:shd w:color="auto" w:fill="auto" w:val="clear"/>
    </w:rPr>
  </w:style>
  <w:style w:styleId="Naglaeno" w:type="character">
    <w:name w:val="Strong"/>
    <w:basedOn w:val="Zadanifontodlomka"/>
    <w:uiPriority w:val="22"/>
    <w:qFormat/>
    <w:rsid w:val="00AD10B3"/>
    <w:rPr>
      <w:b/>
      <w:bCs/>
    </w:rPr>
  </w:style>
  <w:style w:styleId="Tijeloteksta2" w:type="paragraph">
    <w:name w:val="Body Text 2"/>
    <w:basedOn w:val="Normal"/>
    <w:link w:val="Tijeloteksta2Char"/>
    <w:uiPriority w:val="99"/>
    <w:semiHidden/>
    <w:unhideWhenUsed/>
    <w:rsid w:val="00F72829"/>
    <w:pPr>
      <w:spacing w:after="120" w:line="480" w:lineRule="auto"/>
    </w:pPr>
    <w:rPr>
      <w:rFonts w:ascii="Times New Roman" w:cstheme="minorBidi" w:eastAsiaTheme="minorHAnsi" w:hAnsi="Times New Roman"/>
      <w:sz w:val="24"/>
      <w:szCs w:val="24"/>
    </w:rPr>
  </w:style>
  <w:style w:customStyle="1" w:styleId="Tijeloteksta2Char" w:type="character">
    <w:name w:val="Tijelo teksta 2 Char"/>
    <w:basedOn w:val="Zadanifontodlomka"/>
    <w:link w:val="Tijeloteksta2"/>
    <w:uiPriority w:val="99"/>
    <w:semiHidden/>
    <w:rsid w:val="00F72829"/>
    <w:rPr>
      <w:rFonts w:ascii="Times New Roman" w:cstheme="minorBidi" w:eastAsiaTheme="minorHAnsi" w:hAnsi="Times New Roman"/>
      <w:sz w:val="24"/>
      <w:szCs w:val="24"/>
      <w:lang w:eastAsia="en-US"/>
    </w:rPr>
  </w:style>
  <w:style w:customStyle="1" w:styleId="NormaleSPISChar" w:type="character">
    <w:name w:val="Normal_eSPIS Char"/>
    <w:basedOn w:val="Zadanifontodlomka"/>
    <w:link w:val="NormaleSPIS"/>
    <w:locked/>
    <w:rsid w:val="00F72829"/>
    <w:rPr>
      <w:rFonts w:ascii="Times New Roman" w:eastAsia="Times New Roman" w:hAnsi="Times New Roman"/>
      <w:sz w:val="24"/>
      <w:szCs w:val="24"/>
    </w:rPr>
  </w:style>
  <w:style w:customStyle="1" w:styleId="NormaleSPIS" w:type="paragraph">
    <w:name w:val="Normal_eSPIS"/>
    <w:basedOn w:val="Normal"/>
    <w:link w:val="NormaleSPISChar"/>
    <w:qFormat/>
    <w:rsid w:val="00F72829"/>
    <w:pPr>
      <w:spacing w:after="240" w:line="240" w:lineRule="auto"/>
      <w:ind w:firstLine="567"/>
      <w:jc w:val="both"/>
    </w:pPr>
    <w:rPr>
      <w:rFonts w:ascii="Times New Roman" w:eastAsia="Times New Roman" w:hAnsi="Times New Roman"/>
      <w:sz w:val="24"/>
      <w:szCs w:val="24"/>
      <w:lang w:eastAsia="hr-HR"/>
    </w:rPr>
  </w:style>
  <w:style w:customStyle="1" w:styleId="ListaeSPISChar" w:type="character">
    <w:name w:val="Lista_eSPIS Char"/>
    <w:basedOn w:val="NormaleSPISChar"/>
    <w:link w:val="ListaeSPIS"/>
    <w:locked/>
    <w:rsid w:val="00F72829"/>
    <w:rPr>
      <w:rFonts w:ascii="Times New Roman" w:eastAsia="Times New Roman" w:hAnsi="Times New Roman"/>
      <w:sz w:val="24"/>
      <w:szCs w:val="24"/>
    </w:rPr>
  </w:style>
  <w:style w:customStyle="1" w:styleId="ListaeSPIS" w:type="paragraph">
    <w:name w:val="Lista_eSPIS"/>
    <w:basedOn w:val="NormaleSPIS"/>
    <w:link w:val="ListaeSPISChar"/>
    <w:qFormat/>
    <w:rsid w:val="00F72829"/>
    <w:pPr>
      <w:numPr>
        <w:numId w:val="12"/>
      </w:numPr>
    </w:pPr>
  </w:style>
  <w:style w:customStyle="1" w:styleId="OdlomakpopisaChar" w:type="character">
    <w:name w:val="Odlomak popisa Char"/>
    <w:basedOn w:val="Zadanifontodlomka"/>
    <w:link w:val="Odlomakpopisa"/>
    <w:uiPriority w:val="34"/>
    <w:locked/>
    <w:rsid w:val="00F72829"/>
    <w:rPr>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0240195">
      <w:bodyDiv w:val="true"/>
      <w:marLeft w:val="0"/>
      <w:marRight w:val="0"/>
      <w:marTop w:val="0"/>
      <w:marBottom w:val="0"/>
      <w:divBdr>
        <w:top w:space="0" w:sz="0" w:color="auto" w:val="none"/>
        <w:left w:space="0" w:sz="0" w:color="auto" w:val="none"/>
        <w:bottom w:space="0" w:sz="0" w:color="auto" w:val="none"/>
        <w:right w:space="0" w:sz="0" w:color="auto" w:val="none"/>
      </w:divBdr>
    </w:div>
    <w:div w:id="675034307">
      <w:bodyDiv w:val="true"/>
      <w:marLeft w:val="0"/>
      <w:marRight w:val="0"/>
      <w:marTop w:val="0"/>
      <w:marBottom w:val="0"/>
      <w:divBdr>
        <w:top w:space="0" w:sz="0" w:color="auto" w:val="none"/>
        <w:left w:space="0" w:sz="0" w:color="auto" w:val="none"/>
        <w:bottom w:space="0" w:sz="0" w:color="auto" w:val="none"/>
        <w:right w:space="0" w:sz="0" w:color="auto" w:val="none"/>
      </w:divBdr>
    </w:div>
    <w:div w:id="872500971">
      <w:bodyDiv w:val="true"/>
      <w:marLeft w:val="0"/>
      <w:marRight w:val="0"/>
      <w:marTop w:val="0"/>
      <w:marBottom w:val="0"/>
      <w:divBdr>
        <w:top w:space="0" w:sz="0" w:color="auto" w:val="none"/>
        <w:left w:space="0" w:sz="0" w:color="auto" w:val="none"/>
        <w:bottom w:space="0" w:sz="0" w:color="auto" w:val="none"/>
        <w:right w:space="0" w:sz="0" w:color="auto" w:val="none"/>
      </w:divBdr>
    </w:div>
    <w:div w:id="944966639">
      <w:bodyDiv w:val="true"/>
      <w:marLeft w:val="0"/>
      <w:marRight w:val="0"/>
      <w:marTop w:val="0"/>
      <w:marBottom w:val="0"/>
      <w:divBdr>
        <w:top w:space="0" w:sz="0" w:color="auto" w:val="none"/>
        <w:left w:space="0" w:sz="0" w:color="auto" w:val="none"/>
        <w:bottom w:space="0" w:sz="0" w:color="auto" w:val="none"/>
        <w:right w:space="0" w:sz="0" w:color="auto" w:val="none"/>
      </w:divBdr>
    </w:div>
    <w:div w:id="1080905979">
      <w:bodyDiv w:val="true"/>
      <w:marLeft w:val="0"/>
      <w:marRight w:val="0"/>
      <w:marTop w:val="0"/>
      <w:marBottom w:val="0"/>
      <w:divBdr>
        <w:top w:space="0" w:sz="0" w:color="auto" w:val="none"/>
        <w:left w:space="0" w:sz="0" w:color="auto" w:val="none"/>
        <w:bottom w:space="0" w:sz="0" w:color="auto" w:val="none"/>
        <w:right w:space="0" w:sz="0" w:color="auto" w:val="none"/>
      </w:divBdr>
    </w:div>
    <w:div w:id="1115097108">
      <w:bodyDiv w:val="true"/>
      <w:marLeft w:val="0"/>
      <w:marRight w:val="0"/>
      <w:marTop w:val="0"/>
      <w:marBottom w:val="0"/>
      <w:divBdr>
        <w:top w:space="0" w:sz="0" w:color="auto" w:val="none"/>
        <w:left w:space="0" w:sz="0" w:color="auto" w:val="none"/>
        <w:bottom w:space="0" w:sz="0" w:color="auto" w:val="none"/>
        <w:right w:space="0" w:sz="0" w:color="auto" w:val="none"/>
      </w:divBdr>
    </w:div>
    <w:div w:id="1529904589">
      <w:bodyDiv w:val="true"/>
      <w:marLeft w:val="0"/>
      <w:marRight w:val="0"/>
      <w:marTop w:val="0"/>
      <w:marBottom w:val="0"/>
      <w:divBdr>
        <w:top w:space="0" w:sz="0" w:color="auto" w:val="none"/>
        <w:left w:space="0" w:sz="0" w:color="auto" w:val="none"/>
        <w:bottom w:space="0" w:sz="0" w:color="auto" w:val="none"/>
        <w:right w:space="0" w:sz="0" w:color="auto" w:val="none"/>
      </w:divBdr>
    </w:div>
    <w:div w:id="1711999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Popijač; Božica Banfić; Zlatko Brlek; Branko Detić; Josip Detić; Milan Gredelj; Jasenka Habek; Dragutin Jagić; Ksenija Keretić; Josip Levatić; Vladimir Levatić; Stjepan Martinčević; Zlatko Martinez; Zdravko Novoselec; Božo Posavec; Snježana Ptiček; Nadica Vugrinec; Štefa Žabčić</izvorni_sadrzaj>
    <derivirana_varijabla naziv="DomainObject.Predmet.StrankaFormated_1">  Nataša Popijač; Božica Banfić; Zlatko Brlek; Branko Detić; Josip Detić; Milan Gredelj; Jasenka Habek; Dragutin Jagić; Ksenija Keretić; Josip Levatić; Vladimir Levatić; Stjepan Martinčević; Zlatko Martinez; Zdravko Novoselec; Božo Posavec; Snježana Ptiček; Nadica Vugrinec; Štefa Žabčić</derivirana_varijabla>
  </DomainObject.Predmet.StrankaFormated>
  <DomainObject.Predmet.StrankaFormatedOIB>
    <izvorni_sadrzaj>  Nataša Popijač, OIB 70848038784; Božica Banfić, OIB 79610626280; Zlatko Brlek, OIB 89943426170; Branko Detić, OIB 76898515464; Josip Detić, OIB 80288636733; Milan Gredelj, OIB 81603298110; Jasenka Habek, OIB 14685055147; Dragutin Jagić, OIB 47546960227; Ksenija Keretić, OIB 11636886870; Josip Levatić, OIB 24666030033; Vladimir Levatić, OIB 93994325877; Stjepan Martinčević, OIB 34071472600; Zlatko Martinez, OIB 06893531364; Zdravko Novoselec, OIB 15981771081; Božo Posavec, OIB 05652183303; Snježana Ptiček, OIB 52002430732; Nadica Vugrinec, OIB 00100136379; Štefa Žabčić, OIB 25904114495</izvorni_sadrzaj>
    <derivirana_varijabla naziv="DomainObject.Predmet.StrankaFormatedOIB_1">  Nataša Popijač, OIB 70848038784; Božica Banfić, OIB 79610626280; Zlatko Brlek, OIB 89943426170; Branko Detić, OIB 76898515464; Josip Detić, OIB 80288636733; Milan Gredelj, OIB 81603298110; Jasenka Habek, OIB 14685055147; Dragutin Jagić, OIB 47546960227; Ksenija Keretić, OIB 11636886870; Josip Levatić, OIB 24666030033; Vladimir Levatić, OIB 93994325877; Stjepan Martinčević, OIB 34071472600; Zlatko Martinez, OIB 06893531364; Zdravko Novoselec, OIB 15981771081; Božo Posavec, OIB 05652183303; Snježana Ptiček, OIB 52002430732; Nadica Vugrinec, OIB 00100136379; Štefa Žabčić, OIB 25904114495</derivirana_varijabla>
  </DomainObject.Predmet.StrankaFormatedOIB>
  <DomainObject.Predmet.StrankaFormatedWithAdress>
    <izvorni_sadrzaj> Nataša Popijač, Augusta Harambašića 32 A, 42000 Varaždin; Božica Banfić, Ulica Braće Radić 69, 42202 Šemovec; Zlatko Brlek, Jalkovečka Ulica 120, 42000 Varaždin; Branko Detić, Varaždinska 24, 42204 Poljana Biškupečka; Josip Detić, Ljudevita Gaja 8, 42204 Poljana Biškupečka; Milan Gredelj, Vide Sokola 14, 42000 Varaždin; Jasenka Habek, Juraja Križanića 42, 42000 Varaždin; Dragutin Jagić, Zajezda 10 A, 49284 Zajezda; Ksenija Keretić, Ulica Fortunata Pintarića 18, 42000 Varaždin; Josip Levatić, Vrtlinovec 55 A, 42223 Vrtlinovec; Vladimir Levatić, Filipići 41, 42242 Filipići; Stjepan Martinčević, Braće Vidović 12, 42000 Varaždin; Zlatko Martinez, Belska 31, 42204 Beletinec; Zdravko Novoselec, Koprivnička 9, 42000 Varaždin; Božo Posavec, Varaždinska 74, 42205 Nedeljanec; Snježana Ptiček, Vodovodna 38, 42204 Beletinec; Nadica Vugrinec, Male Ledine 2, 42202 Trnovec; Štefa Žabčić, Topličica 15 A, 49284 Topličica</izvorni_sadrzaj>
    <derivirana_varijabla naziv="DomainObject.Predmet.StrankaFormatedWithAdress_1"> Nataša Popijač, Augusta Harambašića 32 A, 42000 Varaždin; Božica Banfić, Ulica Braće Radić 69, 42202 Šemovec; Zlatko Brlek, Jalkovečka Ulica 120, 42000 Varaždin; Branko Detić, Varaždinska 24, 42204 Poljana Biškupečka; Josip Detić, Ljudevita Gaja 8, 42204 Poljana Biškupečka; Milan Gredelj, Vide Sokola 14, 42000 Varaždin; Jasenka Habek, Juraja Križanića 42, 42000 Varaždin; Dragutin Jagić, Zajezda 10 A, 49284 Zajezda; Ksenija Keretić, Ulica Fortunata Pintarića 18, 42000 Varaždin; Josip Levatić, Vrtlinovec 55 A, 42223 Vrtlinovec; Vladimir Levatić, Filipići 41, 42242 Filipići; Stjepan Martinčević, Braće Vidović 12, 42000 Varaždin; Zlatko Martinez, Belska 31, 42204 Beletinec; Zdravko Novoselec, Koprivnička 9, 42000 Varaždin; Božo Posavec, Varaždinska 74, 42205 Nedeljanec; Snježana Ptiček, Vodovodna 38, 42204 Beletinec; Nadica Vugrinec, Male Ledine 2, 42202 Trnovec; Štefa Žabčić, Topličica 15 A, 49284 Topličica</derivirana_varijabla>
  </DomainObject.Predmet.StrankaFormatedWithAdress>
  <DomainObject.Predmet.StrankaFormatedWithAdressOIB>
    <izvorni_sadrzaj> Nataša Popijač, OIB 70848038784, Augusta Harambašića 32 A, 42000 Varaždin; Božica Banfić, OIB 79610626280, Ulica Braće Radić 69, 42202 Šemovec; Zlatko Brlek, OIB 89943426170, Jalkovečka Ulica 120, 42000 Varaždin; Branko Detić, OIB 76898515464, Varaždinska 24, 42204 Poljana Biškupečka; Josip Detić, OIB 80288636733, Ljudevita Gaja 8, 42204 Poljana Biškupečka; Milan Gredelj, OIB 81603298110, Vide Sokola 14, 42000 Varaždin; Jasenka Habek, OIB 14685055147, Juraja Križanića 42, 42000 Varaždin; Dragutin Jagić, OIB 47546960227, Zajezda 10 A, 49284 Zajezda; Ksenija Keretić, OIB 11636886870, Ulica Fortunata Pintarića 18, 42000 Varaždin; Josip Levatić, OIB 24666030033, Vrtlinovec 55 A, 42223 Vrtlinovec; Vladimir Levatić, OIB 93994325877, Filipići 41, 42242 Filipići; Stjepan Martinčević, OIB 34071472600, Braće Vidović 12, 42000 Varaždin; Zlatko Martinez, OIB 06893531364, Belska 31, 42204 Beletinec; Zdravko Novoselec, OIB 15981771081, Koprivnička 9, 42000 Varaždin; Božo Posavec, OIB 05652183303, Varaždinska 74, 42205 Nedeljanec; Snježana Ptiček, OIB 52002430732, Vodovodna 38, 42204 Beletinec; Nadica Vugrinec, OIB 00100136379, Male Ledine 2, 42202 Trnovec; Štefa Žabčić, OIB 25904114495, Topličica 15 A, 49284 Topličica</izvorni_sadrzaj>
    <derivirana_varijabla naziv="DomainObject.Predmet.StrankaFormatedWithAdressOIB_1"> Nataša Popijač, OIB 70848038784, Augusta Harambašića 32 A, 42000 Varaždin; Božica Banfić, OIB 79610626280, Ulica Braće Radić 69, 42202 Šemovec; Zlatko Brlek, OIB 89943426170, Jalkovečka Ulica 120, 42000 Varaždin; Branko Detić, OIB 76898515464, Varaždinska 24, 42204 Poljana Biškupečka; Josip Detić, OIB 80288636733, Ljudevita Gaja 8, 42204 Poljana Biškupečka; Milan Gredelj, OIB 81603298110, Vide Sokola 14, 42000 Varaždin; Jasenka Habek, OIB 14685055147, Juraja Križanića 42, 42000 Varaždin; Dragutin Jagić, OIB 47546960227, Zajezda 10 A, 49284 Zajezda; Ksenija Keretić, OIB 11636886870, Ulica Fortunata Pintarića 18, 42000 Varaždin; Josip Levatić, OIB 24666030033, Vrtlinovec 55 A, 42223 Vrtlinovec; Vladimir Levatić, OIB 93994325877, Filipići 41, 42242 Filipići; Stjepan Martinčević, OIB 34071472600, Braće Vidović 12, 42000 Varaždin; Zlatko Martinez, OIB 06893531364, Belska 31, 42204 Beletinec; Zdravko Novoselec, OIB 15981771081, Koprivnička 9, 42000 Varaždin; Božo Posavec, OIB 05652183303, Varaždinska 74, 42205 Nedeljanec; Snježana Ptiček, OIB 52002430732, Vodovodna 38, 42204 Beletinec; Nadica Vugrinec, OIB 00100136379, Male Ledine 2, 42202 Trnovec; Štefa Žabčić, OIB 25904114495, Topličica 15 A, 49284 Topličica</derivirana_varijabla>
  </DomainObject.Predmet.StrankaFormatedWithAdressOIB>
  <DomainObject.Predmet.StrankaWithAdress>
    <izvorni_sadrzaj>Nataša Popijač Augusta Harambašića 32 A,42000 Varaždin,Božica Banfić Ulica Braće Radić 69,42202 Šemovec,Zlatko Brlek Jalkovečka Ulica 120,42000 Varaždin,Branko Detić Varaždinska 24,42204 Poljana Biškupečka,Josip Detić Ljudevita Gaja 8,42204 Poljana Biškupečka,Milan Gredelj Vide Sokola 14,42000 Varaždin,Jasenka Habek Juraja Križanića 42,42000 Varaždin,Dragutin Jagić Zajezda 10 A,49284 Zajezda,Ksenija Keretić Ulica Fortunata Pintarića 18,42000 Varaždin,Josip Levatić Vrtlinovec 55 A,42223 Vrtlinovec,Vladimir Levatić Filipići 41,42242 Filipići,Stjepan Martinčević Braće Vidović 12,42000 Varaždin,Zlatko Martinez Belska 31,42204 Beletinec,Zdravko Novoselec Koprivnička 9,42000 Varaždin,Božo Posavec Varaždinska 74,42205 Nedeljanec,Snježana Ptiček Vodovodna 38,42204 Beletinec,Nadica Vugrinec Male Ledine 2,42202 Trnovec,Štefa Žabčić Topličica 15 A,49284 Topličica</izvorni_sadrzaj>
    <derivirana_varijabla naziv="DomainObject.Predmet.StrankaWithAdress_1">Nataša Popijač Augusta Harambašića 32 A,42000 Varaždin,Božica Banfić Ulica Braće Radić 69,42202 Šemovec,Zlatko Brlek Jalkovečka Ulica 120,42000 Varaždin,Branko Detić Varaždinska 24,42204 Poljana Biškupečka,Josip Detić Ljudevita Gaja 8,42204 Poljana Biškupečka,Milan Gredelj Vide Sokola 14,42000 Varaždin,Jasenka Habek Juraja Križanića 42,42000 Varaždin,Dragutin Jagić Zajezda 10 A,49284 Zajezda,Ksenija Keretić Ulica Fortunata Pintarića 18,42000 Varaždin,Josip Levatić Vrtlinovec 55 A,42223 Vrtlinovec,Vladimir Levatić Filipići 41,42242 Filipići,Stjepan Martinčević Braće Vidović 12,42000 Varaždin,Zlatko Martinez Belska 31,42204 Beletinec,Zdravko Novoselec Koprivnička 9,42000 Varaždin,Božo Posavec Varaždinska 74,42205 Nedeljanec,Snježana Ptiček Vodovodna 38,42204 Beletinec,Nadica Vugrinec Male Ledine 2,42202 Trnovec,Štefa Žabčić Topličica 15 A,49284 Topličica</derivirana_varijabla>
  </DomainObject.Predmet.StrankaWithAdress>
  <DomainObject.Predmet.StrankaWithAdressOIB>
    <izvorni_sadrzaj>Nataša Popijač, OIB 70848038784, Augusta Harambašića 32 A,42000 Varaždin,Božica Banfić, OIB 79610626280, Ulica Braće Radić 69,42202 Šemovec,Zlatko Brlek, OIB 89943426170, Jalkovečka Ulica 120,42000 Varaždin,Branko Detić, OIB 76898515464, Varaždinska 24,42204 Poljana Biškupečka,Josip Detić, OIB 80288636733, Ljudevita Gaja 8,42204 Poljana Biškupečka,Milan Gredelj, OIB 81603298110, Vide Sokola 14,42000 Varaždin,Jasenka Habek, OIB 14685055147, Juraja Križanića 42,42000 Varaždin,Dragutin Jagić, OIB 47546960227, Zajezda 10 A,49284 Zajezda,Ksenija Keretić, OIB 11636886870, Ulica Fortunata Pintarića 18,42000 Varaždin,Josip Levatić, OIB 24666030033, Vrtlinovec 55 A,42223 Vrtlinovec,Vladimir Levatić, OIB 93994325877, Filipići 41,42242 Filipići,Stjepan Martinčević, OIB 34071472600, Braće Vidović 12,42000 Varaždin,Zlatko Martinez, OIB 06893531364, Belska 31,42204 Beletinec,Zdravko Novoselec, OIB 15981771081, Koprivnička 9,42000 Varaždin,Božo Posavec, OIB 05652183303, Varaždinska 74,42205 Nedeljanec,Snježana Ptiček, OIB 52002430732, Vodovodna 38,42204 Beletinec,Nadica Vugrinec, OIB 00100136379, Male Ledine 2,42202 Trnovec,Štefa Žabčić, OIB 25904114495, Topličica 15 A,49284 Topličica</izvorni_sadrzaj>
    <derivirana_varijabla naziv="DomainObject.Predmet.StrankaWithAdressOIB_1">Nataša Popijač, OIB 70848038784, Augusta Harambašića 32 A,42000 Varaždin,Božica Banfić, OIB 79610626280, Ulica Braće Radić 69,42202 Šemovec,Zlatko Brlek, OIB 89943426170, Jalkovečka Ulica 120,42000 Varaždin,Branko Detić, OIB 76898515464, Varaždinska 24,42204 Poljana Biškupečka,Josip Detić, OIB 80288636733, Ljudevita Gaja 8,42204 Poljana Biškupečka,Milan Gredelj, OIB 81603298110, Vide Sokola 14,42000 Varaždin,Jasenka Habek, OIB 14685055147, Juraja Križanića 42,42000 Varaždin,Dragutin Jagić, OIB 47546960227, Zajezda 10 A,49284 Zajezda,Ksenija Keretić, OIB 11636886870, Ulica Fortunata Pintarića 18,42000 Varaždin,Josip Levatić, OIB 24666030033, Vrtlinovec 55 A,42223 Vrtlinovec,Vladimir Levatić, OIB 93994325877, Filipići 41,42242 Filipići,Stjepan Martinčević, OIB 34071472600, Braće Vidović 12,42000 Varaždin,Zlatko Martinez, OIB 06893531364, Belska 31,42204 Beletinec,Zdravko Novoselec, OIB 15981771081, Koprivnička 9,42000 Varaždin,Božo Posavec, OIB 05652183303, Varaždinska 74,42205 Nedeljanec,Snježana Ptiček, OIB 52002430732, Vodovodna 38,42204 Beletinec,Nadica Vugrinec, OIB 00100136379, Male Ledine 2,42202 Trnovec,Štefa Žabčić, OIB 25904114495, Topličica 15 A,49284 Topličica</derivirana_varijabla>
  </DomainObject.Predmet.StrankaWithAdressOIB>
  <DomainObject.Predmet.StrankaNazivFormated>
    <izvorni_sadrzaj>Nataša Popijač,Božica Banfić,Zlatko Brlek,Branko Detić,Josip Detić,Milan Gredelj,Jasenka Habek,Dragutin Jagić,Ksenija Keretić,Josip Levatić,Vladimir Levatić,Stjepan Martinčević,Zlatko Martinez,Zdravko Novoselec,Božo Posavec,Snježana Ptiček,Nadica Vugrinec,Štefa Žabčić</izvorni_sadrzaj>
    <derivirana_varijabla naziv="DomainObject.Predmet.StrankaNazivFormated_1">Nataša Popijač,Božica Banfić,Zlatko Brlek,Branko Detić,Josip Detić,Milan Gredelj,Jasenka Habek,Dragutin Jagić,Ksenija Keretić,Josip Levatić,Vladimir Levatić,Stjepan Martinčević,Zlatko Martinez,Zdravko Novoselec,Božo Posavec,Snježana Ptiček,Nadica Vugrinec,Štefa Žabčić</derivirana_varijabla>
  </DomainObject.Predmet.StrankaNazivFormated>
  <DomainObject.Predmet.StrankaNazivFormatedOIB>
    <izvorni_sadrzaj>Nataša Popijač, OIB 70848038784,Božica Banfić, OIB 79610626280,Zlatko Brlek, OIB 89943426170,Branko Detić, OIB 76898515464,Josip Detić, OIB 80288636733,Milan Gredelj, OIB 81603298110,Jasenka Habek, OIB 14685055147,Dragutin Jagić, OIB 47546960227,Ksenija Keretić, OIB 11636886870,Josip Levatić, OIB 24666030033,Vladimir Levatić, OIB 93994325877,Stjepan Martinčević, OIB 34071472600,Zlatko Martinez, OIB 06893531364,Zdravko Novoselec, OIB 15981771081,Božo Posavec, OIB 05652183303,Snježana Ptiček, OIB 52002430732,Nadica Vugrinec, OIB 00100136379,Štefa Žabčić, OIB 25904114495</izvorni_sadrzaj>
    <derivirana_varijabla naziv="DomainObject.Predmet.StrankaNazivFormatedOIB_1">Nataša Popijač, OIB 70848038784,Božica Banfić, OIB 79610626280,Zlatko Brlek, OIB 89943426170,Branko Detić, OIB 76898515464,Josip Detić, OIB 80288636733,Milan Gredelj, OIB 81603298110,Jasenka Habek, OIB 14685055147,Dragutin Jagić, OIB 47546960227,Ksenija Keretić, OIB 11636886870,Josip Levatić, OIB 24666030033,Vladimir Levatić, OIB 93994325877,Stjepan Martinčević, OIB 34071472600,Zlatko Martinez, OIB 06893531364,Zdravko Novoselec, OIB 15981771081,Božo Posavec, OIB 05652183303,Snježana Ptiček, OIB 52002430732,Nadica Vugrinec, OIB 00100136379,Štefa Žabčić, OIB 25904114495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izvorni_sadrzaj>
    <derivirana_varijabla naziv="DomainObject.Predmet.StrankaListFormated_1">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derivirana_varijabla>
  </DomainObject.Predmet.StrankaListFormated>
  <DomainObject.Predmet.StrankaListFormatedOIB>
    <izvorni_sadrzaj>
      <item>Nataša Popijač, OIB 70848038784</item>
      <item>Božica Banfić, OIB 79610626280</item>
      <item>Zlatko Brlek, OIB 89943426170</item>
      <item>Branko Detić, OIB 76898515464</item>
      <item>Josip Detić, OIB 80288636733</item>
      <item>Milan Gredelj, OIB 81603298110</item>
      <item>Jasenka Habek, OIB 14685055147</item>
      <item>Dragutin Jagić, OIB 47546960227</item>
      <item>Ksenija Keretić, OIB 11636886870</item>
      <item>Josip Levatić, OIB 24666030033</item>
      <item>Vladimir Levatić, OIB 93994325877</item>
      <item>Stjepan Martinčević, OIB 34071472600</item>
      <item>Zlatko Martinez, OIB 06893531364</item>
      <item>Zdravko Novoselec, OIB 15981771081</item>
      <item>Božo Posavec, OIB 05652183303</item>
      <item>Snježana Ptiček, OIB 52002430732</item>
      <item>Nadica Vugrinec, OIB 00100136379</item>
      <item>Štefa Žabčić, OIB 25904114495</item>
    </izvorni_sadrzaj>
    <derivirana_varijabla naziv="DomainObject.Predmet.StrankaListFormatedOIB_1">
      <item>Nataša Popijač, OIB 70848038784</item>
      <item>Božica Banfić, OIB 79610626280</item>
      <item>Zlatko Brlek, OIB 89943426170</item>
      <item>Branko Detić, OIB 76898515464</item>
      <item>Josip Detić, OIB 80288636733</item>
      <item>Milan Gredelj, OIB 81603298110</item>
      <item>Jasenka Habek, OIB 14685055147</item>
      <item>Dragutin Jagić, OIB 47546960227</item>
      <item>Ksenija Keretić, OIB 11636886870</item>
      <item>Josip Levatić, OIB 24666030033</item>
      <item>Vladimir Levatić, OIB 93994325877</item>
      <item>Stjepan Martinčević, OIB 34071472600</item>
      <item>Zlatko Martinez, OIB 06893531364</item>
      <item>Zdravko Novoselec, OIB 15981771081</item>
      <item>Božo Posavec, OIB 05652183303</item>
      <item>Snježana Ptiček, OIB 52002430732</item>
      <item>Nadica Vugrinec, OIB 00100136379</item>
      <item>Štefa Žabčić, OIB 25904114495</item>
    </derivirana_varijabla>
  </DomainObject.Predmet.StrankaListFormatedOIB>
  <DomainObject.Predmet.StrankaListFormatedWithAdress>
    <izvorni_sadrzaj>
      <item>Nataša Popijač, Augusta Harambašića 32 A, 42000 Varaždin</item>
      <item>Božica Banfić, Ulica Braće Radić 69, 42202 Šemovec</item>
      <item>Zlatko Brlek, Jalkovečka Ulica 120, 42000 Varaždin</item>
      <item>Branko Detić, Varaždinska 24, 42204 Poljana Biškupečka</item>
      <item>Josip Detić, Ljudevita Gaja 8, 42204 Poljana Biškupečka</item>
      <item>Milan Gredelj, Vide Sokola 14, 42000 Varaždin</item>
      <item>Jasenka Habek, Juraja Križanića 42, 42000 Varaždin</item>
      <item>Dragutin Jagić, Zajezda 10 A, 49284 Zajezda</item>
      <item>Ksenija Keretić, Ulica Fortunata Pintarića 18, 42000 Varaždin</item>
      <item>Josip Levatić, Vrtlinovec 55 A, 42223 Vrtlinovec</item>
      <item>Vladimir Levatić, Filipići 41, 42242 Filipići</item>
      <item>Stjepan Martinčević, Braće Vidović 12, 42000 Varaždin</item>
      <item>Zlatko Martinez, Belska 31, 42204 Beletinec</item>
      <item>Zdravko Novoselec, Koprivnička 9, 42000 Varaždin</item>
      <item>Božo Posavec, Varaždinska 74, 42205 Nedeljanec</item>
      <item>Snježana Ptiček, Vodovodna 38, 42204 Beletinec</item>
      <item>Nadica Vugrinec, Male Ledine 2, 42202 Trnovec</item>
      <item>Štefa Žabčić, Topličica 15 A, 49284 Topličica</item>
    </izvorni_sadrzaj>
    <derivirana_varijabla naziv="DomainObject.Predmet.StrankaListFormatedWithAdress_1">
      <item>Nataša Popijač, Augusta Harambašića 32 A, 42000 Varaždin</item>
      <item>Božica Banfić, Ulica Braće Radić 69, 42202 Šemovec</item>
      <item>Zlatko Brlek, Jalkovečka Ulica 120, 42000 Varaždin</item>
      <item>Branko Detić, Varaždinska 24, 42204 Poljana Biškupečka</item>
      <item>Josip Detić, Ljudevita Gaja 8, 42204 Poljana Biškupečka</item>
      <item>Milan Gredelj, Vide Sokola 14, 42000 Varaždin</item>
      <item>Jasenka Habek, Juraja Križanića 42, 42000 Varaždin</item>
      <item>Dragutin Jagić, Zajezda 10 A, 49284 Zajezda</item>
      <item>Ksenija Keretić, Ulica Fortunata Pintarića 18, 42000 Varaždin</item>
      <item>Josip Levatić, Vrtlinovec 55 A, 42223 Vrtlinovec</item>
      <item>Vladimir Levatić, Filipići 41, 42242 Filipići</item>
      <item>Stjepan Martinčević, Braće Vidović 12, 42000 Varaždin</item>
      <item>Zlatko Martinez, Belska 31, 42204 Beletinec</item>
      <item>Zdravko Novoselec, Koprivnička 9, 42000 Varaždin</item>
      <item>Božo Posavec, Varaždinska 74, 42205 Nedeljanec</item>
      <item>Snježana Ptiček, Vodovodna 38, 42204 Beletinec</item>
      <item>Nadica Vugrinec, Male Ledine 2, 42202 Trnovec</item>
      <item>Štefa Žabčić, Topličica 15 A, 49284 Topličica</item>
    </derivirana_varijabla>
  </DomainObject.Predmet.StrankaListFormatedWithAdress>
  <DomainObject.Predmet.StrankaListFormatedWithAdressOIB>
    <izvorni_sadrzaj>
      <item>Nataša Popijač, OIB 70848038784, Augusta Harambašića 32 A, 42000 Varaždin</item>
      <item>Božica Banfić, OIB 79610626280, Ulica Braće Radić 69, 42202 Šemovec</item>
      <item>Zlatko Brlek, OIB 89943426170, Jalkovečka Ulica 120, 42000 Varaždin</item>
      <item>Branko Detić, OIB 76898515464, Varaždinska 24, 42204 Poljana Biškupečka</item>
      <item>Josip Detić, OIB 80288636733, Ljudevita Gaja 8, 42204 Poljana Biškupečka</item>
      <item>Milan Gredelj, OIB 81603298110, Vide Sokola 14, 42000 Varaždin</item>
      <item>Jasenka Habek, OIB 14685055147, Juraja Križanića 42, 42000 Varaždin</item>
      <item>Dragutin Jagić, OIB 47546960227, Zajezda 10 A, 49284 Zajezda</item>
      <item>Ksenija Keretić, OIB 11636886870, Ulica Fortunata Pintarića 18, 42000 Varaždin</item>
      <item>Josip Levatić, OIB 24666030033, Vrtlinovec 55 A, 42223 Vrtlinovec</item>
      <item>Vladimir Levatić, OIB 93994325877, Filipići 41, 42242 Filipići</item>
      <item>Stjepan Martinčević, OIB 34071472600, Braće Vidović 12, 42000 Varaždin</item>
      <item>Zlatko Martinez, OIB 06893531364, Belska 31, 42204 Beletinec</item>
      <item>Zdravko Novoselec, OIB 15981771081, Koprivnička 9, 42000 Varaždin</item>
      <item>Božo Posavec, OIB 05652183303, Varaždinska 74, 42205 Nedeljanec</item>
      <item>Snježana Ptiček, OIB 52002430732, Vodovodna 38, 42204 Beletinec</item>
      <item>Nadica Vugrinec, OIB 00100136379, Male Ledine 2, 42202 Trnovec</item>
      <item>Štefa Žabčić, OIB 25904114495, Topličica 15 A, 49284 Topličica</item>
    </izvorni_sadrzaj>
    <derivirana_varijabla naziv="DomainObject.Predmet.StrankaListFormatedWithAdressOIB_1">
      <item>Nataša Popijač, OIB 70848038784, Augusta Harambašića 32 A, 42000 Varaždin</item>
      <item>Božica Banfić, OIB 79610626280, Ulica Braće Radić 69, 42202 Šemovec</item>
      <item>Zlatko Brlek, OIB 89943426170, Jalkovečka Ulica 120, 42000 Varaždin</item>
      <item>Branko Detić, OIB 76898515464, Varaždinska 24, 42204 Poljana Biškupečka</item>
      <item>Josip Detić, OIB 80288636733, Ljudevita Gaja 8, 42204 Poljana Biškupečka</item>
      <item>Milan Gredelj, OIB 81603298110, Vide Sokola 14, 42000 Varaždin</item>
      <item>Jasenka Habek, OIB 14685055147, Juraja Križanića 42, 42000 Varaždin</item>
      <item>Dragutin Jagić, OIB 47546960227, Zajezda 10 A, 49284 Zajezda</item>
      <item>Ksenija Keretić, OIB 11636886870, Ulica Fortunata Pintarića 18, 42000 Varaždin</item>
      <item>Josip Levatić, OIB 24666030033, Vrtlinovec 55 A, 42223 Vrtlinovec</item>
      <item>Vladimir Levatić, OIB 93994325877, Filipići 41, 42242 Filipići</item>
      <item>Stjepan Martinčević, OIB 34071472600, Braće Vidović 12, 42000 Varaždin</item>
      <item>Zlatko Martinez, OIB 06893531364, Belska 31, 42204 Beletinec</item>
      <item>Zdravko Novoselec, OIB 15981771081, Koprivnička 9, 42000 Varaždin</item>
      <item>Božo Posavec, OIB 05652183303, Varaždinska 74, 42205 Nedeljanec</item>
      <item>Snježana Ptiček, OIB 52002430732, Vodovodna 38, 42204 Beletinec</item>
      <item>Nadica Vugrinec, OIB 00100136379, Male Ledine 2, 42202 Trnovec</item>
      <item>Štefa Žabčić, OIB 25904114495, Topličica 15 A, 49284 Topličica</item>
    </derivirana_varijabla>
  </DomainObject.Predmet.StrankaListFormatedWithAdressOIB>
  <DomainObject.Predmet.StrankaListNazivFormated>
    <izvorni_sadrzaj>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izvorni_sadrzaj>
    <derivirana_varijabla naziv="DomainObject.Predmet.StrankaListNazivFormated_1">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derivirana_varijabla>
  </DomainObject.Predmet.StrankaListNazivFormated>
  <DomainObject.Predmet.StrankaListNazivFormatedOIB>
    <izvorni_sadrzaj>
      <item>Nataša Popijač, OIB 70848038784</item>
      <item>Božica Banfić, OIB 79610626280</item>
      <item>Zlatko Brlek, OIB 89943426170</item>
      <item>Branko Detić, OIB 76898515464</item>
      <item>Josip Detić, OIB 80288636733</item>
      <item>Milan Gredelj, OIB 81603298110</item>
      <item>Jasenka Habek, OIB 14685055147</item>
      <item>Dragutin Jagić, OIB 47546960227</item>
      <item>Ksenija Keretić, OIB 11636886870</item>
      <item>Josip Levatić, OIB 24666030033</item>
      <item>Vladimir Levatić, OIB 93994325877</item>
      <item>Stjepan Martinčević, OIB 34071472600</item>
      <item>Zlatko Martinez, OIB 06893531364</item>
      <item>Zdravko Novoselec, OIB 15981771081</item>
      <item>Božo Posavec, OIB 05652183303</item>
      <item>Snježana Ptiček, OIB 52002430732</item>
      <item>Nadica Vugrinec, OIB 00100136379</item>
      <item>Štefa Žabčić, OIB 25904114495</item>
    </izvorni_sadrzaj>
    <derivirana_varijabla naziv="DomainObject.Predmet.StrankaListNazivFormatedOIB_1">
      <item>Nataša Popijač, OIB 70848038784</item>
      <item>Božica Banfić, OIB 79610626280</item>
      <item>Zlatko Brlek, OIB 89943426170</item>
      <item>Branko Detić, OIB 76898515464</item>
      <item>Josip Detić, OIB 80288636733</item>
      <item>Milan Gredelj, OIB 81603298110</item>
      <item>Jasenka Habek, OIB 14685055147</item>
      <item>Dragutin Jagić, OIB 47546960227</item>
      <item>Ksenija Keretić, OIB 11636886870</item>
      <item>Josip Levatić, OIB 24666030033</item>
      <item>Vladimir Levatić, OIB 93994325877</item>
      <item>Stjepan Martinčević, OIB 34071472600</item>
      <item>Zlatko Martinez, OIB 06893531364</item>
      <item>Zdravko Novoselec, OIB 15981771081</item>
      <item>Božo Posavec, OIB 05652183303</item>
      <item>Snježana Ptiček, OIB 52002430732</item>
      <item>Nadica Vugrinec, OIB 00100136379</item>
      <item>Štefa Žabčić, OIB 25904114495</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tem>Financijska agencija, OIB 85821130368</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tem>Financijska agencija, OIB 85821130368</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tem>Ostermann i Partneri, odvjetničko društvo, d.o.o., Gajeva ulica 7, 10000 Zagreb</item>
      <item>Financijska agencija, Ulica grada Vukovara 70, 10000 Zagreb</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tem>Ostermann i Partneri, odvjetničko društvo, d.o.o., Gajeva ulica 7, 10000 Zagreb</item>
      <item>Financijska agencija, Ulica grada Vukovara 70, 10000 Zagreb</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tem>Ostermann i Partneri, odvjetničko društvo, d.o.o., OIB 07170109408, Gajeva ulica 7, 10000 Zagreb</item>
      <item>Financijska agencija, OIB 85821130368, Ulica grada Vukovara 70, 10000 Zagreb</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tem>Ostermann i Partneri, odvjetničko društvo, d.o.o., OIB 07170109408, Gajeva ulica 7, 10000 Zagreb</item>
      <item>Financijska agencija, OIB 85821130368, Ulica grada Vukovara 70, 10000 Zagreb</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tem>Financijska agencija, OIB 85821130368</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tem>Ostermann i Partneri, odvjetničko društvo, d.o.o., OIB 07170109408</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VIKO društvo s ograničenom odgovornošću za trgovinu i proizvodnju</item>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izvorni_sadrzaj>
    <derivirana_varijabla naziv="DomainObject.Predmet.SudioniciListNaziv_1">
      <item>VIKO društvo s ograničenom odgovornošću za trgovinu i proizvodnju</item>
      <item>Nataša Popijač</item>
      <item>Božica Banfić</item>
      <item>Zlatko Brlek</item>
      <item>Branko Detić</item>
      <item>Josip Detić</item>
      <item>Milan Gredelj</item>
      <item>Jasenka Habek</item>
      <item>Dragutin Jagić</item>
      <item>Ksenija Keretić</item>
      <item>Josip Levatić</item>
      <item>Vladimir Levatić</item>
      <item>Stjepan Martinčević</item>
      <item>Zlatko Martinez</item>
      <item>Zdravko Novoselec</item>
      <item>Božo Posavec</item>
      <item>Snježana Ptiček</item>
      <item>Nadica Vugrinec</item>
      <item>Štefa Žabčić</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tem>Ostermann i Partneri, odvjetničko društvo, d.o.o.</item>
      <item>Financijska agencija</item>
    </derivirana_varijabla>
  </DomainObject.Predmet.SudioniciListNaziv>
  <DomainObject.Predmet.SudioniciListAdressOIB>
    <izvorni_sadrzaj>
      <item>VIKO društvo s ograničenom odgovornošću za trgovinu i proizvodnju, OIB 42198758977, Pavleka Miškine 57,Varaždin</item>
      <item>Nataša Popijač, OIB 70848038784, Augusta Harambašića 32 A,42000 Varaždin</item>
      <item>Božica Banfić, OIB 79610626280, Ulica Braće Radić 69,42202 Šemovec</item>
      <item>Zlatko Brlek, OIB 89943426170, Jalkovečka Ulica 120,42000 Varaždin</item>
      <item>Branko Detić, OIB 76898515464, Varaždinska 24,42204 Poljana Biškupečka</item>
      <item>Josip Detić, OIB 80288636733, Ljudevita Gaja 8,42204 Poljana Biškupečka</item>
      <item>Milan Gredelj, OIB 81603298110, Vide Sokola 14,42000 Varaždin</item>
      <item>Jasenka Habek, OIB 14685055147, Juraja Križanića 42,42000 Varaždin</item>
      <item>Dragutin Jagić, OIB 47546960227, Zajezda 10 A,49284 Zajezda</item>
      <item>Ksenija Keretić, OIB 11636886870, Ulica Fortunata Pintarića 18,42000 Varaždin</item>
      <item>Josip Levatić, OIB 24666030033, Vrtlinovec 55 A,42223 Vrtlinovec</item>
      <item>Vladimir Levatić, OIB 93994325877, Filipići 41,42242 Filipići</item>
      <item>Stjepan Martinčević, OIB 34071472600, Braće Vidović 12,42000 Varaždin</item>
      <item>Zlatko Martinez, OIB 06893531364, Belska 31,42204 Beletinec</item>
      <item>Zdravko Novoselec, OIB 15981771081, Koprivnička 9,42000 Varaždin</item>
      <item>Božo Posavec, OIB 05652183303, Varaždinska 74,42205 Nedeljanec</item>
      <item>Snježana Ptiček, OIB 52002430732, Vodovodna 38,42204 Beletinec</item>
      <item>Nadica Vugrinec, OIB 00100136379, Male Ledine 2,42202 Trnovec</item>
      <item>Štefa Žabčić, OIB 25904114495, Topličica 15 A,49284 Topličica</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tem>Ostermann i Partneri, odvjetničko društvo, d.o.o., OIB 07170109408, Gajeva ulica 7,10000 Zagreb</item>
      <item>Financijska agencija, OIB 85821130368, Ulica grada Vukovara 70,10000 Zagreb</item>
    </izvorni_sadrzaj>
    <derivirana_varijabla naziv="DomainObject.Predmet.SudioniciListAdressOIB_1">
      <item>VIKO društvo s ograničenom odgovornošću za trgovinu i proizvodnju, OIB 42198758977, Pavleka Miškine 57,Varaždin</item>
      <item>Nataša Popijač, OIB 70848038784, Augusta Harambašića 32 A,42000 Varaždin</item>
      <item>Božica Banfić, OIB 79610626280, Ulica Braće Radić 69,42202 Šemovec</item>
      <item>Zlatko Brlek, OIB 89943426170, Jalkovečka Ulica 120,42000 Varaždin</item>
      <item>Branko Detić, OIB 76898515464, Varaždinska 24,42204 Poljana Biškupečka</item>
      <item>Josip Detić, OIB 80288636733, Ljudevita Gaja 8,42204 Poljana Biškupečka</item>
      <item>Milan Gredelj, OIB 81603298110, Vide Sokola 14,42000 Varaždin</item>
      <item>Jasenka Habek, OIB 14685055147, Juraja Križanića 42,42000 Varaždin</item>
      <item>Dragutin Jagić, OIB 47546960227, Zajezda 10 A,49284 Zajezda</item>
      <item>Ksenija Keretić, OIB 11636886870, Ulica Fortunata Pintarića 18,42000 Varaždin</item>
      <item>Josip Levatić, OIB 24666030033, Vrtlinovec 55 A,42223 Vrtlinovec</item>
      <item>Vladimir Levatić, OIB 93994325877, Filipići 41,42242 Filipići</item>
      <item>Stjepan Martinčević, OIB 34071472600, Braće Vidović 12,42000 Varaždin</item>
      <item>Zlatko Martinez, OIB 06893531364, Belska 31,42204 Beletinec</item>
      <item>Zdravko Novoselec, OIB 15981771081, Koprivnička 9,42000 Varaždin</item>
      <item>Božo Posavec, OIB 05652183303, Varaždinska 74,42205 Nedeljanec</item>
      <item>Snježana Ptiček, OIB 52002430732, Vodovodna 38,42204 Beletinec</item>
      <item>Nadica Vugrinec, OIB 00100136379, Male Ledine 2,42202 Trnovec</item>
      <item>Štefa Žabčić, OIB 25904114495, Topličica 15 A,49284 Topličica</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tem>Ostermann i Partneri, odvjetničko društvo, d.o.o., OIB 07170109408, Gajeva ulica 7,10000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42198758977</item>
      <item>, OIB 70848038784</item>
      <item>, OIB 79610626280</item>
      <item>, OIB 89943426170</item>
      <item>, OIB 76898515464</item>
      <item>, OIB 80288636733</item>
      <item>, OIB 81603298110</item>
      <item>, OIB 14685055147</item>
      <item>, OIB 47546960227</item>
      <item>, OIB 11636886870</item>
      <item>, OIB 24666030033</item>
      <item>, OIB 93994325877</item>
      <item>, OIB 34071472600</item>
      <item>, OIB 06893531364</item>
      <item>, OIB 15981771081</item>
      <item>, OIB 05652183303</item>
      <item>, OIB 52002430732</item>
      <item>, OIB 00100136379</item>
      <item>, OIB 25904114495</item>
      <item>, OIB 61208635054</item>
      <item>, OIB null</item>
      <item>, OIB null</item>
      <item>, OIB 27564553094</item>
      <item>, OIB null</item>
      <item>, OIB null</item>
      <item>, OIB null</item>
      <item>, OIB 07170109408</item>
      <item>, OIB 85821130368</item>
    </izvorni_sadrzaj>
    <derivirana_varijabla naziv="DomainObject.Predmet.SudioniciListNazivOIB_1">
      <item>, OIB 42198758977</item>
      <item>, OIB 70848038784</item>
      <item>, OIB 79610626280</item>
      <item>, OIB 89943426170</item>
      <item>, OIB 76898515464</item>
      <item>, OIB 80288636733</item>
      <item>, OIB 81603298110</item>
      <item>, OIB 14685055147</item>
      <item>, OIB 47546960227</item>
      <item>, OIB 11636886870</item>
      <item>, OIB 24666030033</item>
      <item>, OIB 93994325877</item>
      <item>, OIB 34071472600</item>
      <item>, OIB 06893531364</item>
      <item>, OIB 15981771081</item>
      <item>, OIB 05652183303</item>
      <item>, OIB 52002430732</item>
      <item>, OIB 00100136379</item>
      <item>, OIB 25904114495</item>
      <item>, OIB 61208635054</item>
      <item>, OIB null</item>
      <item>, OIB null</item>
      <item>, OIB 27564553094</item>
      <item>, OIB null</item>
      <item>, OIB null</item>
      <item>, OIB null</item>
      <item>, OIB 07170109408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Mihalić, OIB 61208635054, Stepinčeva 1 Varaždin</item>
    </izvorni_sadrzaj>
    <derivirana_varijabla naziv="DomainObject.Predmet.StecajniUpraviteljiListAddressOIB_1">
      <item>Sanja Mihalić, OIB 61208635054, Stepinčeva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B3CDCF-5B31-4ACB-9456-E191768AA4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2224</properties:Words>
  <properties:Characters>12140</properties:Characters>
  <properties:Lines>307</properties:Lines>
  <properties:Paragraphs>107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2017-07-04T08:30:00Z</dcterms:created>
  <dc:creator>Tihana Martinez</dc:creator>
  <cp:lastModifiedBy>Marko Makaj</cp:lastModifiedBy>
  <cp:lastPrinted>2017-07-05T06:56:00Z</cp:lastPrinted>
  <dcterms:modified xmlns:xsi="http://www.w3.org/2001/XMLSchema-instance" xsi:type="dcterms:W3CDTF">2017-07-05T08:11:00Z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