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a9c7" w14:paraId="37aa9c7" w:rsidRDefault="00F8478F" w:rsidP="00F8478F" w:rsidR="00F8478F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8478F" w:rsidP="00F8478F" w:rsidR="00F8478F" w:rsidRPr="00F83270">
      <w:r w:rsidRPr="00F83270">
        <w:t xml:space="preserve">  </w:t>
      </w:r>
      <w:r>
        <w:t xml:space="preserve">  </w:t>
      </w:r>
      <w:r w:rsidR="0096559A">
        <w:t xml:space="preserve"> </w:t>
      </w:r>
      <w:r w:rsidRPr="00F83270">
        <w:t>REPUBLIKA HRVATSKA</w:t>
      </w:r>
    </w:p>
    <w:p w:rsidRDefault="00F8478F" w:rsidP="00F8478F" w:rsidR="00F8478F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F8478F" w:rsidP="00F8478F" w:rsidR="00F8478F" w:rsidRPr="00F83270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Posl.br.: 2</w:t>
      </w:r>
      <w:r w:rsidRPr="00F83270">
        <w:t xml:space="preserve"> St-</w:t>
      </w:r>
      <w:r>
        <w:t>621</w:t>
      </w:r>
      <w:r w:rsidRPr="00897965">
        <w:t>/1</w:t>
      </w:r>
      <w:r>
        <w:t>6</w:t>
      </w:r>
      <w:r w:rsidRPr="00897965">
        <w:t>-</w:t>
      </w:r>
      <w:r>
        <w:t>34</w:t>
      </w:r>
    </w:p>
    <w:p w:rsidRDefault="00F8478F" w:rsidP="00F8478F" w:rsidR="00F8478F" w:rsidRPr="0096559A">
      <w:r>
        <w:tab/>
      </w:r>
      <w:r>
        <w:tab/>
      </w:r>
      <w:r>
        <w:tab/>
        <w:t xml:space="preserve">     </w:t>
      </w:r>
    </w:p>
    <w:p w:rsidRDefault="00F8478F" w:rsidP="00F8478F" w:rsidR="00F8478F">
      <w:pPr>
        <w:jc w:val="center"/>
      </w:pPr>
      <w:r w:rsidRPr="00F83270">
        <w:t>R E P U B L I K A  H R V A T S K A</w:t>
      </w:r>
    </w:p>
    <w:p w:rsidRDefault="00F8478F" w:rsidP="00F8478F" w:rsidR="00F8478F" w:rsidRPr="00F83270">
      <w:pPr>
        <w:jc w:val="center"/>
      </w:pPr>
    </w:p>
    <w:p w:rsidRDefault="00F8478F" w:rsidP="00F8478F" w:rsidR="00F8478F">
      <w:pPr>
        <w:jc w:val="center"/>
      </w:pPr>
      <w:r w:rsidRPr="00F83270">
        <w:t>R J E Š E NJ E</w:t>
      </w:r>
    </w:p>
    <w:p w:rsidRDefault="00F8478F" w:rsidP="00F8478F" w:rsidR="00F8478F" w:rsidRPr="00F83270">
      <w:pPr>
        <w:jc w:val="both"/>
      </w:pPr>
    </w:p>
    <w:p w:rsidRDefault="00F8478F" w:rsidP="00F8478F" w:rsidR="00F8478F" w:rsidRPr="00F119CA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 w:rsidRPr="00C47E78">
        <w:t>stečajnim dužnikom</w:t>
      </w:r>
      <w:r w:rsidRPr="007C0174">
        <w:t xml:space="preserve"> </w:t>
      </w:r>
      <w:r>
        <w:t xml:space="preserve">ATTINIANUM d.o.o. u stečaju, </w:t>
      </w:r>
      <w:proofErr w:type="spellStart"/>
      <w:r>
        <w:t>Vodnjan</w:t>
      </w:r>
      <w:proofErr w:type="spellEnd"/>
      <w:r>
        <w:t xml:space="preserve">, Trgovačka 143, </w:t>
      </w:r>
      <w:r w:rsidRPr="00F119CA">
        <w:t xml:space="preserve">OIB: 57869516415, dana </w:t>
      </w:r>
      <w:r>
        <w:t>1</w:t>
      </w:r>
      <w:r w:rsidR="007F4BB2">
        <w:t>4</w:t>
      </w:r>
      <w:r>
        <w:t>. rujna</w:t>
      </w:r>
      <w:r w:rsidRPr="00F119CA">
        <w:t xml:space="preserve"> 2017., </w:t>
      </w:r>
    </w:p>
    <w:p w:rsidRDefault="00F8478F" w:rsidP="00F8478F" w:rsidR="00F8478F" w:rsidRPr="00F100FA">
      <w:pPr>
        <w:jc w:val="both"/>
      </w:pPr>
    </w:p>
    <w:p w:rsidRDefault="00F8478F" w:rsidP="00F8478F" w:rsidR="00F8478F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F8478F" w:rsidP="00F8478F" w:rsidR="00F8478F">
      <w:pPr>
        <w:ind w:left="705"/>
        <w:jc w:val="both"/>
      </w:pPr>
    </w:p>
    <w:p w:rsidRDefault="00F8478F" w:rsidP="00F8478F" w:rsidR="00F8478F" w:rsidRPr="002F2F2A">
      <w:pPr>
        <w:jc w:val="both"/>
      </w:pPr>
      <w:r w:rsidRPr="002F2F2A">
        <w:tab/>
        <w:t xml:space="preserve">Određuje se naknada stvarnih troškova stečajnom upravitelju </w:t>
      </w:r>
      <w:r>
        <w:t>Gordanu Blagojeviću, Rijeka, Markovići 21, OIB: 53507748090</w:t>
      </w:r>
      <w:r w:rsidRPr="002F2F2A">
        <w:t xml:space="preserve">, za poslove obavljene u stečajnom postupku nad stečajnim dužnikom </w:t>
      </w:r>
      <w:r>
        <w:t xml:space="preserve">ATTINIANUM d.o.o. u stečaju, </w:t>
      </w:r>
      <w:proofErr w:type="spellStart"/>
      <w:r>
        <w:t>Vodnjan</w:t>
      </w:r>
      <w:proofErr w:type="spellEnd"/>
      <w:r>
        <w:t>, Trgovačka 143, OIB: 57869516415</w:t>
      </w:r>
      <w:r w:rsidRPr="002F2F2A">
        <w:t xml:space="preserve">, po </w:t>
      </w:r>
      <w:r>
        <w:t xml:space="preserve">zahtjevu za naknadu </w:t>
      </w:r>
      <w:r w:rsidRPr="002F2F2A">
        <w:t xml:space="preserve">zaprimljenom </w:t>
      </w:r>
      <w:r>
        <w:t xml:space="preserve">12. rujna </w:t>
      </w:r>
      <w:r w:rsidRPr="002F2F2A">
        <w:t xml:space="preserve">2017. u iznosu od </w:t>
      </w:r>
      <w:r>
        <w:t>294,00</w:t>
      </w:r>
      <w:r w:rsidRPr="002F2F2A">
        <w:t xml:space="preserve"> kn. </w:t>
      </w:r>
    </w:p>
    <w:p w:rsidRDefault="00F8478F" w:rsidP="00F8478F" w:rsidR="00F8478F" w:rsidRPr="00F73A20">
      <w:pPr>
        <w:jc w:val="both"/>
      </w:pPr>
    </w:p>
    <w:p w:rsidRDefault="00F8478F" w:rsidP="00F8478F" w:rsidR="00F8478F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F8478F" w:rsidP="00F8478F" w:rsidR="00F8478F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F8478F" w:rsidP="00F8478F" w:rsidR="00F8478F" w:rsidRPr="00A56ABD">
      <w:pPr>
        <w:ind w:firstLine="708"/>
        <w:jc w:val="both"/>
      </w:pPr>
      <w:r w:rsidRPr="00A56ABD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F8478F" w:rsidP="00F8478F" w:rsidR="00F8478F" w:rsidRPr="0020276D">
      <w:pPr>
        <w:jc w:val="both"/>
      </w:pPr>
      <w:r w:rsidRPr="00A56ABD">
        <w:tab/>
        <w:t>S</w:t>
      </w:r>
      <w:r w:rsidRPr="00A56ABD">
        <w:rPr>
          <w:bCs/>
        </w:rPr>
        <w:t xml:space="preserve">tečajni upravitelj </w:t>
      </w:r>
      <w:r>
        <w:t>Gordan Blagojević, Rijeka, Markovići 21, OIB: 53507748090, dostavio</w:t>
      </w:r>
      <w:r w:rsidRPr="00A56ABD">
        <w:t xml:space="preserve"> je </w:t>
      </w:r>
      <w:r>
        <w:t>12. rujna</w:t>
      </w:r>
      <w:r w:rsidRPr="00A56ABD">
        <w:t xml:space="preserve"> 2017. obraču</w:t>
      </w:r>
      <w:r w:rsidRPr="0096559A">
        <w:t>n stvarnih troškova nastalih u</w:t>
      </w:r>
      <w:r w:rsidRPr="00A56ABD">
        <w:t xml:space="preserve"> stečajnom postupku u iznosu od </w:t>
      </w:r>
      <w:r>
        <w:t>294,00</w:t>
      </w:r>
      <w:r w:rsidRPr="00A56ABD">
        <w:t xml:space="preserve"> kn</w:t>
      </w:r>
      <w:r w:rsidR="0096559A">
        <w:t xml:space="preserve"> a odnose se na putni trošak za dolazak na završno ročište 1.9.2017. </w:t>
      </w:r>
      <w:r>
        <w:t xml:space="preserve">Ocjenjuje se </w:t>
      </w:r>
      <w:r w:rsidRPr="0020276D">
        <w:t>da je stečajnom upravitelju nastao zatraženi, obrazloženi i dokumentirani trošak, te da je bio potreban za obavljanje poslova u stečajnom postupku.</w:t>
      </w:r>
    </w:p>
    <w:p w:rsidRDefault="00F8478F" w:rsidP="00F8478F" w:rsidR="00F8478F" w:rsidRPr="0020276D">
      <w:pPr>
        <w:jc w:val="both"/>
      </w:pPr>
      <w:r w:rsidRPr="0020276D">
        <w:tab/>
        <w:t>Uvažavajući navedeno donesena je odluka kao u izreci.</w:t>
      </w:r>
    </w:p>
    <w:p w:rsidRDefault="00F8478F" w:rsidP="00F8478F" w:rsidR="00F8478F" w:rsidRPr="00F100FA">
      <w:pPr>
        <w:jc w:val="both"/>
      </w:pPr>
    </w:p>
    <w:p w:rsidRDefault="00F8478F" w:rsidP="00F8478F" w:rsidR="00F8478F" w:rsidRPr="00F100FA">
      <w:pPr>
        <w:jc w:val="center"/>
      </w:pPr>
      <w:r w:rsidRPr="00F100FA">
        <w:t xml:space="preserve">U Pazinu </w:t>
      </w:r>
      <w:r w:rsidRPr="00F119CA">
        <w:t xml:space="preserve">dana </w:t>
      </w:r>
      <w:r>
        <w:t>1</w:t>
      </w:r>
      <w:r w:rsidR="007F4BB2">
        <w:t>4</w:t>
      </w:r>
      <w:r>
        <w:t>. rujna</w:t>
      </w:r>
      <w:r w:rsidRPr="00F119CA">
        <w:t xml:space="preserve"> 2017</w:t>
      </w:r>
      <w:r>
        <w:t>.</w:t>
      </w:r>
    </w:p>
    <w:p w:rsidRDefault="00F8478F" w:rsidP="00F8478F" w:rsidR="00F8478F" w:rsidRPr="00F100FA">
      <w:pPr>
        <w:jc w:val="both"/>
      </w:pPr>
    </w:p>
    <w:p w:rsidRDefault="00F8478F" w:rsidP="00F8478F" w:rsidR="00F8478F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F8478F" w:rsidP="00F8478F" w:rsidR="00F8478F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F8478F" w:rsidP="00F8478F" w:rsidR="00F8478F" w:rsidRPr="00F100FA"/>
    <w:p w:rsidRDefault="00F8478F" w:rsidP="00F8478F" w:rsidR="00F8478F" w:rsidRPr="00BB4AC9">
      <w:r w:rsidRPr="00BB4AC9">
        <w:t>UPUTA O PRAVNOM LIJEKU:</w:t>
      </w:r>
    </w:p>
    <w:p w:rsidRDefault="00F8478F" w:rsidP="00F8478F" w:rsidR="00F8478F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F8478F" w:rsidP="00F8478F" w:rsidR="00F8478F" w:rsidRPr="00BB4AC9">
      <w:pPr>
        <w:jc w:val="both"/>
      </w:pPr>
    </w:p>
    <w:p w:rsidRDefault="00F8478F" w:rsidP="00F8478F" w:rsidR="00F8478F" w:rsidRPr="00BB4AC9">
      <w:r w:rsidRPr="00BB4AC9">
        <w:t>DNA:</w:t>
      </w:r>
    </w:p>
    <w:p w:rsidRDefault="00F8478F" w:rsidP="00F8478F" w:rsidR="00F8478F" w:rsidRPr="00BB4AC9">
      <w:r w:rsidRPr="00BB4AC9">
        <w:t>- stečajni upravitelj</w:t>
      </w:r>
      <w:r w:rsidRPr="00B4136E">
        <w:t xml:space="preserve"> </w:t>
      </w:r>
      <w:r>
        <w:t>Gordan Blagojević, Rijeka, Markovići 21</w:t>
      </w:r>
    </w:p>
    <w:p w:rsidRDefault="00F8478F" w:rsidR="00500701">
      <w:r w:rsidRPr="00BB4AC9">
        <w:t>- e-Oglasna ploča 8 dana</w:t>
      </w:r>
    </w:p>
    <w:sectPr w:rsidSect="006878E0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78F" w:rsidP="00F8478F" w:rsidR="00F8478F">
      <w:r>
        <w:separator/>
      </w:r>
    </w:p>
  </w:endnote>
  <w:endnote w:id="0" w:type="continuationSeparator">
    <w:p w:rsidRDefault="00F8478F" w:rsidP="00F8478F" w:rsidR="00F84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78F" w:rsidP="00F8478F" w:rsidR="00F8478F">
      <w:r>
        <w:separator/>
      </w:r>
    </w:p>
  </w:footnote>
  <w:footnote w:id="0" w:type="continuationSeparator">
    <w:p w:rsidRDefault="00F8478F" w:rsidP="00F8478F" w:rsidR="00F847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478F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2F73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478F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55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478F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</w:t>
    </w:r>
    <w:r w:rsidRPr="00F83270">
      <w:t xml:space="preserve"> St-</w:t>
    </w:r>
    <w:r>
      <w:t>621</w:t>
    </w:r>
    <w:r w:rsidRPr="00897965">
      <w:t>/1</w:t>
    </w:r>
    <w:r>
      <w:t>6</w:t>
    </w:r>
    <w:r w:rsidRPr="00897965">
      <w:t>-</w:t>
    </w:r>
    <w:r>
      <w:t>34</w:t>
    </w:r>
  </w:p>
  <w:p w:rsidRDefault="008E2F73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78F"/>
    <w:rsid w:val="00554328"/>
    <w:rsid w:val="007F4BB2"/>
    <w:rsid w:val="008E2F73"/>
    <w:rsid w:val="0096559A"/>
    <w:rsid w:val="00985388"/>
    <w:rsid w:val="00F8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478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847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8478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478F"/>
  </w:style>
  <w:style w:styleId="Tekstbalonia" w:type="paragraph">
    <w:name w:val="Balloon Text"/>
    <w:basedOn w:val="Normal"/>
    <w:link w:val="TekstbaloniaChar"/>
    <w:uiPriority w:val="99"/>
    <w:semiHidden/>
    <w:unhideWhenUsed/>
    <w:rsid w:val="00F84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78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847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478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F7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F7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F7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F7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47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847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8478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478F"/>
  </w:style>
  <w:style w:styleId="Tekstbalonia" w:type="paragraph">
    <w:name w:val="Balloon Text"/>
    <w:basedOn w:val="Normal"/>
    <w:link w:val="TekstbaloniaChar"/>
    <w:uiPriority w:val="99"/>
    <w:semiHidden/>
    <w:unhideWhenUsed/>
    <w:rsid w:val="00F84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78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847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478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F7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F7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F7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F7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fascikl 
predan 4.1.2017.</izvorni_sadrzaj>
    <derivirana_varijabla naziv="DomainObject.Predmet.Opis_1">Spisu prileži plavi fascikl 
predan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ATTINIANUM d.o.o. VODNJAN</izvorni_sadrzaj>
    <derivirana_varijabla naziv="DomainObject.Predmet.ProtustrankaFormated_1">  ATTINIANUM d.o.o. VODNJAN</derivirana_varijabla>
  </DomainObject.Predmet.ProtustrankaFormated>
  <DomainObject.Predmet.ProtustrankaFormatedOIB>
    <izvorni_sadrzaj>  ATTINIANUM d.o.o. VODNJAN, OIB 57869516415</izvorni_sadrzaj>
    <derivirana_varijabla naziv="DomainObject.Predmet.ProtustrankaFormatedOIB_1">  ATTINIANUM d.o.o. VODNJAN, OIB 57869516415</derivirana_varijabla>
  </DomainObject.Predmet.ProtustrankaFormatedOIB>
  <DomainObject.Predmet.ProtustrankaFormatedWithAdress>
    <izvorni_sadrzaj> ATTINIANUM d.o.o. VODNJAN, Trgovačka 143, 52100 Vodnjan</izvorni_sadrzaj>
    <derivirana_varijabla naziv="DomainObject.Predmet.ProtustrankaFormatedWithAdress_1"> ATTINIANUM d.o.o. VODNJAN, Trgovačka 143, 52100 Vodnjan</derivirana_varijabla>
  </DomainObject.Predmet.ProtustrankaFormatedWithAdress>
  <DomainObject.Predmet.ProtustrankaFormatedWithAdressOIB>
    <izvorni_sadrzaj> ATTINIANUM d.o.o. VODNJAN, OIB 57869516415, Trgovačka 143, 52100 Vodnjan</izvorni_sadrzaj>
    <derivirana_varijabla naziv="DomainObject.Predmet.ProtustrankaFormatedWithAdressOIB_1"> ATTINIANUM d.o.o. VODNJAN, OIB 57869516415, Trgovačka 143, 52100 Vodnjan</derivirana_varijabla>
  </DomainObject.Predmet.ProtustrankaFormatedWithAdressOIB>
  <DomainObject.Predmet.ProtustrankaWithAdress>
    <izvorni_sadrzaj>ATTINIANUM d.o.o. VODNJAN Trgovačka 143, 52100 Vodnjan</izvorni_sadrzaj>
    <derivirana_varijabla naziv="DomainObject.Predmet.ProtustrankaWithAdress_1">ATTINIANUM d.o.o. VODNJAN Trgovačka 143, 52100 Vodnjan</derivirana_varijabla>
  </DomainObject.Predmet.ProtustrankaWithAdress>
  <DomainObject.Predmet.ProtustrankaWithAdressOIB>
    <izvorni_sadrzaj>ATTINIANUM d.o.o. VODNJAN, OIB 57869516415, Trgovačka 143, 52100 Vodnjan</izvorni_sadrzaj>
    <derivirana_varijabla naziv="DomainObject.Predmet.ProtustrankaWithAdressOIB_1">ATTINIANUM d.o.o. VODNJAN, OIB 57869516415, Trgovačka 143, 52100 Vodnjan</derivirana_varijabla>
  </DomainObject.Predmet.ProtustrankaWithAdressOIB>
  <DomainObject.Predmet.ProtustrankaNazivFormated>
    <izvorni_sadrzaj>ATTINIANUM d.o.o. VODNJAN</izvorni_sadrzaj>
    <derivirana_varijabla naziv="DomainObject.Predmet.ProtustrankaNazivFormated_1">ATTINIANUM d.o.o. VODNJAN</derivirana_varijabla>
  </DomainObject.Predmet.ProtustrankaNazivFormated>
  <DomainObject.Predmet.ProtustrankaNazivFormatedOIB>
    <izvorni_sadrzaj>ATTINIANUM d.o.o. VODNJAN, OIB 57869516415</izvorni_sadrzaj>
    <derivirana_varijabla naziv="DomainObject.Predmet.ProtustrankaNazivFormatedOIB_1">ATTINIANUM d.o.o. VODNJAN, OIB 57869516415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65159.83</izvorni_sadrzaj>
    <derivirana_varijabla naziv="DomainObject.Predmet.TrenutnaVrijednost_1">65159.83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ATTINIANUM d.o.o. VODNJAN</item>
    </izvorni_sadrzaj>
    <derivirana_varijabla naziv="DomainObject.Predmet.ProtuStrankaListFormated_1">
      <item>ATTINIANUM d.o.o. VODNJAN</item>
    </derivirana_varijabla>
  </DomainObject.Predmet.ProtuStrankaListFormated>
  <DomainObject.Predmet.ProtuStrankaListFormatedOIB>
    <izvorni_sadrzaj>
      <item>ATTINIANUM d.o.o. VODNJAN, OIB 57869516415</item>
    </izvorni_sadrzaj>
    <derivirana_varijabla naziv="DomainObject.Predmet.ProtuStrankaListFormatedOIB_1">
      <item>ATTINIANUM d.o.o. VODNJAN, OIB 57869516415</item>
    </derivirana_varijabla>
  </DomainObject.Predmet.ProtuStrankaListFormatedOIB>
  <DomainObject.Predmet.ProtuStrankaListFormatedWithAdress>
    <izvorni_sadrzaj>
      <item>ATTINIANUM d.o.o. VODNJAN, Trgovačka 143, 52100 Vodnjan</item>
    </izvorni_sadrzaj>
    <derivirana_varijabla naziv="DomainObject.Predmet.ProtuStrankaListFormatedWithAdress_1">
      <item>ATTINIANUM d.o.o. VODNJAN, Trgovačka 143, 52100 Vodnjan</item>
    </derivirana_varijabla>
  </DomainObject.Predmet.ProtuStrankaListFormatedWithAdress>
  <DomainObject.Predmet.ProtuStrankaListFormatedWithAdressOIB>
    <izvorni_sadrzaj>
      <item>ATTINIANUM d.o.o. VODNJAN, OIB 57869516415, Trgovačka 143, 52100 Vodnjan</item>
    </izvorni_sadrzaj>
    <derivirana_varijabla naziv="DomainObject.Predmet.ProtuStrankaListFormatedWithAdressOIB_1">
      <item>ATTINIANUM d.o.o. VODNJAN, OIB 57869516415, Trgovačka 143, 52100 Vodnjan</item>
    </derivirana_varijabla>
  </DomainObject.Predmet.ProtuStrankaListFormatedWithAdressOIB>
  <DomainObject.Predmet.ProtuStrankaListNazivFormated>
    <izvorni_sadrzaj>
      <item>ATTINIANUM d.o.o. VODNJAN</item>
    </izvorni_sadrzaj>
    <derivirana_varijabla naziv="DomainObject.Predmet.ProtuStrankaListNazivFormated_1">
      <item>ATTINIANUM d.o.o. VODNJAN</item>
    </derivirana_varijabla>
  </DomainObject.Predmet.ProtuStrankaListNazivFormated>
  <DomainObject.Predmet.ProtuStrankaListNazivFormatedOIB>
    <izvorni_sadrzaj>
      <item>ATTINIANUM d.o.o. VODNJAN, OIB 57869516415</item>
    </izvorni_sadrzaj>
    <derivirana_varijabla naziv="DomainObject.Predmet.ProtuStrankaListNazivFormatedOIB_1">
      <item>ATTINIANUM d.o.o. VODNJAN, OIB 57869516415</item>
    </derivirana_varijabla>
  </DomainObject.Predmet.ProtuStrankaListNazivFormatedOIB>
  <DomainObject.Predmet.OstaliListFormated>
    <izvorni_sadrzaj>
      <item>Stanko Cetina</item>
    </izvorni_sadrzaj>
    <derivirana_varijabla naziv="DomainObject.Predmet.OstaliListFormated_1">
      <item>Stanko Cetina</item>
    </derivirana_varijabla>
  </DomainObject.Predmet.OstaliListFormated>
  <DomainObject.Predmet.OstaliListFormatedOIB>
    <izvorni_sadrzaj>
      <item>Stanko Cetina, OIB 14120007391</item>
    </izvorni_sadrzaj>
    <derivirana_varijabla naziv="DomainObject.Predmet.OstaliListFormatedOIB_1">
      <item>Stanko Cetina, OIB 14120007391</item>
    </derivirana_varijabla>
  </DomainObject.Predmet.OstaliListFormatedOIB>
  <DomainObject.Predmet.OstaliListFormatedWithAdress>
    <izvorni_sadrzaj>
      <item>Stanko Cetina, Trgovačka 143, 52100 Vodnjan</item>
    </izvorni_sadrzaj>
    <derivirana_varijabla naziv="DomainObject.Predmet.OstaliListFormatedWithAdress_1">
      <item>Stanko Cetina, Trgovačka 143, 52100 Vodnjan</item>
    </derivirana_varijabla>
  </DomainObject.Predmet.OstaliListFormatedWithAdress>
  <DomainObject.Predmet.OstaliListFormatedWithAdressOIB>
    <izvorni_sadrzaj>
      <item>Stanko Cetina, OIB 14120007391, Trgovačka 143, 52100 Vodnjan</item>
    </izvorni_sadrzaj>
    <derivirana_varijabla naziv="DomainObject.Predmet.OstaliListFormatedWithAdressOIB_1">
      <item>Stanko Cetina, OIB 14120007391, Trgovačka 143, 52100 Vodnjan</item>
    </derivirana_varijabla>
  </DomainObject.Predmet.OstaliListFormatedWithAdressOIB>
  <DomainObject.Predmet.OstaliListNazivFormated>
    <izvorni_sadrzaj>
      <item>Stanko Cetina</item>
    </izvorni_sadrzaj>
    <derivirana_varijabla naziv="DomainObject.Predmet.OstaliListNazivFormated_1">
      <item>Stanko Cetina</item>
    </derivirana_varijabla>
  </DomainObject.Predmet.OstaliListNazivFormated>
  <DomainObject.Predmet.OstaliListNazivFormatedOIB>
    <izvorni_sadrzaj>
      <item>Stanko Cetina, OIB 14120007391</item>
    </izvorni_sadrzaj>
    <derivirana_varijabla naziv="DomainObject.Predmet.OstaliListNazivFormatedOIB_1">
      <item>Stanko Cetina, OIB 14120007391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ATTINIANUM d.o.o. VODNJAN</izvorni_sadrzaj>
    <derivirana_varijabla naziv="DomainObject.Predmet.ProtustrankaIDrugi_1">ATTINIANUM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ATTINIANUM d.o.o. VODNJAN, OIB 57869516415, Trgovačka 143, 52100 Vodnjan</izvorni_sadrzaj>
    <derivirana_varijabla naziv="DomainObject.Predmet.ProtustrankaIDrugiAdressOIB_1">ATTINIANUM d.o.o. VODNJAN, OIB 57869516415, Trgovačka 143,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ATTINIANUM d.o.o. VODNJAN</item>
      <item>Stanko Cetina</item>
    </izvorni_sadrzaj>
    <derivirana_varijabla naziv="DomainObject.Predmet.SudioniciListNaziv_1">
      <item>FINANCIJSKA AGENCIJA, RC RIJEKA, PODRUŽNICA PULA, PULA</item>
      <item>ATTINIANUM d.o.o. VODNJAN</item>
      <item>Stanko Cetina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izvorni_sadrzaj>
    <derivirana_varijabla naziv="DomainObject.Predmet.SudioniciListAdressOIB_1"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57869516415</item>
      <item>, OIB 14120007391</item>
    </izvorni_sadrzaj>
    <derivirana_varijabla naziv="DomainObject.Predmet.SudioniciListNazivOIB_1">
      <item>, OIB 85821130368</item>
      <item>, OIB 57869516415</item>
      <item>, OIB 14120007391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1708</properties:Characters>
  <properties:Lines>47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2017-09-13T07:55:00Z</dcterms:created>
  <dc:creator>Jasmina Matika</dc:creator>
  <cp:lastModifiedBy>Jasmina Matika</cp:lastModifiedBy>
  <dcterms:modified xmlns:xsi="http://www.w3.org/2001/XMLSchema-instance" xsi:type="dcterms:W3CDTF">2017-09-14T06:06:00Z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