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ad1c" w14:paraId="31aad1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A495D">
        <w:t xml:space="preserve"> pod poslovnim brojem St-8598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2590A">
        <w:t>05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A495D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A495D" w:rsidRPr="00BA495D">
        <w:t xml:space="preserve">MESNICA GAJSKI j.d.o.o. OIB: 78387392785, MBS: 080902907 iz Zaprešića, Ferde Livadića 4 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BA495D">
        <w:t xml:space="preserve">17.751,78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2590A">
        <w:t>05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9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5B0D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2590A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BA495D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8598</izvorni_sadrzaj>
    <derivirana_varijabla naziv="DomainObject.Predmet.Broj_1">8598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St-8598/2015</izvorni_sadrzaj>
    <derivirana_varijabla naziv="DomainObject.Predmet.OznakaBroj_1">St-8598/2015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MESNICA GAJSKI j.d.o.o. zastupanog po punomoćniku JOSIP GAJSKI</izvorni_sadrzaj>
    <derivirana_varijabla naziv="DomainObject.Predmet.ProtustrankaFormated_1">  MESNICA GAJSKI j.d.o.o. zastupanog po punomoćniku JOSIP GAJSKI</derivirana_varijabla>
  </DomainObject.Predmet.ProtustrankaFormated>
  <DomainObject.Predmet.ProtustrankaFormatedOIB>
    <izvorni_sadrzaj>  MESNICA GAJSKI j.d.o.o., OIB 78387392785 zastupanog po punomoćniku JOSIP GAJSKI</izvorni_sadrzaj>
    <derivirana_varijabla naziv="DomainObject.Predmet.ProtustrankaFormatedOIB_1">  MESNICA GAJSKI j.d.o.o., OIB 78387392785 zastupanog po punomoćniku JOSIP GAJSKI</derivirana_varijabla>
  </DomainObject.Predmet.ProtustrankaFormatedOIB>
  <DomainObject.Predmet.ProtustrankaFormatedWithAdress>
    <izvorni_sadrzaj> MESNICA GAJSKI j.d.o.o., Ferde Livadića 4, 10290 Zaprešić zastupanog po punomoćniku JOSIP GAJSKI</izvorni_sadrzaj>
    <derivirana_varijabla naziv="DomainObject.Predmet.ProtustrankaFormatedWithAdress_1"> MESNICA GAJSKI j.d.o.o., Ferde Livadića 4, 10290 Zaprešić zastupanog po punomoćniku JOSIP GAJSKI</derivirana_varijabla>
  </DomainObject.Predmet.ProtustrankaFormatedWithAdress>
  <DomainObject.Predmet.ProtustrankaFormatedWithAdressOIB>
    <izvorni_sadrzaj> MESNICA GAJSKI j.d.o.o., OIB 78387392785, Ferde Livadića 4, 10290 Zaprešić zastupanog po punomoćniku JOSIP GAJSKI</izvorni_sadrzaj>
    <derivirana_varijabla naziv="DomainObject.Predmet.ProtustrankaFormatedWithAdressOIB_1"> MESNICA GAJSKI j.d.o.o., OIB 78387392785, Ferde Livadića 4, 10290 Zaprešić zastupanog po punomoćniku JOSIP GAJSKI</derivirana_varijabla>
  </DomainObject.Predmet.ProtustrankaFormatedWithAdressOIB>
  <DomainObject.Predmet.ProtustrankaWithAdress>
    <izvorni_sadrzaj>MESNICA GAJSKI j.d.o.o. Ferde Livadića 4, 10290 Zaprešić</izvorni_sadrzaj>
    <derivirana_varijabla naziv="DomainObject.Predmet.ProtustrankaWithAdress_1">MESNICA GAJSKI j.d.o.o. Ferde Livadića 4, 10290 Zaprešić</derivirana_varijabla>
  </DomainObject.Predmet.ProtustrankaWithAdress>
  <DomainObject.Predmet.ProtustrankaWithAdressOIB>
    <izvorni_sadrzaj>MESNICA GAJSKI j.d.o.o., OIB 78387392785, Ferde Livadića 4, 10290 Zaprešić</izvorni_sadrzaj>
    <derivirana_varijabla naziv="DomainObject.Predmet.ProtustrankaWithAdressOIB_1">MESNICA GAJSKI j.d.o.o., OIB 78387392785, Ferde Livadića 4, 10290 Zaprešić</derivirana_varijabla>
  </DomainObject.Predmet.ProtustrankaWithAdressOIB>
  <DomainObject.Predmet.ProtustrankaNazivFormated>
    <izvorni_sadrzaj>MESNICA GAJSKI j.d.o.o.</izvorni_sadrzaj>
    <derivirana_varijabla naziv="DomainObject.Predmet.ProtustrankaNazivFormated_1">MESNICA GAJSKI j.d.o.o.</derivirana_varijabla>
  </DomainObject.Predmet.ProtustrankaNazivFormated>
  <DomainObject.Predmet.ProtustrankaNazivFormatedOIB>
    <izvorni_sadrzaj>MESNICA GAJSKI j.d.o.o., OIB 78387392785</izvorni_sadrzaj>
    <derivirana_varijabla naziv="DomainObject.Predmet.ProtustrankaNazivFormatedOIB_1">MESNICA GAJSKI j.d.o.o., OIB 78387392785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MESNICA GAJSKI j.d.o.o. zastupanog po punomoćniku JOSIP GAJSKI</item>
    </izvorni_sadrzaj>
    <derivirana_varijabla naziv="DomainObject.Predmet.ProtuStrankaListFormated_1">
      <item>MESNICA GAJSKI j.d.o.o. zastupanog po punomoćniku JOSIP GAJSKI</item>
    </derivirana_varijabla>
  </DomainObject.Predmet.ProtuStrankaListFormated>
  <DomainObject.Predmet.ProtuStrankaListFormatedOIB>
    <izvorni_sadrzaj>
      <item>MESNICA GAJSKI j.d.o.o., OIB 78387392785 zastupanog po punomoćniku JOSIP GAJSKI</item>
    </izvorni_sadrzaj>
    <derivirana_varijabla naziv="DomainObject.Predmet.ProtuStrankaListFormatedOIB_1">
      <item>MESNICA GAJSKI j.d.o.o., OIB 78387392785 zastupanog po punomoćniku JOSIP GAJSKI</item>
    </derivirana_varijabla>
  </DomainObject.Predmet.ProtuStrankaListFormatedOIB>
  <DomainObject.Predmet.ProtuStrankaListFormatedWithAdress>
    <izvorni_sadrzaj>
      <item>MESNICA GAJSKI j.d.o.o., Ferde Livadića 4, 10290 Zaprešić zastupanog po punomoćniku JOSIP GAJSKI</item>
    </izvorni_sadrzaj>
    <derivirana_varijabla naziv="DomainObject.Predmet.ProtuStrankaListFormatedWithAdress_1">
      <item>MESNICA GAJSKI j.d.o.o., Ferde Livadića 4, 10290 Zaprešić zastupanog po punomoćniku JOSIP GAJSKI</item>
    </derivirana_varijabla>
  </DomainObject.Predmet.ProtuStrankaListFormatedWithAdress>
  <DomainObject.Predmet.ProtuStrankaListFormatedWithAdressOIB>
    <izvorni_sadrzaj>
      <item>MESNICA GAJSKI j.d.o.o., OIB 78387392785, Ferde Livadića 4, 10290 Zaprešić zastupanog po punomoćniku JOSIP GAJSKI</item>
    </izvorni_sadrzaj>
    <derivirana_varijabla naziv="DomainObject.Predmet.ProtuStrankaListFormatedWithAdressOIB_1">
      <item>MESNICA GAJSKI j.d.o.o., OIB 78387392785, Ferde Livadića 4, 10290 Zaprešić zastupanog po punomoćniku JOSIP GAJSKI</item>
    </derivirana_varijabla>
  </DomainObject.Predmet.ProtuStrankaListFormatedWithAdressOIB>
  <DomainObject.Predmet.ProtuStrankaListNazivFormated>
    <izvorni_sadrzaj>
      <item>MESNICA GAJSKI j.d.o.o.</item>
    </izvorni_sadrzaj>
    <derivirana_varijabla naziv="DomainObject.Predmet.ProtuStrankaListNazivFormated_1">
      <item>MESNICA GAJSKI j.d.o.o.</item>
    </derivirana_varijabla>
  </DomainObject.Predmet.ProtuStrankaListNazivFormated>
  <DomainObject.Predmet.ProtuStrankaListNazivFormatedOIB>
    <izvorni_sadrzaj>
      <item>MESNICA GAJSKI j.d.o.o., OIB 78387392785</item>
    </izvorni_sadrzaj>
    <derivirana_varijabla naziv="DomainObject.Predmet.ProtuStrankaListNazivFormatedOIB_1">
      <item>MESNICA GAJSKI j.d.o.o., OIB 78387392785</item>
    </derivirana_varijabla>
  </DomainObject.Predmet.ProtuStrankaListNazivFormatedOIB>
  <DomainObject.Predmet.OstaliListFormated>
    <izvorni_sadrzaj>
      <item>JOSIP GAJSKI punomoćnik sudionika u postupku MESNICA GAJSKI j.d.o.o.</item>
    </izvorni_sadrzaj>
    <derivirana_varijabla naziv="DomainObject.Predmet.OstaliListFormated_1">
      <item>JOSIP GAJSKI punomoćnik sudionika u postupku MESNICA GAJSKI j.d.o.o.</item>
    </derivirana_varijabla>
  </DomainObject.Predmet.OstaliListFormated>
  <DomainObject.Predmet.OstaliListFormatedOIB>
    <izvorni_sadrzaj>
      <item>JOSIP GAJSKI, OIB 79793439861 punomoćnik sudionika u postupku MESNICA GAJSKI j.d.o.o.</item>
    </izvorni_sadrzaj>
    <derivirana_varijabla naziv="DomainObject.Predmet.OstaliListFormatedOIB_1">
      <item>JOSIP GAJSKI, OIB 79793439861 punomoćnik sudionika u postupku MESNICA GAJSKI j.d.o.o.</item>
    </derivirana_varijabla>
  </DomainObject.Predmet.OstaliListFormatedOIB>
  <DomainObject.Predmet.OstaliListFormatedWithAdress>
    <izvorni_sadrzaj>
      <item>JOSIP GAJSKI, TOPLIČKA 151, 10297 Jakovlje punomoćnik sudionika u postupku MESNICA GAJSKI j.d.o.o.</item>
    </izvorni_sadrzaj>
    <derivirana_varijabla naziv="DomainObject.Predmet.OstaliListFormatedWithAdress_1">
      <item>JOSIP GAJSKI, TOPLIČKA 151, 10297 Jakovlje punomoćnik sudionika u postupku MESNICA GAJSKI j.d.o.o.</item>
    </derivirana_varijabla>
  </DomainObject.Predmet.OstaliListFormatedWithAdress>
  <DomainObject.Predmet.OstaliListFormatedWithAdressOIB>
    <izvorni_sadrzaj>
      <item>JOSIP GAJSKI, OIB 79793439861, TOPLIČKA 151, 10297 Jakovlje punomoćnik sudionika u postupku MESNICA GAJSKI j.d.o.o.</item>
    </izvorni_sadrzaj>
    <derivirana_varijabla naziv="DomainObject.Predmet.OstaliListFormatedWithAdressOIB_1">
      <item>JOSIP GAJSKI, OIB 79793439861, TOPLIČKA 151, 10297 Jakovlje punomoćnik sudionika u postupku MESNICA GAJSKI j.d.o.o.</item>
    </derivirana_varijabla>
  </DomainObject.Predmet.OstaliListFormatedWithAdressOIB>
  <DomainObject.Predmet.OstaliListNazivFormated>
    <izvorni_sadrzaj>
      <item>JOSIP GAJSKI</item>
    </izvorni_sadrzaj>
    <derivirana_varijabla naziv="DomainObject.Predmet.OstaliListNazivFormated_1">
      <item>JOSIP GAJSKI</item>
    </derivirana_varijabla>
  </DomainObject.Predmet.OstaliListNazivFormated>
  <DomainObject.Predmet.OstaliListNazivFormatedOIB>
    <izvorni_sadrzaj>
      <item>JOSIP GAJSKI, OIB 79793439861</item>
    </izvorni_sadrzaj>
    <derivirana_varijabla naziv="DomainObject.Predmet.OstaliListNazivFormatedOIB_1">
      <item>JOSIP GAJSKI, OIB 79793439861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MESNICA GAJSKI j.d.o.o.</izvorni_sadrzaj>
    <derivirana_varijabla naziv="DomainObject.Predmet.ProtustrankaIDrugi_1">MESNICA GAJSKI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MESNICA GAJSKI j.d.o.o., OIB 78387392785, Ferde Livadića 4, 10290 Zaprešić</izvorni_sadrzaj>
    <derivirana_varijabla naziv="DomainObject.Predmet.ProtustrankaIDrugiAdressOIB_1">MESNICA GAJSKI j.d.o.o., OIB 78387392785,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MESNICA GAJSKI j.d.o.o.</item>
      <item>JOSIP GAJSKI</item>
    </izvorni_sadrzaj>
    <derivirana_varijabla naziv="DomainObject.Predmet.SudioniciListNaziv_1">
      <item>FINA Regionalni centar Zagreb</item>
      <item>MESNICA GAJSKI j.d.o.o.</item>
      <item>JOSIP GAJSKI</item>
    </derivirana_varijabla>
  </DomainObject.Predmet.SudioniciListNaziv>
  <DomainObject.Predmet.SudioniciListAdressOIB>
    <izvorni_sadrzaj>
      <item>FINA Regionalni centar Zagreb, OIB 85821130368, Trg svibanjskih žrtava 1995. 1,10000 Zagreb</item>
      <item>MESNICA GAJSKI j.d.o.o., OIB 78387392785, Ferde Livadića 4,10290 Zaprešić</item>
      <item>JOSIP GAJSKI, OIB 79793439861, TOPLIČKA 151,10297 Jakovlje</item>
    </izvorni_sadrzaj>
    <derivirana_varijabla naziv="DomainObject.Predmet.SudioniciListAdressOIB_1">
      <item>FINA Regionalni centar Zagreb, OIB 85821130368, Trg svibanjskih žrtava 1995. 1,10000 Zagreb</item>
      <item>MESNICA GAJSKI j.d.o.o., OIB 78387392785, Ferde Livadića 4,10290 Zaprešić</item>
      <item>JOSIP GAJSKI, OIB 79793439861, TOPLIČKA 151,10297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78387392785</item>
      <item>, OIB 79793439861</item>
    </izvorni_sadrzaj>
    <derivirana_varijabla naziv="DomainObject.Predmet.SudioniciListNazivOIB_1">
      <item>, OIB 85821130368</item>
      <item>, OIB 78387392785</item>
      <item>, OIB 79793439861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2016-01-05T10:34:00Z</dcterms:created>
  <dc:creator>ilukac</dc:creator>
  <cp:lastModifiedBy>Melanija Krilčić</cp:lastModifiedBy>
  <cp:lastPrinted>2016-01-05T10:34:00Z</cp:lastPrinted>
  <dcterms:modified xmlns:xsi="http://www.w3.org/2001/XMLSchema-instance" xsi:type="dcterms:W3CDTF">2016-01-22T07:44:00Z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