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ce77" w14:paraId="c4cce7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2314</w:t>
      </w:r>
      <w:r w:rsidR="002E7A51">
        <w:t>/2015-5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2314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D5093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50193">
        <w:t>KAPA-TOL d.o.o., OIB 29011416566, Zaprešić, Antuna Mihanovića 13.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50193">
        <w:t>3.070.327,99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D5093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D5093"/>
    <w:rsid w:val="004B4B7E"/>
    <w:rsid w:val="00524D3D"/>
    <w:rsid w:val="006156D0"/>
    <w:rsid w:val="0062419C"/>
    <w:rsid w:val="0064498B"/>
    <w:rsid w:val="00726015"/>
    <w:rsid w:val="007D6D1C"/>
    <w:rsid w:val="008C31DE"/>
    <w:rsid w:val="009A248B"/>
    <w:rsid w:val="00AF31FC"/>
    <w:rsid w:val="00B00AAF"/>
    <w:rsid w:val="00BC1743"/>
    <w:rsid w:val="00C445F4"/>
    <w:rsid w:val="00D660C0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St-2314/2015</izvorni_sadrzaj>
    <derivirana_varijabla naziv="DomainObject.Predmet.OznakaBroj_1">St-2314/2015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KAPA-TOL d.o.o. zastupanog po punomoćniku Toni Nujić</izvorni_sadrzaj>
    <derivirana_varijabla naziv="DomainObject.Predmet.ProtustrankaFormated_1">  KAPA-TOL d.o.o. zastupanog po punomoćniku Toni Nujić</derivirana_varijabla>
  </DomainObject.Predmet.ProtustrankaFormated>
  <DomainObject.Predmet.ProtustrankaFormatedOIB>
    <izvorni_sadrzaj>  KAPA-TOL d.o.o., OIB 29011416566 zastupanog po punomoćniku Toni Nujić</izvorni_sadrzaj>
    <derivirana_varijabla naziv="DomainObject.Predmet.ProtustrankaFormatedOIB_1">  KAPA-TOL d.o.o., OIB 29011416566 zastupanog po punomoćniku Toni Nujić</derivirana_varijabla>
  </DomainObject.Predmet.ProtustrankaFormatedOIB>
  <DomainObject.Predmet.ProtustrankaFormatedWithAdress>
    <izvorni_sadrzaj> KAPA-TOL d.o.o., Antuna Mihanovića 13, 10290 Zaprešić zastupanog po punomoćniku Toni Nujić</izvorni_sadrzaj>
    <derivirana_varijabla naziv="DomainObject.Predmet.ProtustrankaFormatedWithAdress_1"> KAPA-TOL d.o.o., Antuna Mihanovića 13, 10290 Zaprešić zastupanog po punomoćniku Toni Nujić</derivirana_varijabla>
  </DomainObject.Predmet.ProtustrankaFormatedWithAdress>
  <DomainObject.Predmet.ProtustrankaFormatedWithAdressOIB>
    <izvorni_sadrzaj> KAPA-TOL d.o.o., OIB 29011416566, Antuna Mihanovića 13, 10290 Zaprešić zastupanog po punomoćniku Toni Nujić</izvorni_sadrzaj>
    <derivirana_varijabla naziv="DomainObject.Predmet.ProtustrankaFormatedWithAdressOIB_1"> KAPA-TOL d.o.o., OIB 29011416566, Antuna Mihanovića 13, 10290 Zaprešić zastupanog po punomoćniku Toni Nujić</derivirana_varijabla>
  </DomainObject.Predmet.ProtustrankaFormatedWithAdressOIB>
  <DomainObject.Predmet.ProtustrankaWithAdress>
    <izvorni_sadrzaj>KAPA-TOL d.o.o. Antuna Mihanovića 13, 10290 Zaprešić</izvorni_sadrzaj>
    <derivirana_varijabla naziv="DomainObject.Predmet.ProtustrankaWithAdress_1">KAPA-TOL d.o.o. Antuna Mihanovića 13, 10290 Zaprešić</derivirana_varijabla>
  </DomainObject.Predmet.ProtustrankaWithAdress>
  <DomainObject.Predmet.ProtustrankaWithAdressOIB>
    <izvorni_sadrzaj>KAPA-TOL d.o.o., OIB 29011416566, Antuna Mihanovića 13, 10290 Zaprešić</izvorni_sadrzaj>
    <derivirana_varijabla naziv="DomainObject.Predmet.ProtustrankaWithAdressOIB_1">KAPA-TOL d.o.o., OIB 29011416566, Antuna Mihanovića 13, 10290 Zaprešić</derivirana_varijabla>
  </DomainObject.Predmet.ProtustrankaWithAdressOIB>
  <DomainObject.Predmet.ProtustrankaNazivFormated>
    <izvorni_sadrzaj>KAPA-TOL d.o.o.</izvorni_sadrzaj>
    <derivirana_varijabla naziv="DomainObject.Predmet.ProtustrankaNazivFormated_1">KAPA-TOL d.o.o.</derivirana_varijabla>
  </DomainObject.Predmet.ProtustrankaNazivFormated>
  <DomainObject.Predmet.ProtustrankaNazivFormatedOIB>
    <izvorni_sadrzaj>KAPA-TOL d.o.o., OIB 29011416566</izvorni_sadrzaj>
    <derivirana_varijabla naziv="DomainObject.Predmet.ProtustrankaNazivFormatedOIB_1">KAPA-TOL d.o.o., OIB 29011416566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KAPA-TOL d.o.o. zastupanog po punomoćniku Toni Nujić</item>
    </izvorni_sadrzaj>
    <derivirana_varijabla naziv="DomainObject.Predmet.ProtuStrankaListFormated_1">
      <item>KAPA-TOL d.o.o. zastupanog po punomoćniku Toni Nujić</item>
    </derivirana_varijabla>
  </DomainObject.Predmet.ProtuStrankaListFormated>
  <DomainObject.Predmet.ProtuStrankaListFormatedOIB>
    <izvorni_sadrzaj>
      <item>KAPA-TOL d.o.o., OIB 29011416566 zastupanog po punomoćniku Toni Nujić</item>
    </izvorni_sadrzaj>
    <derivirana_varijabla naziv="DomainObject.Predmet.ProtuStrankaListFormatedOIB_1">
      <item>KAPA-TOL d.o.o., OIB 29011416566 zastupanog po punomoćniku Toni Nujić</item>
    </derivirana_varijabla>
  </DomainObject.Predmet.ProtuStrankaListFormatedOIB>
  <DomainObject.Predmet.ProtuStrankaListFormatedWithAdress>
    <izvorni_sadrzaj>
      <item>KAPA-TOL d.o.o., Antuna Mihanovića 13, 10290 Zaprešić zastupanog po punomoćniku Toni Nujić</item>
    </izvorni_sadrzaj>
    <derivirana_varijabla naziv="DomainObject.Predmet.ProtuStrankaListFormatedWithAdress_1">
      <item>KAPA-TOL d.o.o., Antuna Mihanovića 13, 10290 Zaprešić zastupanog po punomoćniku Toni Nujić</item>
    </derivirana_varijabla>
  </DomainObject.Predmet.ProtuStrankaListFormatedWithAdress>
  <DomainObject.Predmet.ProtuStrankaListFormatedWithAdressOIB>
    <izvorni_sadrzaj>
      <item>KAPA-TOL d.o.o., OIB 29011416566, Antuna Mihanovića 13, 10290 Zaprešić zastupanog po punomoćniku Toni Nujić</item>
    </izvorni_sadrzaj>
    <derivirana_varijabla naziv="DomainObject.Predmet.ProtuStrankaListFormatedWithAdressOIB_1">
      <item>KAPA-TOL d.o.o., OIB 29011416566, Antuna Mihanovića 13, 10290 Zaprešić zastupanog po punomoćniku Toni Nujić</item>
    </derivirana_varijabla>
  </DomainObject.Predmet.ProtuStrankaListFormatedWithAdressOIB>
  <DomainObject.Predmet.ProtuStrankaListNazivFormated>
    <izvorni_sadrzaj>
      <item>KAPA-TOL d.o.o.</item>
    </izvorni_sadrzaj>
    <derivirana_varijabla naziv="DomainObject.Predmet.ProtuStrankaListNazivFormated_1">
      <item>KAPA-TOL d.o.o.</item>
    </derivirana_varijabla>
  </DomainObject.Predmet.ProtuStrankaListNazivFormated>
  <DomainObject.Predmet.ProtuStrankaListNazivFormatedOIB>
    <izvorni_sadrzaj>
      <item>KAPA-TOL d.o.o., OIB 29011416566</item>
    </izvorni_sadrzaj>
    <derivirana_varijabla naziv="DomainObject.Predmet.ProtuStrankaListNazivFormatedOIB_1">
      <item>KAPA-TOL d.o.o., OIB 29011416566</item>
    </derivirana_varijabla>
  </DomainObject.Predmet.ProtuStrankaListNazivFormatedOIB>
  <DomainObject.Predmet.OstaliListFormated>
    <izvorni_sadrzaj>
      <item>Toni Nujić punomoćnik sudionika u postupku KAPA-TOL d.o.o.</item>
    </izvorni_sadrzaj>
    <derivirana_varijabla naziv="DomainObject.Predmet.OstaliListFormated_1">
      <item>Toni Nujić punomoćnik sudionika u postupku KAPA-TOL d.o.o.</item>
    </derivirana_varijabla>
  </DomainObject.Predmet.OstaliListFormated>
  <DomainObject.Predmet.OstaliListFormatedOIB>
    <izvorni_sadrzaj>
      <item>Toni Nujić, OIB 65844590482 punomoćnik sudionika u postupku KAPA-TOL d.o.o.</item>
    </izvorni_sadrzaj>
    <derivirana_varijabla naziv="DomainObject.Predmet.OstaliListFormatedOIB_1">
      <item>Toni Nujić, OIB 65844590482 punomoćnik sudionika u postupku KAPA-TOL d.o.o.</item>
    </derivirana_varijabla>
  </DomainObject.Predmet.OstaliListFormatedOIB>
  <DomainObject.Predmet.OstaliListFormatedWithAdress>
    <izvorni_sadrzaj>
      <item>Toni Nujić, Kneza Ljudevita Posavskog 20, 10410 Velika Gorica punomoćnik sudionika u postupku KAPA-TOL d.o.o.</item>
    </izvorni_sadrzaj>
    <derivirana_varijabla naziv="DomainObject.Predmet.OstaliListFormatedWithAdress_1">
      <item>Toni Nujić, Kneza Ljudevita Posavskog 20, 10410 Velika Gorica punomoćnik sudionika u postupku KAPA-TOL d.o.o.</item>
    </derivirana_varijabla>
  </DomainObject.Predmet.OstaliListFormatedWithAdress>
  <DomainObject.Predmet.OstaliListFormatedWithAdressOIB>
    <izvorni_sadrzaj>
      <item>Toni Nujić, OIB 65844590482, Kneza Ljudevita Posavskog 20, 10410 Velika Gorica punomoćnik sudionika u postupku KAPA-TOL d.o.o.</item>
    </izvorni_sadrzaj>
    <derivirana_varijabla naziv="DomainObject.Predmet.OstaliListFormatedWithAdressOIB_1">
      <item>Toni Nujić, OIB 65844590482, Kneza Ljudevita Posavskog 20, 10410 Velika Gorica punomoćnik sudionika u postupku KAPA-TOL d.o.o.</item>
    </derivirana_varijabla>
  </DomainObject.Predmet.OstaliListFormatedWithAdressOIB>
  <DomainObject.Predmet.OstaliListNazivFormated>
    <izvorni_sadrzaj>
      <item>Toni Nujić</item>
    </izvorni_sadrzaj>
    <derivirana_varijabla naziv="DomainObject.Predmet.OstaliListNazivFormated_1">
      <item>Toni Nujić</item>
    </derivirana_varijabla>
  </DomainObject.Predmet.OstaliListNazivFormated>
  <DomainObject.Predmet.OstaliListNazivFormatedOIB>
    <izvorni_sadrzaj>
      <item>Toni Nujić, OIB 65844590482</item>
    </izvorni_sadrzaj>
    <derivirana_varijabla naziv="DomainObject.Predmet.OstaliListNazivFormatedOIB_1">
      <item>Toni Nujić, OIB 65844590482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KAPA-TOL d.o.o.</izvorni_sadrzaj>
    <derivirana_varijabla naziv="DomainObject.Predmet.ProtustrankaIDrugi_1">KAPA-TOL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KAPA-TOL d.o.o., OIB 29011416566, Antuna Mihanovića 13, 10290 Zaprešić</izvorni_sadrzaj>
    <derivirana_varijabla naziv="DomainObject.Predmet.ProtustrankaIDrugiAdressOIB_1">KAPA-TOL d.o.o., OIB 29011416566, Antuna Mihanovića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KAPA-TOL d.o.o.</item>
      <item>Toni Nujić</item>
    </izvorni_sadrzaj>
    <derivirana_varijabla naziv="DomainObject.Predmet.SudioniciListNaziv_1">
      <item>FINA Regionalni centar Zagreb</item>
      <item>KAPA-TOL d.o.o.</item>
      <item>Toni Nujić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KAPA-TOL d.o.o., OIB 29011416566, Antuna Mihanovića 13,10290 Zaprešić</item>
      <item>Toni Nujić, OIB 65844590482, Kneza Ljudevita Posavskog 20,10410 Velika Gorica</item>
    </izvorni_sadrzaj>
    <derivirana_varijabla naziv="DomainObject.Predmet.SudioniciListAdressOIB_1">
      <item>FINA Regionalni centar Zagreb, OIB 85821130368, Trg svibanjskih žrtava 1995. 1,10000 Zagreb</item>
      <item>KAPA-TOL d.o.o., OIB 29011416566, Antuna Mihanovića 13,10290 Zaprešić</item>
      <item>Toni Nujić, OIB 65844590482, Kneza Ljudevita Posavskog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29011416566</item>
      <item>, OIB 65844590482</item>
    </izvorni_sadrzaj>
    <derivirana_varijabla naziv="DomainObject.Predmet.SudioniciListNazivOIB_1">
      <item>, OIB 85821130368</item>
      <item>, OIB 29011416566</item>
      <item>, OIB 65844590482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1330</properties:Characters>
  <properties:Lines>48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2016-01-15T09:31:00Z</cp:lastPrinted>
  <dcterms:modified xmlns:xsi="http://www.w3.org/2001/XMLSchema-instance" xsi:type="dcterms:W3CDTF">2016-01-15T09:31:00Z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