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9d05" w14:paraId="6139d05"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E8339F">
        <w:rPr>
          <w:rFonts w:cs="Times New Roman" w:hAnsi="Times New Roman" w:ascii="Times New Roman"/>
        </w:rPr>
        <w:t>5182</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E8339F" w:rsidR="00971F19" w:rsidRPr="00E8339F">
      <w:pPr>
        <w:ind w:firstLine="720"/>
        <w:jc w:val="both"/>
        <w:rPr>
          <w:rFonts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E8339F" w:rsidRPr="00E8339F">
        <w:rPr>
          <w:rFonts w:hAnsi="Times New Roman" w:ascii="Times New Roman"/>
          <w:color w:val="FF0000"/>
        </w:rPr>
        <w:t xml:space="preserve">MALEŠNICA PROJEKT d.o.o. iz Zagreba, Sarajevska 62, OIB:95834655048, </w:t>
      </w:r>
      <w:r w:rsidR="00E8339F">
        <w:rPr>
          <w:rFonts w:hAnsi="Times New Roman" w:ascii="Times New Roman"/>
        </w:rPr>
        <w:t xml:space="preserve">radi provođenja stečajnog </w:t>
      </w:r>
      <w:r w:rsidR="00646936">
        <w:rPr>
          <w:rFonts w:cs="Times New Roman" w:hAnsi="Times New Roman" w:ascii="Times New Roman"/>
        </w:rPr>
        <w:t xml:space="preserve">postupka, dana </w:t>
      </w:r>
      <w:r w:rsidR="00E8339F">
        <w:rPr>
          <w:rFonts w:cs="Times New Roman" w:hAnsi="Times New Roman" w:ascii="Times New Roman"/>
          <w:color w:val="FF0000"/>
        </w:rPr>
        <w:t>18</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E8339F">
        <w:rPr>
          <w:rFonts w:cs="Times New Roman" w:hAnsi="Times New Roman" w:ascii="Times New Roman"/>
        </w:rPr>
        <w:t xml:space="preserve"> </w:t>
      </w:r>
      <w:r w:rsidR="00E8339F" w:rsidRPr="00E8339F">
        <w:rPr>
          <w:rFonts w:hAnsi="Times New Roman" w:ascii="Times New Roman"/>
          <w:color w:val="FF0000"/>
        </w:rPr>
        <w:t>MALEŠNICA PROJEKT d.o.o. iz Zagreba,</w:t>
      </w:r>
      <w:r w:rsidR="00E8339F">
        <w:rPr>
          <w:rFonts w:hAnsi="Times New Roman" w:ascii="Times New Roman"/>
          <w:color w:val="FF0000"/>
        </w:rPr>
        <w:t xml:space="preserve"> Sarajevska 62, OIB:95834655048</w:t>
      </w:r>
      <w:r w:rsidRPr="00971F19">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4C366E">
        <w:rPr>
          <w:rFonts w:cs="Times New Roman" w:hAnsi="Times New Roman" w:ascii="Times New Roman"/>
          <w:color w:val="FF0000"/>
        </w:rPr>
        <w:t xml:space="preserve">Franc Pliberšek, Slovenija, Vojnik, Cesta talcev 36, OIB </w:t>
      </w:r>
      <w:r w:rsidR="004C366E" w:rsidRPr="004C366E">
        <w:rPr>
          <w:rFonts w:cs="Times New Roman" w:hAnsi="Times New Roman" w:ascii="Times New Roman"/>
          <w:color w:val="FF0000"/>
        </w:rPr>
        <w:t>29770713296</w:t>
      </w:r>
      <w:r w:rsidR="004C366E">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C23FD" w:rsidP="00971F19" w:rsidR="003A1070" w:rsidRPr="006C23FD">
      <w:pPr>
        <w:jc w:val="center"/>
        <w:rPr>
          <w:rFonts w:cs="Times New Roman" w:hAnsi="Times New Roman" w:ascii="Times New Roman"/>
          <w:b/>
          <w:color w:val="FF0000"/>
        </w:rPr>
      </w:pPr>
      <w:r w:rsidRPr="006C23FD">
        <w:rPr>
          <w:rFonts w:cs="Times New Roman" w:hAnsi="Times New Roman" w:ascii="Times New Roman"/>
          <w:b/>
          <w:color w:val="FF0000"/>
        </w:rPr>
        <w:t>30. kolovoza</w:t>
      </w:r>
      <w:r w:rsidR="00CD4DC1" w:rsidRPr="006C23FD">
        <w:rPr>
          <w:rFonts w:cs="Times New Roman" w:hAnsi="Times New Roman" w:ascii="Times New Roman"/>
          <w:b/>
          <w:color w:val="FF0000"/>
        </w:rPr>
        <w:t xml:space="preserve"> 2017.</w:t>
      </w:r>
      <w:r w:rsidR="004C366E">
        <w:rPr>
          <w:rFonts w:cs="Times New Roman" w:hAnsi="Times New Roman" w:ascii="Times New Roman"/>
          <w:b/>
          <w:color w:val="FF0000"/>
        </w:rPr>
        <w:t xml:space="preserve">  u 11</w:t>
      </w:r>
      <w:r w:rsidR="00F66FDC">
        <w:rPr>
          <w:rFonts w:cs="Times New Roman" w:hAnsi="Times New Roman" w:ascii="Times New Roman"/>
          <w:b/>
          <w:color w:val="FF0000"/>
        </w:rPr>
        <w:t>,00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4C366E">
        <w:rPr>
          <w:rFonts w:cs="Times New Roman" w:hAnsi="Times New Roman" w:ascii="Times New Roman"/>
          <w:color w:val="FF0000"/>
        </w:rPr>
        <w:t>18</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321EFA">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321EFA" w:rsidP="002152A3" w:rsidR="00321EFA" w:rsidRPr="00321EFA">
      <w:pPr>
        <w:jc w:val="right"/>
        <w:rPr>
          <w:rFonts w:cs="Times New Roman" w:hAnsi="Times New Roman" w:ascii="Times New Roman"/>
          <w:szCs w:val="20"/>
        </w:rPr>
      </w:pPr>
      <w:r w:rsidRPr="00321EFA">
        <w:rPr>
          <w:rFonts w:cs="Times New Roman" w:hAnsi="Times New Roman" w:ascii="Times New Roman"/>
          <w:szCs w:val="20"/>
        </w:rPr>
        <w:t>za točnost otpravka-ovlašteni službenik</w:t>
      </w:r>
    </w:p>
    <w:p w:rsidRDefault="00321EFA" w:rsidP="002152A3" w:rsidR="00321EFA" w:rsidRPr="00321EFA">
      <w:pPr>
        <w:jc w:val="right"/>
        <w:rPr>
          <w:rFonts w:cs="Times New Roman" w:hAnsi="Times New Roman" w:ascii="Times New Roman"/>
          <w:szCs w:val="20"/>
        </w:rPr>
      </w:pPr>
      <w:r w:rsidRPr="00321EFA">
        <w:rPr>
          <w:rFonts w:cs="Times New Roman" w:hAnsi="Times New Roman" w:ascii="Times New Roman"/>
          <w:szCs w:val="20"/>
        </w:rPr>
        <w:t>Višnja Svečak</w:t>
      </w:r>
    </w:p>
    <w:p w:rsidRDefault="00321EFA" w:rsidP="00971F19" w:rsidR="00321EFA" w:rsidRPr="00971F19">
      <w:pPr>
        <w:jc w:val="both"/>
        <w:rPr>
          <w:rFonts w:cs="Times New Roman" w:hAnsi="Times New Roman" w:ascii="Times New Roman"/>
          <w:sz w:val="20"/>
          <w:szCs w:val="20"/>
        </w:rPr>
      </w:pPr>
    </w:p>
    <w:sectPr w:rsidSect="00D5190F" w:rsidR="00321EFA"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1EFA">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E8339F">
      <w:rPr>
        <w:rFonts w:cs="Times New Roman" w:hAnsi="Times New Roman" w:ascii="Times New Roman"/>
      </w:rPr>
      <w:t>5182</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94702"/>
    <w:rsid w:val="000A5AEC"/>
    <w:rsid w:val="000C7AB7"/>
    <w:rsid w:val="000D10B8"/>
    <w:rsid w:val="000D4B27"/>
    <w:rsid w:val="000E5779"/>
    <w:rsid w:val="0011212C"/>
    <w:rsid w:val="00136955"/>
    <w:rsid w:val="0014066B"/>
    <w:rsid w:val="00191820"/>
    <w:rsid w:val="001B3B65"/>
    <w:rsid w:val="001D2C73"/>
    <w:rsid w:val="00245FC5"/>
    <w:rsid w:val="00260847"/>
    <w:rsid w:val="00310E11"/>
    <w:rsid w:val="00321EFA"/>
    <w:rsid w:val="003262E9"/>
    <w:rsid w:val="0036711B"/>
    <w:rsid w:val="003827FA"/>
    <w:rsid w:val="003910DF"/>
    <w:rsid w:val="003A1070"/>
    <w:rsid w:val="00461343"/>
    <w:rsid w:val="00477623"/>
    <w:rsid w:val="00477883"/>
    <w:rsid w:val="004A5CC8"/>
    <w:rsid w:val="004B2C43"/>
    <w:rsid w:val="004B5057"/>
    <w:rsid w:val="004C366E"/>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F313C"/>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8339F"/>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5702037">
      <w:bodyDiv w:val="true"/>
      <w:marLeft w:val="0"/>
      <w:marRight w:val="0"/>
      <w:marTop w:val="0"/>
      <w:marBottom w:val="0"/>
      <w:divBdr>
        <w:top w:space="0" w:sz="0" w:color="auto" w:val="none"/>
        <w:left w:space="0" w:sz="0" w:color="auto" w:val="none"/>
        <w:bottom w:space="0" w:sz="0" w:color="auto" w:val="none"/>
        <w:right w:space="0" w:sz="0" w:color="auto" w:val="none"/>
      </w:divBdr>
    </w:div>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5182</izvorni_sadrzaj>
    <derivirana_varijabla naziv="DomainObject.Predmet.Broj_1">5182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St-5182/2016</izvorni_sadrzaj>
    <derivirana_varijabla naziv="DomainObject.Predmet.OznakaBroj_1">St-5182/2016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MALEŠNICA PROJEKT d.o.o. zastupanog po punomoćniku Franc Pliberšek</izvorni_sadrzaj>
    <derivirana_varijabla naziv="DomainObject.Predmet.ProtustrankaFormated_1">  MALEŠNICA PROJEKT d.o.o. zastupanog po punomoćniku Franc Pliberšek</derivirana_varijabla>
  </DomainObject.Predmet.ProtustrankaFormated>
  <DomainObject.Predmet.ProtustrankaFormatedOIB>
    <izvorni_sadrzaj>  MALEŠNICA PROJEKT d.o.o., OIB 95834655048 zastupanog po punomoćniku Franc Pliberšek</izvorni_sadrzaj>
    <derivirana_varijabla naziv="DomainObject.Predmet.ProtustrankaFormatedOIB_1">  MALEŠNICA PROJEKT d.o.o., OIB 95834655048 zastupanog po punomoćniku Franc Pliberšek</derivirana_varijabla>
  </DomainObject.Predmet.ProtustrankaFormatedOIB>
  <DomainObject.Predmet.ProtustrankaFormatedWithAdress>
    <izvorni_sadrzaj> MALEŠNICA PROJEKT d.o.o., Sarajevska 62, 10000 Zagreb zastupanog po punomoćniku Franc Pliberšek</izvorni_sadrzaj>
    <derivirana_varijabla naziv="DomainObject.Predmet.ProtustrankaFormatedWithAdress_1"> MALEŠNICA PROJEKT d.o.o., Sarajevska 62, 10000 Zagreb zastupanog po punomoćniku Franc Pliberšek</derivirana_varijabla>
  </DomainObject.Predmet.ProtustrankaFormatedWithAdress>
  <DomainObject.Predmet.ProtustrankaFormatedWithAdressOIB>
    <izvorni_sadrzaj> MALEŠNICA PROJEKT d.o.o., OIB 95834655048, Sarajevska 62, 10000 Zagreb zastupanog po punomoćniku Franc Pliberšek</izvorni_sadrzaj>
    <derivirana_varijabla naziv="DomainObject.Predmet.ProtustrankaFormatedWithAdressOIB_1"> MALEŠNICA PROJEKT d.o.o., OIB 95834655048, Sarajevska 62, 10000 Zagreb zastupanog po punomoćniku Franc Pliberšek</derivirana_varijabla>
  </DomainObject.Predmet.ProtustrankaFormatedWithAdressOIB>
  <DomainObject.Predmet.ProtustrankaWithAdress>
    <izvorni_sadrzaj>MALEŠNICA PROJEKT d.o.o. Sarajevska 62, 10000 Zagreb</izvorni_sadrzaj>
    <derivirana_varijabla naziv="DomainObject.Predmet.ProtustrankaWithAdress_1">MALEŠNICA PROJEKT d.o.o. Sarajevska 62, 10000 Zagreb</derivirana_varijabla>
  </DomainObject.Predmet.ProtustrankaWithAdress>
  <DomainObject.Predmet.ProtustrankaWithAdressOIB>
    <izvorni_sadrzaj>MALEŠNICA PROJEKT d.o.o., OIB 95834655048, Sarajevska 62, 10000 Zagreb</izvorni_sadrzaj>
    <derivirana_varijabla naziv="DomainObject.Predmet.ProtustrankaWithAdressOIB_1">MALEŠNICA PROJEKT d.o.o., OIB 95834655048, Sarajevska 62, 10000 Zagreb</derivirana_varijabla>
  </DomainObject.Predmet.ProtustrankaWithAdressOIB>
  <DomainObject.Predmet.ProtustrankaNazivFormated>
    <izvorni_sadrzaj>MALEŠNICA PROJEKT d.o.o.</izvorni_sadrzaj>
    <derivirana_varijabla naziv="DomainObject.Predmet.ProtustrankaNazivFormated_1">MALEŠNICA PROJEKT d.o.o.</derivirana_varijabla>
  </DomainObject.Predmet.ProtustrankaNazivFormated>
  <DomainObject.Predmet.ProtustrankaNazivFormatedOIB>
    <izvorni_sadrzaj>MALEŠNICA PROJEKT d.o.o., OIB 95834655048</izvorni_sadrzaj>
    <derivirana_varijabla naziv="DomainObject.Predmet.ProtustrankaNazivFormatedOIB_1">MALEŠNICA PROJEKT d.o.o., OIB 95834655048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ABANKA d.d. zastupanog po punomoćniku ODVJETNIČKO DRUŠTVO ANDREIS &amp; PARTNERI d.o.o.</izvorni_sadrzaj>
    <derivirana_varijabla naziv="DomainObject.Predmet.StrankaFormated_1">  ABANKA d.d. zastupanog po punomoćniku ODVJETNIČKO DRUŠTVO ANDREIS &amp; PARTNERI d.o.o.</derivirana_varijabla>
  </DomainObject.Predmet.StrankaFormated>
  <DomainObject.Predmet.StrankaFormatedOIB>
    <izvorni_sadrzaj>  ABANKA d.d., OIB 89346389541 zastupanog po punomoćniku ODVJETNIČKO DRUŠTVO ANDREIS &amp; PARTNERI d.o.o.</izvorni_sadrzaj>
    <derivirana_varijabla naziv="DomainObject.Predmet.StrankaFormatedOIB_1">  ABANKA d.d., OIB 89346389541 zastupanog po punomoćniku ODVJETNIČKO DRUŠTVO ANDREIS &amp; PARTNERI d.o.o.</derivirana_varijabla>
  </DomainObject.Predmet.StrankaFormatedOIB>
  <DomainObject.Predmet.StrankaFormatedWithAdress>
    <izvorni_sadrzaj> ABANKA d.d., Slovenska cesta 58, Ljubljana zastupanog po punomoćniku ODVJETNIČKO DRUŠTVO ANDREIS &amp; PARTNERI d.o.o.</izvorni_sadrzaj>
    <derivirana_varijabla naziv="DomainObject.Predmet.StrankaFormatedWithAdress_1"> ABANKA d.d., Slovenska cesta 58, Ljubljana zastupanog po punomoćniku ODVJETNIČKO DRUŠTVO ANDREIS &amp; PARTNERI d.o.o.</derivirana_varijabla>
  </DomainObject.Predmet.StrankaFormatedWithAdress>
  <DomainObject.Predmet.StrankaFormatedWithAdressOIB>
    <izvorni_sadrzaj> ABANKA d.d., OIB 89346389541, Slovenska cesta 58, Ljubljana zastupanog po punomoćniku ODVJETNIČKO DRUŠTVO ANDREIS &amp; PARTNERI d.o.o.</izvorni_sadrzaj>
    <derivirana_varijabla naziv="DomainObject.Predmet.StrankaFormatedWithAdressOIB_1"> ABANKA d.d., OIB 89346389541, Slovenska cesta 58, Ljubljana zastupanog po punomoćniku ODVJETNIČKO DRUŠTVO ANDREIS &amp; PARTNERI d.o.o.</derivirana_varijabla>
  </DomainObject.Predmet.StrankaFormatedWithAdressOIB>
  <DomainObject.Predmet.StrankaWithAdress>
    <izvorni_sadrzaj>ABANKA d.d. Slovenska cesta 58,Ljubljana</izvorni_sadrzaj>
    <derivirana_varijabla naziv="DomainObject.Predmet.StrankaWithAdress_1">ABANKA d.d. Slovenska cesta 58,Ljubljana</derivirana_varijabla>
  </DomainObject.Predmet.StrankaWithAdress>
  <DomainObject.Predmet.StrankaWithAdressOIB>
    <izvorni_sadrzaj>ABANKA d.d., OIB 89346389541, Slovenska cesta 58,Ljubljana</izvorni_sadrzaj>
    <derivirana_varijabla naziv="DomainObject.Predmet.StrankaWithAdressOIB_1">ABANKA d.d., OIB 89346389541, Slovenska cesta 58,Ljubljana</derivirana_varijabla>
  </DomainObject.Predmet.StrankaWithAdressOIB>
  <DomainObject.Predmet.StrankaNazivFormated>
    <izvorni_sadrzaj>ABANKA d.d.</izvorni_sadrzaj>
    <derivirana_varijabla naziv="DomainObject.Predmet.StrankaNazivFormated_1">ABANKA d.d.</derivirana_varijabla>
  </DomainObject.Predmet.StrankaNazivFormated>
  <DomainObject.Predmet.StrankaNazivFormatedOIB>
    <izvorni_sadrzaj>ABANKA d.d., OIB 89346389541</izvorni_sadrzaj>
    <derivirana_varijabla naziv="DomainObject.Predmet.StrankaNazivFormatedOIB_1">ABANKA d.d., OIB 89346389541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ABANKA d.d. zastupanog po punomoćniku ODVJETNIČKO DRUŠTVO ANDREIS &amp; PARTNERI d.o.o.</item>
    </izvorni_sadrzaj>
    <derivirana_varijabla naziv="DomainObject.Predmet.StrankaListFormated_1">
      <item>ABANKA d.d. zastupanog po punomoćniku ODVJETNIČKO DRUŠTVO ANDREIS &amp; PARTNERI d.o.o.</item>
    </derivirana_varijabla>
  </DomainObject.Predmet.StrankaListFormated>
  <DomainObject.Predmet.StrankaListFormatedOIB>
    <izvorni_sadrzaj>
      <item>ABANKA d.d., OIB 89346389541 zastupanog po punomoćniku ODVJETNIČKO DRUŠTVO ANDREIS &amp; PARTNERI d.o.o.</item>
    </izvorni_sadrzaj>
    <derivirana_varijabla naziv="DomainObject.Predmet.StrankaListFormatedOIB_1">
      <item>ABANKA d.d., OIB 89346389541 zastupanog po punomoćniku ODVJETNIČKO DRUŠTVO ANDREIS &amp; PARTNERI d.o.o.</item>
    </derivirana_varijabla>
  </DomainObject.Predmet.StrankaListFormatedOIB>
  <DomainObject.Predmet.StrankaListFormatedWithAdress>
    <izvorni_sadrzaj>
      <item>ABANKA d.d., Slovenska cesta 58, Ljubljana zastupanog po punomoćniku ODVJETNIČKO DRUŠTVO ANDREIS &amp; PARTNERI d.o.o.</item>
    </izvorni_sadrzaj>
    <derivirana_varijabla naziv="DomainObject.Predmet.StrankaListFormatedWithAdress_1">
      <item>ABANKA d.d., Slovenska cesta 58, Ljubljana zastupanog po punomoćniku ODVJETNIČKO DRUŠTVO ANDREIS &amp; PARTNERI d.o.o.</item>
    </derivirana_varijabla>
  </DomainObject.Predmet.StrankaListFormatedWithAdress>
  <DomainObject.Predmet.StrankaListFormatedWithAdressOIB>
    <izvorni_sadrzaj>
      <item>ABANKA d.d., OIB 89346389541, Slovenska cesta 58, Ljubljana zastupanog po punomoćniku ODVJETNIČKO DRUŠTVO ANDREIS &amp; PARTNERI d.o.o.</item>
    </izvorni_sadrzaj>
    <derivirana_varijabla naziv="DomainObject.Predmet.StrankaListFormatedWithAdressOIB_1">
      <item>ABANKA d.d., OIB 89346389541, Slovenska cesta 58, Ljubljana zastupanog po punomoćniku ODVJETNIČKO DRUŠTVO ANDREIS &amp; PARTNERI d.o.o.</item>
    </derivirana_varijabla>
  </DomainObject.Predmet.StrankaListFormatedWithAdressOIB>
  <DomainObject.Predmet.StrankaListNazivFormated>
    <izvorni_sadrzaj>
      <item>ABANKA d.d.</item>
    </izvorni_sadrzaj>
    <derivirana_varijabla naziv="DomainObject.Predmet.StrankaListNazivFormated_1">
      <item>ABANKA d.d.</item>
    </derivirana_varijabla>
  </DomainObject.Predmet.StrankaListNazivFormated>
  <DomainObject.Predmet.StrankaListNazivFormatedOIB>
    <izvorni_sadrzaj>
      <item>ABANKA d.d., OIB 89346389541</item>
    </izvorni_sadrzaj>
    <derivirana_varijabla naziv="DomainObject.Predmet.StrankaListNazivFormatedOIB_1">
      <item>ABANKA d.d., OIB 89346389541</item>
    </derivirana_varijabla>
  </DomainObject.Predmet.StrankaListNazivFormatedOIB>
  <DomainObject.Predmet.ProtuStrankaListFormated>
    <izvorni_sadrzaj>
      <item>MALEŠNICA PROJEKT d.o.o. zastupanog po punomoćniku Franc Pliberšek</item>
    </izvorni_sadrzaj>
    <derivirana_varijabla naziv="DomainObject.Predmet.ProtuStrankaListFormated_1">
      <item>MALEŠNICA PROJEKT d.o.o. zastupanog po punomoćniku Franc Pliberšek</item>
    </derivirana_varijabla>
  </DomainObject.Predmet.ProtuStrankaListFormated>
  <DomainObject.Predmet.ProtuStrankaListFormatedOIB>
    <izvorni_sadrzaj>
      <item>MALEŠNICA PROJEKT d.o.o., OIB 95834655048 zastupanog po punomoćniku Franc Pliberšek</item>
    </izvorni_sadrzaj>
    <derivirana_varijabla naziv="DomainObject.Predmet.ProtuStrankaListFormatedOIB_1">
      <item>MALEŠNICA PROJEKT d.o.o., OIB 95834655048 zastupanog po punomoćniku Franc Pliberšek</item>
    </derivirana_varijabla>
  </DomainObject.Predmet.ProtuStrankaListFormatedOIB>
  <DomainObject.Predmet.ProtuStrankaListFormatedWithAdress>
    <izvorni_sadrzaj>
      <item>MALEŠNICA PROJEKT d.o.o., Sarajevska 62, 10000 Zagreb zastupanog po punomoćniku Franc Pliberšek</item>
    </izvorni_sadrzaj>
    <derivirana_varijabla naziv="DomainObject.Predmet.ProtuStrankaListFormatedWithAdress_1">
      <item>MALEŠNICA PROJEKT d.o.o., Sarajevska 62, 10000 Zagreb zastupanog po punomoćniku Franc Pliberšek</item>
    </derivirana_varijabla>
  </DomainObject.Predmet.ProtuStrankaListFormatedWithAdress>
  <DomainObject.Predmet.ProtuStrankaListFormatedWithAdressOIB>
    <izvorni_sadrzaj>
      <item>MALEŠNICA PROJEKT d.o.o., OIB 95834655048, Sarajevska 62, 10000 Zagreb zastupanog po punomoćniku Franc Pliberšek</item>
    </izvorni_sadrzaj>
    <derivirana_varijabla naziv="DomainObject.Predmet.ProtuStrankaListFormatedWithAdressOIB_1">
      <item>MALEŠNICA PROJEKT d.o.o., OIB 95834655048, Sarajevska 62, 10000 Zagreb zastupanog po punomoćniku Franc Pliberšek</item>
    </derivirana_varijabla>
  </DomainObject.Predmet.ProtuStrankaListFormatedWithAdressOIB>
  <DomainObject.Predmet.ProtuStrankaListNazivFormated>
    <izvorni_sadrzaj>
      <item>MALEŠNICA PROJEKT d.o.o.</item>
    </izvorni_sadrzaj>
    <derivirana_varijabla naziv="DomainObject.Predmet.ProtuStrankaListNazivFormated_1">
      <item>MALEŠNICA PROJEKT d.o.o.</item>
    </derivirana_varijabla>
  </DomainObject.Predmet.ProtuStrankaListNazivFormated>
  <DomainObject.Predmet.ProtuStrankaListNazivFormatedOIB>
    <izvorni_sadrzaj>
      <item>MALEŠNICA PROJEKT d.o.o., OIB 95834655048</item>
    </izvorni_sadrzaj>
    <derivirana_varijabla naziv="DomainObject.Predmet.ProtuStrankaListNazivFormatedOIB_1">
      <item>MALEŠNICA PROJEKT d.o.o., OIB 95834655048</item>
    </derivirana_varijabla>
  </DomainObject.Predmet.ProtuStrankaListNazivFormatedOIB>
  <DomainObject.Predmet.OstaliListFormated>
    <izvorni_sadrzaj>
      <item>ODVJETNIČKO DRUŠTVO ANDREIS &amp; PARTNERI d.o.o. punomoćnik sudionika u postupku ABANKA d.d.</item>
      <item>Franc Pliberšek punomoćnik sudionika u postupku MALEŠNICA PROJEKT d.o.o.</item>
    </izvorni_sadrzaj>
    <derivirana_varijabla naziv="DomainObject.Predmet.OstaliListFormated_1">
      <item>ODVJETNIČKO DRUŠTVO ANDREIS &amp; PARTNERI d.o.o. punomoćnik sudionika u postupku ABANKA d.d.</item>
      <item>Franc Pliberšek punomoćnik sudionika u postupku MALEŠNICA PROJEKT d.o.o.</item>
    </derivirana_varijabla>
  </DomainObject.Predmet.OstaliListFormated>
  <DomainObject.Predmet.OstaliListFormatedOIB>
    <izvorni_sadrzaj>
      <item>ODVJETNIČKO DRUŠTVO ANDREIS &amp; PARTNERI d.o.o., OIB 83427315907 punomoćnik sudionika u postupku ABANKA d.d.</item>
      <item>Franc Pliberšek, OIB 29770713296 punomoćnik sudionika u postupku MALEŠNICA PROJEKT d.o.o.</item>
    </izvorni_sadrzaj>
    <derivirana_varijabla naziv="DomainObject.Predmet.OstaliListFormatedOIB_1">
      <item>ODVJETNIČKO DRUŠTVO ANDREIS &amp; PARTNERI d.o.o., OIB 83427315907 punomoćnik sudionika u postupku ABANKA d.d.</item>
      <item>Franc Pliberšek, OIB 29770713296 punomoćnik sudionika u postupku MALEŠNICA PROJEKT d.o.o.</item>
    </derivirana_varijabla>
  </DomainObject.Predmet.OstaliListFormatedOIB>
  <DomainObject.Predmet.OstaliListFormatedWithAdress>
    <izvorni_sadrzaj>
      <item>ODVJETNIČKO DRUŠTVO ANDREIS &amp; PARTNERI d.o.o., Pavla Hatza 8, 10000 Zagreb punomoćnik sudionika u postupku ABANKA d.d.</item>
      <item>Franc Pliberšek, Cesta Talcev 36, Vojnik punomoćnik sudionika u postupku MALEŠNICA PROJEKT d.o.o.</item>
    </izvorni_sadrzaj>
    <derivirana_varijabla naziv="DomainObject.Predmet.OstaliListFormatedWithAdress_1">
      <item>ODVJETNIČKO DRUŠTVO ANDREIS &amp; PARTNERI d.o.o., Pavla Hatza 8, 10000 Zagreb punomoćnik sudionika u postupku ABANKA d.d.</item>
      <item>Franc Pliberšek, Cesta Talcev 36, Vojnik punomoćnik sudionika u postupku MALEŠNICA PROJEKT d.o.o.</item>
    </derivirana_varijabla>
  </DomainObject.Predmet.OstaliListFormatedWithAdress>
  <DomainObject.Predmet.OstaliListFormatedWithAdressOIB>
    <izvorni_sadrzaj>
      <item>ODVJETNIČKO DRUŠTVO ANDREIS &amp; PARTNERI d.o.o., OIB 83427315907, Pavla Hatza 8, 10000 Zagreb punomoćnik sudionika u postupku ABANKA d.d.</item>
      <item>Franc Pliberšek, OIB 29770713296, Cesta Talcev 36, Vojnik punomoćnik sudionika u postupku MALEŠNICA PROJEKT d.o.o.</item>
    </izvorni_sadrzaj>
    <derivirana_varijabla naziv="DomainObject.Predmet.OstaliListFormatedWithAdressOIB_1">
      <item>ODVJETNIČKO DRUŠTVO ANDREIS &amp; PARTNERI d.o.o., OIB 83427315907, Pavla Hatza 8, 10000 Zagreb punomoćnik sudionika u postupku ABANKA d.d.</item>
      <item>Franc Pliberšek, OIB 29770713296, Cesta Talcev 36, Vojnik punomoćnik sudionika u postupku MALEŠNICA PROJEKT d.o.o.</item>
    </derivirana_varijabla>
  </DomainObject.Predmet.OstaliListFormatedWithAdressOIB>
  <DomainObject.Predmet.OstaliListNazivFormated>
    <izvorni_sadrzaj>
      <item>ODVJETNIČKO DRUŠTVO ANDREIS &amp; PARTNERI d.o.o.</item>
      <item>Franc Pliberšek</item>
    </izvorni_sadrzaj>
    <derivirana_varijabla naziv="DomainObject.Predmet.OstaliListNazivFormated_1">
      <item>ODVJETNIČKO DRUŠTVO ANDREIS &amp; PARTNERI d.o.o.</item>
      <item>Franc Pliberšek</item>
    </derivirana_varijabla>
  </DomainObject.Predmet.OstaliListNazivFormated>
  <DomainObject.Predmet.OstaliListNazivFormatedOIB>
    <izvorni_sadrzaj>
      <item>ODVJETNIČKO DRUŠTVO ANDREIS &amp; PARTNERI d.o.o., OIB 83427315907</item>
      <item>Franc Pliberšek, OIB 29770713296</item>
    </izvorni_sadrzaj>
    <derivirana_varijabla naziv="DomainObject.Predmet.OstaliListNazivFormatedOIB_1">
      <item>ODVJETNIČKO DRUŠTVO ANDREIS &amp; PARTNERI d.o.o., OIB 83427315907</item>
      <item>Franc Pliberšek, OIB 29770713296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ABANKA d.d.</izvorni_sadrzaj>
    <derivirana_varijabla naziv="DomainObject.Predmet.StrankaIDrugi_1">ABANKA d.d.</derivirana_varijabla>
  </DomainObject.Predmet.StrankaIDrugi>
  <DomainObject.Predmet.ProtustrankaIDrugi>
    <izvorni_sadrzaj>MALEŠNICA PROJEKT d.o.o.</izvorni_sadrzaj>
    <derivirana_varijabla naziv="DomainObject.Predmet.ProtustrankaIDrugi_1">MALEŠNICA PROJEKT d.o.o.</derivirana_varijabla>
  </DomainObject.Predmet.ProtustrankaIDrugi>
  <DomainObject.Predmet.StrankaIDrugiAdressOIB>
    <izvorni_sadrzaj>ABANKA d.d., OIB 89346389541, Slovenska cesta 58, Ljubljana</izvorni_sadrzaj>
    <derivirana_varijabla naziv="DomainObject.Predmet.StrankaIDrugiAdressOIB_1">ABANKA d.d., OIB 89346389541, Slovenska cesta 58, Ljubljana</derivirana_varijabla>
  </DomainObject.Predmet.StrankaIDrugiAdressOIB>
  <DomainObject.Predmet.ProtustrankaIDrugiAdressOIB>
    <izvorni_sadrzaj>MALEŠNICA PROJEKT d.o.o., OIB 95834655048, Sarajevska 62, 10000 Zagreb</izvorni_sadrzaj>
    <derivirana_varijabla naziv="DomainObject.Predmet.ProtustrankaIDrugiAdressOIB_1">MALEŠNICA PROJEKT d.o.o., OIB 95834655048, Sarajevska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MALEŠNICA PROJEKT d.o.o.</item>
      <item>ABANKA d.d.</item>
      <item>ODVJETNIČKO DRUŠTVO ANDREIS &amp; PARTNERI d.o.o.</item>
      <item>Franc Pliberšek</item>
    </izvorni_sadrzaj>
    <derivirana_varijabla naziv="DomainObject.Predmet.SudioniciListNaziv_1">
      <item>MALEŠNICA PROJEKT d.o.o.</item>
      <item>ABANKA d.d.</item>
      <item>ODVJETNIČKO DRUŠTVO ANDREIS &amp; PARTNERI d.o.o.</item>
      <item>Franc Pliberšek</item>
    </derivirana_varijabla>
  </DomainObject.Predmet.SudioniciListNaziv>
  <DomainObject.Predmet.SudioniciListAdressOIB>
    <izvorni_sadrzaj>
      <item>MALEŠNICA PROJEKT d.o.o., OIB 95834655048, Sarajevska 62,10000 Zagreb</item>
      <item>ABANKA d.d., OIB 89346389541, Slovenska cesta 58,Ljubljana</item>
      <item>ODVJETNIČKO DRUŠTVO ANDREIS &amp; PARTNERI d.o.o., OIB 83427315907, Pavla Hatza 8,10000 Zagreb</item>
      <item>Franc Pliberšek, OIB 29770713296, Cesta Talcev 36,Vojnik</item>
    </izvorni_sadrzaj>
    <derivirana_varijabla naziv="DomainObject.Predmet.SudioniciListAdressOIB_1">
      <item>MALEŠNICA PROJEKT d.o.o., OIB 95834655048, Sarajevska 62,10000 Zagreb</item>
      <item>ABANKA d.d., OIB 89346389541, Slovenska cesta 58,Ljubljana</item>
      <item>ODVJETNIČKO DRUŠTVO ANDREIS &amp; PARTNERI d.o.o., OIB 83427315907, Pavla Hatza 8,10000 Zagreb</item>
      <item>Franc Pliberšek, OIB 29770713296, Cesta Talcev 36,Vojnik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95834655048</item>
      <item>, OIB 89346389541</item>
      <item>, OIB 83427315907</item>
      <item>, OIB 29770713296</item>
    </izvorni_sadrzaj>
    <derivirana_varijabla naziv="DomainObject.Predmet.SudioniciListNazivOIB_1">
      <item>, OIB 95834655048</item>
      <item>, OIB 89346389541</item>
      <item>, OIB 83427315907</item>
      <item>, OIB 29770713296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E0641F-98A2-41C2-B41C-2C6351F33E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603</properties:Words>
  <properties:Characters>3237</properties:Characters>
  <properties:Lines>91</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2017-07-18T07:17:00Z</dcterms:created>
  <dc:creator>vmihalincic</dc:creator>
  <cp:lastModifiedBy>Višnja Svečak</cp:lastModifiedBy>
  <cp:lastPrinted>2017-07-18T07:19:00Z</cp:lastPrinted>
  <dcterms:modified xmlns:xsi="http://www.w3.org/2001/XMLSchema-instance" xsi:type="dcterms:W3CDTF">2017-07-18T07:19:00Z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