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3ab3" w14:paraId="ff43ab3" w:rsidRDefault="00DD2365" w:rsidP="00A27295" w:rsidR="004B741D">
      <w:pPr>
        <w:jc w:val="right"/>
        <w15:collapsed w:val="false"/>
      </w:pPr>
      <w:r>
        <w:t>Broj: St-</w:t>
      </w:r>
      <w:r w:rsidR="00F27F6F">
        <w:t>101/18-13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F27F6F">
        <w:t xml:space="preserve">Agencija za osiguranje radničkih tražbina Zagreb, </w:t>
      </w:r>
      <w:proofErr w:type="spellStart"/>
      <w:r w:rsidR="00F27F6F">
        <w:t>Frankopanska</w:t>
      </w:r>
      <w:proofErr w:type="spellEnd"/>
      <w:r w:rsidR="00F27F6F">
        <w:t xml:space="preserve"> 11 </w:t>
      </w:r>
      <w:r w:rsidR="006E35F4">
        <w:t>za otvaranje stečajnog p</w:t>
      </w:r>
      <w:r w:rsidR="009A1E35">
        <w:t xml:space="preserve">ostupka nad dužnikom </w:t>
      </w:r>
      <w:r w:rsidR="00F27F6F" w:rsidRPr="00F27F6F">
        <w:rPr>
          <w:b/>
        </w:rPr>
        <w:t>SIVA 1922 d.o.o. za proizvodnju, trgovinu i usluge, Osijek, Ulica jablanova 23, MBS: 030140485, OIB: 08353487765</w:t>
      </w:r>
      <w:r w:rsidR="0072710A">
        <w:t xml:space="preserve">, </w:t>
      </w:r>
      <w:r w:rsidR="003B4C28">
        <w:t xml:space="preserve">dana </w:t>
      </w:r>
      <w:r w:rsidR="00F27F6F">
        <w:t>13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27F6F">
        <w:t xml:space="preserve">Dalibor </w:t>
      </w:r>
      <w:proofErr w:type="spellStart"/>
      <w:r w:rsidR="00F27F6F">
        <w:t>Bačelić</w:t>
      </w:r>
      <w:proofErr w:type="spellEnd"/>
      <w:r w:rsidR="00F27F6F">
        <w:t>, Osijek, Delnička ulica 2, OIB: 95844485212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F27F6F">
        <w:rPr>
          <w:b/>
        </w:rPr>
        <w:t>101-18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27F6F" w:rsidRPr="00F27F6F">
        <w:rPr>
          <w:b/>
        </w:rPr>
        <w:t>SIVA 1922 d.o.o. za proizvodnju, trgovinu i usluge, Osijek, Ulica jablanova 23, MBS: 030140485, OIB: 08353487765</w:t>
      </w:r>
      <w:r w:rsidR="00F27F6F">
        <w:rPr>
          <w:b/>
        </w:rPr>
        <w:t xml:space="preserve">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F27F6F">
        <w:rPr>
          <w:b/>
        </w:rPr>
        <w:t>101</w:t>
      </w:r>
      <w:r w:rsidR="00E16539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27F6F">
        <w:t xml:space="preserve">Dalibor </w:t>
      </w:r>
      <w:proofErr w:type="spellStart"/>
      <w:r w:rsidR="00F27F6F">
        <w:t>Bačelić</w:t>
      </w:r>
      <w:proofErr w:type="spellEnd"/>
      <w:r w:rsidR="00F27F6F">
        <w:t xml:space="preserve">, Osijek, Delnička ulica 2, OIB: 95844485212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27F6F">
        <w:t xml:space="preserve">Dalibor </w:t>
      </w:r>
      <w:proofErr w:type="spellStart"/>
      <w:r w:rsidR="00F27F6F">
        <w:t>Bačelić</w:t>
      </w:r>
      <w:proofErr w:type="spellEnd"/>
      <w:r w:rsidR="00F27F6F">
        <w:t>, Osijek, Delnička ulica 2, OIB: 95844485212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A55821" w:rsidR="00A55821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F27F6F">
        <w:t xml:space="preserve">Dalibor </w:t>
      </w:r>
      <w:proofErr w:type="spellStart"/>
      <w:r w:rsidR="00F27F6F">
        <w:t>Bačelić</w:t>
      </w:r>
      <w:proofErr w:type="spellEnd"/>
      <w:r w:rsidR="00F27F6F">
        <w:t xml:space="preserve">, Osijek, Delnička ulica 2, OIB: 95844485212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A55821" w:rsidP="00A55821" w:rsidR="00A55821">
      <w:pPr>
        <w:ind w:firstLine="720"/>
        <w:jc w:val="both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85153E" w:rsidP="00F27F6F" w:rsidR="0085153E"/>
    <w:p w:rsidRDefault="00F27F6F" w:rsidP="00F27F6F" w:rsidR="00F27F6F">
      <w:pPr>
        <w:jc w:val="right"/>
      </w:pPr>
      <w:r>
        <w:t>Broj: St-101/18-13</w:t>
      </w:r>
    </w:p>
    <w:p w:rsidRDefault="002A6867" w:rsidP="00A55821" w:rsidR="002A6867">
      <w:pPr>
        <w:ind w:firstLine="720"/>
        <w:jc w:val="both"/>
      </w:pPr>
    </w:p>
    <w:p w:rsidRDefault="002A6867" w:rsidP="00A55821" w:rsidR="002A6867">
      <w:pPr>
        <w:ind w:firstLine="720"/>
        <w:jc w:val="both"/>
      </w:pP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27F6F">
        <w:t>13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27F6F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27F6F">
        <w:t xml:space="preserve">Dalibor </w:t>
      </w:r>
      <w:proofErr w:type="spellStart"/>
      <w:r w:rsidR="00F27F6F">
        <w:t>Bačelić</w:t>
      </w:r>
      <w:proofErr w:type="spellEnd"/>
      <w:r w:rsidR="00F27F6F">
        <w:t xml:space="preserve">, Osijek, Delnička ulica 2, OIB: 95844485212 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F27F6F">
        <w:t>4.4.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F17" w:rsidR="00252F17">
      <w:r>
        <w:separator/>
      </w:r>
    </w:p>
  </w:endnote>
  <w:endnote w:id="0" w:type="continuationSeparator">
    <w:p w:rsidRDefault="00252F17" w:rsidR="0025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F17" w:rsidR="00252F17">
      <w:r>
        <w:separator/>
      </w:r>
    </w:p>
  </w:footnote>
  <w:footnote w:id="0" w:type="continuationSeparator">
    <w:p w:rsidRDefault="00252F17" w:rsidR="00252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2F7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2F17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2F7D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2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2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2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2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SIVA 1922 d.o.o. za proizvodnju, trgovinu i usluge</izvorni_sadrzaj>
    <derivirana_varijabla naziv="DomainObject.Predmet.ProtustrankaFormated_1">  SIVA 1922 d.o.o. za proizvodnju, trgovinu i usluge</derivirana_varijabla>
  </DomainObject.Predmet.ProtustrankaFormated>
  <DomainObject.Predmet.ProtustrankaFormatedOIB>
    <izvorni_sadrzaj>  SIVA 1922 d.o.o. za proizvodnju, trgovinu i usluge, OIB 08353487765</izvorni_sadrzaj>
    <derivirana_varijabla naziv="DomainObject.Predmet.ProtustrankaFormatedOIB_1">  SIVA 1922 d.o.o. za proizvodnju, trgovinu i usluge, OIB 08353487765</derivirana_varijabla>
  </DomainObject.Predmet.ProtustrankaFormatedOIB>
  <DomainObject.Predmet.ProtustrankaFormatedWithAdress>
    <izvorni_sadrzaj> SIVA 1922 d.o.o. za proizvodnju, trgovinu i usluge, Ulica jablanova 23, 31000 Osijek</izvorni_sadrzaj>
    <derivirana_varijabla naziv="DomainObject.Predmet.ProtustrankaFormatedWithAdress_1"> SIVA 1922 d.o.o. za proizvodnju, trgovinu i usluge, Ulica jablanova 23, 31000 Osijek</derivirana_varijabla>
  </DomainObject.Predmet.ProtustrankaFormatedWithAdress>
  <DomainObject.Predmet.ProtustrankaFormatedWithAdressOIB>
    <izvorni_sadrzaj> SIVA 1922 d.o.o. za proizvodnju, trgovinu i usluge, OIB 08353487765, Ulica jablanova 23, 31000 Osijek</izvorni_sadrzaj>
    <derivirana_varijabla naziv="DomainObject.Predmet.ProtustrankaFormatedWithAdressOIB_1"> SIVA 1922 d.o.o. za proizvodnju, trgovinu i usluge, OIB 08353487765, Ulica jablanova 23, 31000 Osijek</derivirana_varijabla>
  </DomainObject.Predmet.ProtustrankaFormatedWithAdressOIB>
  <DomainObject.Predmet.ProtustrankaWithAdress>
    <izvorni_sadrzaj>SIVA 1922 d.o.o. za proizvodnju, trgovinu i usluge Ulica jablanova 23, 31000 Osijek</izvorni_sadrzaj>
    <derivirana_varijabla naziv="DomainObject.Predmet.ProtustrankaWithAdress_1">SIVA 1922 d.o.o. za proizvodnju, trgovinu i usluge Ulica jablanova 23, 31000 Osijek</derivirana_varijabla>
  </DomainObject.Predmet.ProtustrankaWithAdress>
  <DomainObject.Predmet.ProtustrankaWithAdressOIB>
    <izvorni_sadrzaj>SIVA 1922 d.o.o. za proizvodnju, trgovinu i usluge, OIB 08353487765, Ulica jablanova 23, 31000 Osijek</izvorni_sadrzaj>
    <derivirana_varijabla naziv="DomainObject.Predmet.ProtustrankaWithAdressOIB_1">SIVA 1922 d.o.o. za proizvodnju, trgovinu i usluge, OIB 08353487765, Ulica jablanova 23, 31000 Osijek</derivirana_varijabla>
  </DomainObject.Predmet.ProtustrankaWithAdressOIB>
  <DomainObject.Predmet.ProtustrankaNazivFormated>
    <izvorni_sadrzaj>SIVA 1922 d.o.o. za proizvodnju, trgovinu i usluge</izvorni_sadrzaj>
    <derivirana_varijabla naziv="DomainObject.Predmet.ProtustrankaNazivFormated_1">SIVA 1922 d.o.o. za proizvodnju, trgovinu i usluge</derivirana_varijabla>
  </DomainObject.Predmet.ProtustrankaNazivFormated>
  <DomainObject.Predmet.ProtustrankaNazivFormatedOIB>
    <izvorni_sadrzaj>SIVA 1922 d.o.o. za proizvodnju, trgovinu i usluge, OIB 08353487765</izvorni_sadrzaj>
    <derivirana_varijabla naziv="DomainObject.Predmet.ProtustrankaNazivFormatedOIB_1">SIVA 1922 d.o.o. za proizvodnju, trgovinu i usluge, OIB 08353487765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SIVA 1922 d.o.o. za proizvodnju, trgovinu i usluge</item>
    </izvorni_sadrzaj>
    <derivirana_varijabla naziv="DomainObject.Predmet.ProtuStrankaListFormated_1">
      <item>SIVA 1922 d.o.o. za proizvodnju, trgovinu i usluge</item>
    </derivirana_varijabla>
  </DomainObject.Predmet.ProtuStrankaListFormated>
  <DomainObject.Predmet.ProtuStrankaListFormatedOIB>
    <izvorni_sadrzaj>
      <item>SIVA 1922 d.o.o. za proizvodnju, trgovinu i usluge, OIB 08353487765</item>
    </izvorni_sadrzaj>
    <derivirana_varijabla naziv="DomainObject.Predmet.ProtuStrankaListFormatedOIB_1">
      <item>SIVA 1922 d.o.o. za proizvodnju, trgovinu i usluge, OIB 08353487765</item>
    </derivirana_varijabla>
  </DomainObject.Predmet.ProtuStrankaListFormatedOIB>
  <DomainObject.Predmet.ProtuStrankaListFormatedWithAdress>
    <izvorni_sadrzaj>
      <item>SIVA 1922 d.o.o. za proizvodnju, trgovinu i usluge, Ulica jablanova 23, 31000 Osijek</item>
    </izvorni_sadrzaj>
    <derivirana_varijabla naziv="DomainObject.Predmet.ProtuStrankaListFormatedWithAdress_1">
      <item>SIVA 1922 d.o.o. za proizvodnju, trgovinu i usluge, Ulica jablanova 23, 31000 Osijek</item>
    </derivirana_varijabla>
  </DomainObject.Predmet.ProtuStrankaListFormatedWithAdress>
  <DomainObject.Predmet.ProtuStrankaListFormatedWithAdressOIB>
    <izvorni_sadrzaj>
      <item>SIVA 1922 d.o.o. za proizvodnju, trgovinu i usluge, OIB 08353487765, Ulica jablanova 23, 31000 Osijek</item>
    </izvorni_sadrzaj>
    <derivirana_varijabla naziv="DomainObject.Predmet.ProtuStrankaListFormatedWithAdressOIB_1">
      <item>SIVA 1922 d.o.o. za proizvodnju, trgovinu i usluge, OIB 08353487765, Ulica jablanova 23, 31000 Osijek</item>
    </derivirana_varijabla>
  </DomainObject.Predmet.ProtuStrankaListFormatedWithAdressOIB>
  <DomainObject.Predmet.ProtuStrankaListNazivFormated>
    <izvorni_sadrzaj>
      <item>SIVA 1922 d.o.o. za proizvodnju, trgovinu i usluge</item>
    </izvorni_sadrzaj>
    <derivirana_varijabla naziv="DomainObject.Predmet.ProtuStrankaListNazivFormated_1">
      <item>SIVA 1922 d.o.o. za proizvodnju, trgovinu i usluge</item>
    </derivirana_varijabla>
  </DomainObject.Predmet.ProtuStrankaListNazivFormated>
  <DomainObject.Predmet.ProtuStrankaListNazivFormatedOIB>
    <izvorni_sadrzaj>
      <item>SIVA 1922 d.o.o. za proizvodnju, trgovinu i usluge, OIB 08353487765</item>
    </izvorni_sadrzaj>
    <derivirana_varijabla naziv="DomainObject.Predmet.ProtuStrankaListNazivFormatedOIB_1">
      <item>SIVA 1922 d.o.o. za proizvodnju, trgovinu i usluge, OIB 08353487765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SIVA 1922 d.o.o. za proizvodnju, trgovinu i usluge</izvorni_sadrzaj>
    <derivirana_varijabla naziv="DomainObject.Predmet.ProtustrankaIDrugi_1">SIVA 1922 d.o.o.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SIVA 1922 d.o.o. za proizvodnju, trgovinu i usluge, OIB 08353487765, Ulica jablanova 23, 31000 Osijek</izvorni_sadrzaj>
    <derivirana_varijabla naziv="DomainObject.Predmet.ProtustrankaIDrugiAdressOIB_1">SIVA 1922 d.o.o. za proizvodnju, trgovinu i usluge, OIB 08353487765,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SIVA 1922 d.o.o. za proizvodnju, trgovinu i usluge</item>
      <item>Agencija za osiguranje radničkih tražbina</item>
    </izvorni_sadrzaj>
    <derivirana_varijabla naziv="DomainObject.Predmet.SudioniciListNaziv_1">
      <item>SIVA 1922 d.o.o. za proizvodnju, trgovinu i usluge</item>
      <item>Agencija za osiguranje radničkih tražbina</item>
    </derivirana_varijabla>
  </DomainObject.Predmet.SudioniciListNaziv>
  <DomainObject.Predmet.SudioniciListAdressOIB>
    <izvorni_sadrzaj>
      <item>SIVA 1922 d.o.o. za proizvodnju, trgovinu i usluge, OIB 08353487765, Ulica jablanova 23,31000 Osijek</item>
      <item>Agencija za osiguranje radničkih tražbina, OIB 04323472109, Frankopanska 11,10000 Zagreb</item>
    </izvorni_sadrzaj>
    <derivirana_varijabla naziv="DomainObject.Predmet.SudioniciListAdressOIB_1">
      <item>SIVA 1922 d.o.o. za proizvodnju, trgovinu i usluge, OIB 08353487765, Ulica jablanova 23,31000 Osijek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08353487765</item>
      <item>, OIB 04323472109</item>
    </izvorni_sadrzaj>
    <derivirana_varijabla naziv="DomainObject.Predmet.SudioniciListNazivOIB_1">
      <item>, OIB 08353487765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9BABC-D020-462B-96C4-39C05F08D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2442</properties:Characters>
  <properties:Lines>125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2018-01-23T13:26:00Z</dcterms:created>
  <dc:creator>hermanj</dc:creator>
  <cp:lastModifiedBy>Danijela Sekulić</cp:lastModifiedBy>
  <cp:lastPrinted>2018-02-13T09:08:00Z</cp:lastPrinted>
  <dcterms:modified xmlns:xsi="http://www.w3.org/2001/XMLSchema-instance" xsi:type="dcterms:W3CDTF">2018-02-13T09:10:00Z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