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249f5" w14:paraId="37249f5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377623">
        <w:t>72</w:t>
      </w:r>
      <w:r w:rsidR="001A2481" w:rsidRPr="000351DA">
        <w:t>/1</w:t>
      </w:r>
      <w:r w:rsidR="0068218C">
        <w:t>6</w:t>
      </w:r>
      <w:r w:rsidR="0024291D">
        <w:t>-</w:t>
      </w:r>
      <w:r w:rsidR="003918D3">
        <w:t>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CA588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1086F">
      <w:r w:rsidRPr="00AC26FF">
        <w:t xml:space="preserve">Predmet: </w:t>
      </w:r>
      <w:r w:rsidR="00377623">
        <w:t>NEMUS j.d.o.o., Preko, Don Ive Prodana 1, Preko, OIB: 22298746765</w:t>
      </w:r>
    </w:p>
    <w:p w:rsidRDefault="00DA1786" w:rsidP="00AC26FF" w:rsidR="00DA1786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377623">
        <w:t>NEMUS j.d.o.o., Preko, Don Ive Prodana 1, Preko, OIB: 22298746765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D85AD9">
        <w:t>28. veljače</w:t>
      </w:r>
      <w:r w:rsidR="00BC0957">
        <w:t xml:space="preserve">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DF08BF" w:rsidP="00F818D8" w:rsidR="00B21176">
      <w:pPr>
        <w:jc w:val="right"/>
      </w:pPr>
      <w:r>
        <w:t>Sutkinja</w:t>
      </w:r>
    </w:p>
    <w:p w:rsidRDefault="0054170C" w:rsidP="00F818D8" w:rsidR="00B2117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CA5880">
        <w:t>Zadar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6008F"/>
    <w:rsid w:val="001608D4"/>
    <w:rsid w:val="001713D2"/>
    <w:rsid w:val="00173771"/>
    <w:rsid w:val="0019019B"/>
    <w:rsid w:val="0019118F"/>
    <w:rsid w:val="001A2481"/>
    <w:rsid w:val="001B2FDA"/>
    <w:rsid w:val="001C3DA0"/>
    <w:rsid w:val="002043A2"/>
    <w:rsid w:val="00237CCD"/>
    <w:rsid w:val="00241CA1"/>
    <w:rsid w:val="0024291D"/>
    <w:rsid w:val="002570FB"/>
    <w:rsid w:val="002614D8"/>
    <w:rsid w:val="002658E8"/>
    <w:rsid w:val="002D584F"/>
    <w:rsid w:val="00316E90"/>
    <w:rsid w:val="0033573C"/>
    <w:rsid w:val="0035386F"/>
    <w:rsid w:val="00377623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66691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72609"/>
    <w:rsid w:val="00972DB2"/>
    <w:rsid w:val="00974B89"/>
    <w:rsid w:val="009A5115"/>
    <w:rsid w:val="009C781D"/>
    <w:rsid w:val="009E1A16"/>
    <w:rsid w:val="009E26BB"/>
    <w:rsid w:val="009E5D0F"/>
    <w:rsid w:val="009E6458"/>
    <w:rsid w:val="009F4EA6"/>
    <w:rsid w:val="00A066D0"/>
    <w:rsid w:val="00A071B8"/>
    <w:rsid w:val="00A1086F"/>
    <w:rsid w:val="00A2201A"/>
    <w:rsid w:val="00A241EB"/>
    <w:rsid w:val="00A655C4"/>
    <w:rsid w:val="00AB7880"/>
    <w:rsid w:val="00AC26FF"/>
    <w:rsid w:val="00AF1854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0957"/>
    <w:rsid w:val="00BC7F0D"/>
    <w:rsid w:val="00BD5646"/>
    <w:rsid w:val="00BE2D4C"/>
    <w:rsid w:val="00BE7525"/>
    <w:rsid w:val="00BF1427"/>
    <w:rsid w:val="00BF3DDD"/>
    <w:rsid w:val="00C25BFB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85AD9"/>
    <w:rsid w:val="00DA1786"/>
    <w:rsid w:val="00DA249B"/>
    <w:rsid w:val="00DB692C"/>
    <w:rsid w:val="00DB704B"/>
    <w:rsid w:val="00DC05F2"/>
    <w:rsid w:val="00DC23F5"/>
    <w:rsid w:val="00DC5BAC"/>
    <w:rsid w:val="00DE78C2"/>
    <w:rsid w:val="00DF08BF"/>
    <w:rsid w:val="00DF3513"/>
    <w:rsid w:val="00E040EE"/>
    <w:rsid w:val="00E42797"/>
    <w:rsid w:val="00E450BA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C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CA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CA1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CA1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CA1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C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CA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CA1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CA1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CA1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St-72/2016</izvorni_sadrzaj>
    <derivirana_varijabla naziv="DomainObject.Predmet.OznakaBroj_1">St-72/2016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NEMUS j.d.o.o. za trgovinu i graditeljstvo</izvorni_sadrzaj>
    <derivirana_varijabla naziv="DomainObject.Predmet.ProtustrankaFormated_1">  NEMUS j.d.o.o. za trgovinu i graditeljstvo</derivirana_varijabla>
  </DomainObject.Predmet.ProtustrankaFormated>
  <DomainObject.Predmet.ProtustrankaFormatedOIB>
    <izvorni_sadrzaj>  NEMUS j.d.o.o. za trgovinu i graditeljstvo, OIB 22298746765</izvorni_sadrzaj>
    <derivirana_varijabla naziv="DomainObject.Predmet.ProtustrankaFormatedOIB_1">  NEMUS j.d.o.o. za trgovinu i graditeljstvo, OIB 22298746765</derivirana_varijabla>
  </DomainObject.Predmet.ProtustrankaFormatedOIB>
  <DomainObject.Predmet.ProtustrankaFormatedWithAdress>
    <izvorni_sadrzaj> NEMUS j.d.o.o. za trgovinu i graditeljstvo, Don Ive Prodana 1, 23273 Preko</izvorni_sadrzaj>
    <derivirana_varijabla naziv="DomainObject.Predmet.ProtustrankaFormatedWithAdress_1"> NEMUS j.d.o.o. za trgovinu i graditeljstvo, Don Ive Prodana 1, 23273 Preko</derivirana_varijabla>
  </DomainObject.Predmet.ProtustrankaFormatedWithAdress>
  <DomainObject.Predmet.ProtustrankaFormatedWithAdressOIB>
    <izvorni_sadrzaj> NEMUS j.d.o.o. za trgovinu i graditeljstvo, OIB 22298746765, Don Ive Prodana 1, 23273 Preko</izvorni_sadrzaj>
    <derivirana_varijabla naziv="DomainObject.Predmet.ProtustrankaFormatedWithAdressOIB_1"> NEMUS j.d.o.o. za trgovinu i graditeljstvo, OIB 22298746765, Don Ive Prodana 1, 23273 Preko</derivirana_varijabla>
  </DomainObject.Predmet.ProtustrankaFormatedWithAdressOIB>
  <DomainObject.Predmet.ProtustrankaWithAdress>
    <izvorni_sadrzaj>NEMUS j.d.o.o. za trgovinu i graditeljstvo Don Ive Prodana 1, 23273 Preko</izvorni_sadrzaj>
    <derivirana_varijabla naziv="DomainObject.Predmet.ProtustrankaWithAdress_1">NEMUS j.d.o.o. za trgovinu i graditeljstvo Don Ive Prodana 1, 23273 Preko</derivirana_varijabla>
  </DomainObject.Predmet.ProtustrankaWithAdress>
  <DomainObject.Predmet.ProtustrankaWithAdressOIB>
    <izvorni_sadrzaj>NEMUS j.d.o.o. za trgovinu i graditeljstvo, OIB 22298746765, Don Ive Prodana 1, 23273 Preko</izvorni_sadrzaj>
    <derivirana_varijabla naziv="DomainObject.Predmet.ProtustrankaWithAdressOIB_1">NEMUS j.d.o.o. za trgovinu i graditeljstvo, OIB 22298746765, Don Ive Prodana 1, 23273 Preko</derivirana_varijabla>
  </DomainObject.Predmet.ProtustrankaWithAdressOIB>
  <DomainObject.Predmet.ProtustrankaNazivFormated>
    <izvorni_sadrzaj>NEMUS j.d.o.o. za trgovinu i graditeljstvo</izvorni_sadrzaj>
    <derivirana_varijabla naziv="DomainObject.Predmet.ProtustrankaNazivFormated_1">NEMUS j.d.o.o. za trgovinu i graditeljstvo</derivirana_varijabla>
  </DomainObject.Predmet.ProtustrankaNazivFormated>
  <DomainObject.Predmet.ProtustrankaNazivFormatedOIB>
    <izvorni_sadrzaj>NEMUS j.d.o.o. za trgovinu i graditeljstvo, OIB 22298746765</izvorni_sadrzaj>
    <derivirana_varijabla naziv="DomainObject.Predmet.ProtustrankaNazivFormatedOIB_1">NEMUS j.d.o.o. za trgovinu i graditeljstvo, OIB 22298746765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37960.98</izvorni_sadrzaj>
    <derivirana_varijabla naziv="DomainObject.Predmet.TrenutnaVrijednost_1">37960.98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NEMUS j.d.o.o. za trgovinu i graditeljstvo</item>
    </izvorni_sadrzaj>
    <derivirana_varijabla naziv="DomainObject.Predmet.ProtuStrankaListFormated_1">
      <item>NEMUS j.d.o.o. za trgovinu i graditeljstvo</item>
    </derivirana_varijabla>
  </DomainObject.Predmet.ProtuStrankaListFormated>
  <DomainObject.Predmet.ProtuStrankaListFormatedOIB>
    <izvorni_sadrzaj>
      <item>NEMUS j.d.o.o. za trgovinu i graditeljstvo, OIB 22298746765</item>
    </izvorni_sadrzaj>
    <derivirana_varijabla naziv="DomainObject.Predmet.ProtuStrankaListFormatedOIB_1">
      <item>NEMUS j.d.o.o. za trgovinu i graditeljstvo, OIB 22298746765</item>
    </derivirana_varijabla>
  </DomainObject.Predmet.ProtuStrankaListFormatedOIB>
  <DomainObject.Predmet.ProtuStrankaListFormatedWithAdress>
    <izvorni_sadrzaj>
      <item>NEMUS j.d.o.o. za trgovinu i graditeljstvo, Don Ive Prodana 1, 23273 Preko</item>
    </izvorni_sadrzaj>
    <derivirana_varijabla naziv="DomainObject.Predmet.ProtuStrankaListFormatedWithAdress_1">
      <item>NEMUS j.d.o.o. za trgovinu i graditeljstvo, Don Ive Prodana 1, 23273 Preko</item>
    </derivirana_varijabla>
  </DomainObject.Predmet.ProtuStrankaListFormatedWithAdress>
  <DomainObject.Predmet.ProtuStrankaListFormatedWithAdressOIB>
    <izvorni_sadrzaj>
      <item>NEMUS j.d.o.o. za trgovinu i graditeljstvo, OIB 22298746765, Don Ive Prodana 1, 23273 Preko</item>
    </izvorni_sadrzaj>
    <derivirana_varijabla naziv="DomainObject.Predmet.ProtuStrankaListFormatedWithAdressOIB_1">
      <item>NEMUS j.d.o.o. za trgovinu i graditeljstvo, OIB 22298746765, Don Ive Prodana 1, 23273 Preko</item>
    </derivirana_varijabla>
  </DomainObject.Predmet.ProtuStrankaListFormatedWithAdressOIB>
  <DomainObject.Predmet.ProtuStrankaListNazivFormated>
    <izvorni_sadrzaj>
      <item>NEMUS j.d.o.o. za trgovinu i graditeljstvo</item>
    </izvorni_sadrzaj>
    <derivirana_varijabla naziv="DomainObject.Predmet.ProtuStrankaListNazivFormated_1">
      <item>NEMUS j.d.o.o. za trgovinu i graditeljstvo</item>
    </derivirana_varijabla>
  </DomainObject.Predmet.ProtuStrankaListNazivFormated>
  <DomainObject.Predmet.ProtuStrankaListNazivFormatedOIB>
    <izvorni_sadrzaj>
      <item>NEMUS j.d.o.o. za trgovinu i graditeljstvo, OIB 22298746765</item>
    </izvorni_sadrzaj>
    <derivirana_varijabla naziv="DomainObject.Predmet.ProtuStrankaListNazivFormatedOIB_1">
      <item>NEMUS j.d.o.o. za trgovinu i graditeljstvo, OIB 22298746765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NEMUS j.d.o.o. za trgovinu i graditeljstvo</izvorni_sadrzaj>
    <derivirana_varijabla naziv="DomainObject.Predmet.ProtustrankaIDrugi_1">NEMUS j.d.o.o. za trgovinu i graditeljstvo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NEMUS j.d.o.o. za trgovinu i graditeljstvo, OIB 22298746765, Don Ive Prodana 1, 23273 Preko</izvorni_sadrzaj>
    <derivirana_varijabla naziv="DomainObject.Predmet.ProtustrankaIDrugiAdressOIB_1">NEMUS j.d.o.o. za trgovinu i graditeljstvo, OIB 22298746765, Don Ive Prodana 1,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NEMUS j.d.o.o. za trgovinu i graditeljstvo</item>
    </izvorni_sadrzaj>
    <derivirana_varijabla naziv="DomainObject.Predmet.SudioniciListNaziv_1">
      <item>Financijska agencija</item>
      <item>NEMUS j.d.o.o. za trgovinu i graditeljstvo</item>
    </derivirana_varijabla>
  </DomainObject.Predmet.SudioniciListNaziv>
  <DomainObject.Predmet.SudioniciListAdressOIB>
    <izvorni_sadrzaj>
      <item>Financijska agencija, OIB 85821130368, Ivana Danila 4,23000 Zadar</item>
      <item>NEMUS j.d.o.o. za trgovinu i graditeljstvo, OIB 22298746765, Don Ive Prodana 1,23273 Preko</item>
    </izvorni_sadrzaj>
    <derivirana_varijabla naziv="DomainObject.Predmet.SudioniciListAdressOIB_1">
      <item>Financijska agencija, OIB 85821130368, Ivana Danila 4,23000 Zadar</item>
      <item>NEMUS j.d.o.o. za trgovinu i graditeljstvo, OIB 22298746765, Don Ive Prodana 1,23273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22298746765</item>
    </izvorni_sadrzaj>
    <derivirana_varijabla naziv="DomainObject.Predmet.SudioniciListNazivOIB_1">
      <item>, OIB 85821130368</item>
      <item>, OIB 22298746765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85</properties:Words>
  <properties:Characters>462</properties:Characters>
  <properties:Lines>35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2016-12-13T08:28:00Z</dcterms:created>
  <dc:creator>Administrator</dc:creator>
  <cp:lastModifiedBy>Nena Mužanović</cp:lastModifiedBy>
  <cp:lastPrinted>2016-12-12T09:51:00Z</cp:lastPrinted>
  <dcterms:modified xmlns:xsi="http://www.w3.org/2001/XMLSchema-instance" xsi:type="dcterms:W3CDTF">2017-02-28T09:52:00Z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