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b1afd97" w14:textId="b1afd97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18</w:t>
      </w:r>
      <w:r w:rsidR="000D44FB">
        <w:t>32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0D44FB">
        <w:t>KVATKOM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0D44FB">
        <w:t>97561062006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0D44FB">
        <w:t>Kuhačeva 3</w:t>
      </w:r>
      <w:r w:rsidR="002E11C4">
        <w:t>,</w:t>
      </w:r>
      <w:r w:rsidR="009A4075">
        <w:t xml:space="preserve"> dana </w:t>
      </w:r>
      <w:r w:rsidR="00F26D2F">
        <w:t>1</w:t>
      </w:r>
      <w:r w:rsidR="00427B0B">
        <w:t>7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BA0FC4">
        <w:t>KVATKOM d.o.o., OIB:</w:t>
      </w:r>
      <w:r w:rsidRPr="00F11641" w:rsidR="00BA0FC4">
        <w:t xml:space="preserve"> </w:t>
      </w:r>
      <w:r w:rsidR="00BA0FC4">
        <w:t>97561062006,</w:t>
      </w:r>
      <w:r w:rsidRPr="00A73E55" w:rsidR="00BA0FC4">
        <w:t xml:space="preserve"> </w:t>
      </w:r>
      <w:r w:rsidR="00BA0FC4">
        <w:t xml:space="preserve">iz Zagreba, Kuhačeva 3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3F1A53">
        <w:t>KVATKOM d.o.o., OIB:</w:t>
      </w:r>
      <w:r w:rsidRPr="00F11641" w:rsidR="003F1A53">
        <w:t xml:space="preserve"> </w:t>
      </w:r>
      <w:r w:rsidR="003F1A53">
        <w:t>97561062006,</w:t>
      </w:r>
      <w:r w:rsidRPr="00A73E55" w:rsidR="003F1A53">
        <w:t xml:space="preserve"> </w:t>
      </w:r>
      <w:r w:rsidR="003F1A53">
        <w:t>iz Zagreba, Kuhačeva 3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</w:t>
      </w:r>
      <w:r w:rsidR="00427B0B">
        <w:t>7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5165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64B75"/>
    <w:rsid w:val="003A1FB9"/>
    <w:rsid w:val="003D0F1D"/>
    <w:rsid w:val="003D6772"/>
    <w:rsid w:val="003E6FB5"/>
    <w:rsid w:val="003F1A53"/>
    <w:rsid w:val="00415F2F"/>
    <w:rsid w:val="00427B0B"/>
    <w:rsid w:val="00437096"/>
    <w:rsid w:val="0045323B"/>
    <w:rsid w:val="0049653B"/>
    <w:rsid w:val="004F0A2D"/>
    <w:rsid w:val="004F788B"/>
    <w:rsid w:val="00532591"/>
    <w:rsid w:val="005774B6"/>
    <w:rsid w:val="005A6EAC"/>
    <w:rsid w:val="005E0C1E"/>
    <w:rsid w:val="006909B1"/>
    <w:rsid w:val="006E1039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A0FC4"/>
    <w:rsid w:val="00BC33A9"/>
    <w:rsid w:val="00BD060D"/>
    <w:rsid w:val="00C40A68"/>
    <w:rsid w:val="00C53ABD"/>
    <w:rsid w:val="00D574B1"/>
    <w:rsid w:val="00D70BE0"/>
    <w:rsid w:val="00DE2C63"/>
    <w:rsid w:val="00DF43CB"/>
    <w:rsid w:val="00E857A2"/>
    <w:rsid w:val="00E95B91"/>
    <w:rsid w:val="00EC159D"/>
    <w:rsid w:val="00F07782"/>
    <w:rsid w:val="00F11641"/>
    <w:rsid w:val="00F143A0"/>
    <w:rsid w:val="00F26D2F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364B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4B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4B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4B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4B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64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B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B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B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B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1832</izvorni_sadrzaj>
    <derivirana_varijabla naziv="DomainObject.Predmet.Broj_1">1832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St-1832/2019</izvorni_sadrzaj>
    <derivirana_varijabla naziv="DomainObject.Predmet.OznakaBroj_1">St-1832/2019</derivirana_varijabla>
  </DomainObject.Predmet.OznakaBroj>
  <DomainObject.Predmet.OznakaBrojOptuznogAkta>
    <izvorni_sadrzaj>04-06-19-3227</izvorni_sadrzaj>
    <derivirana_varijabla naziv="DomainObject.Predmet.OznakaBrojOptuznogAkta_1">04-06-19-3227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KVATKOM d.o.o. za trgovinu i usluge zastupanog po punomoćniku Emilijo Žubrinić</izvorni_sadrzaj>
    <derivirana_varijabla naziv="DomainObject.Predmet.ProtustrankaFormated_1">  KVATKOM d.o.o. za trgovinu i usluge zastupanog po punomoćniku Emilijo Žubrinić</derivirana_varijabla>
  </DomainObject.Predmet.ProtustrankaFormated>
  <DomainObject.Predmet.ProtustrankaFormatedOIB>
    <izvorni_sadrzaj>  KVATKOM d.o.o. za trgovinu i usluge, OIB 97561062006 zastupanog po punomoćniku Emilijo Žubrinić</izvorni_sadrzaj>
    <derivirana_varijabla naziv="DomainObject.Predmet.ProtustrankaFormatedOIB_1">  KVATKOM d.o.o. za trgovinu i usluge, OIB 97561062006 zastupanog po punomoćniku Emilijo Žubrinić</derivirana_varijabla>
  </DomainObject.Predmet.ProtustrankaFormatedOIB>
  <DomainObject.Predmet.ProtustrankaFormatedWithAdress>
    <izvorni_sadrzaj> KVATKOM d.o.o. za trgovinu i usluge, Kuhačeva 13, 10000 Zagreb zastupanog po punomoćniku Emilijo Žubrinić</izvorni_sadrzaj>
    <derivirana_varijabla naziv="DomainObject.Predmet.ProtustrankaFormatedWithAdress_1"> KVATKOM d.o.o. za trgovinu i usluge, Kuhačeva 13, 10000 Zagreb zastupanog po punomoćniku Emilijo Žubrinić</derivirana_varijabla>
  </DomainObject.Predmet.ProtustrankaFormatedWithAdress>
  <DomainObject.Predmet.ProtustrankaFormatedWithAdressOIB>
    <izvorni_sadrzaj> KVATKOM d.o.o. za trgovinu i usluge, OIB 97561062006, Kuhačeva 13, 10000 Zagreb zastupanog po punomoćniku Emilijo Žubrinić</izvorni_sadrzaj>
    <derivirana_varijabla naziv="DomainObject.Predmet.ProtustrankaFormatedWithAdressOIB_1"> KVATKOM d.o.o. za trgovinu i usluge, OIB 97561062006, Kuhačeva 13, 10000 Zagreb zastupanog po punomoćniku Emilijo Žubrinić</derivirana_varijabla>
  </DomainObject.Predmet.ProtustrankaFormatedWithAdressOIB>
  <DomainObject.Predmet.ProtustrankaWithAdress>
    <izvorni_sadrzaj>KVATKOM d.o.o. za trgovinu i usluge Kuhačeva 13, 10000 Zagreb</izvorni_sadrzaj>
    <derivirana_varijabla naziv="DomainObject.Predmet.ProtustrankaWithAdress_1">KVATKOM d.o.o. za trgovinu i usluge Kuhačeva 13, 10000 Zagreb</derivirana_varijabla>
  </DomainObject.Predmet.ProtustrankaWithAdress>
  <DomainObject.Predmet.ProtustrankaWithAdressOIB>
    <izvorni_sadrzaj>KVATKOM d.o.o. za trgovinu i usluge, OIB 97561062006, Kuhačeva 13, 10000 Zagreb</izvorni_sadrzaj>
    <derivirana_varijabla naziv="DomainObject.Predmet.ProtustrankaWithAdressOIB_1">KVATKOM d.o.o. za trgovinu i usluge, OIB 97561062006, Kuhačeva 13, 10000 Zagreb</derivirana_varijabla>
  </DomainObject.Predmet.ProtustrankaWithAdressOIB>
  <DomainObject.Predmet.ProtustrankaNazivFormated>
    <izvorni_sadrzaj>KVATKOM d.o.o. za trgovinu i usluge</izvorni_sadrzaj>
    <derivirana_varijabla naziv="DomainObject.Predmet.ProtustrankaNazivFormated_1">KVATKOM d.o.o. za trgovinu i usluge</derivirana_varijabla>
  </DomainObject.Predmet.ProtustrankaNazivFormated>
  <DomainObject.Predmet.ProtustrankaNazivFormatedOIB>
    <izvorni_sadrzaj>KVATKOM d.o.o. za trgovinu i usluge, OIB 97561062006</izvorni_sadrzaj>
    <derivirana_varijabla naziv="DomainObject.Predmet.ProtustrankaNazivFormatedOIB_1">KVATKOM d.o.o. za trgovinu i usluge, OIB 97561062006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KVATKOM d.o.o. za trgovinu i usluge zastupanog po punomoćniku Emilijo Žubrinić</item>
    </izvorni_sadrzaj>
    <derivirana_varijabla naziv="DomainObject.Predmet.ProtuStrankaListFormated_1">
      <item>KVATKOM d.o.o. za trgovinu i usluge zastupanog po punomoćniku Emilijo Žubrinić</item>
    </derivirana_varijabla>
  </DomainObject.Predmet.ProtuStrankaListFormated>
  <DomainObject.Predmet.ProtuStrankaListFormatedOIB>
    <izvorni_sadrzaj>
      <item>KVATKOM d.o.o. za trgovinu i usluge, OIB 97561062006 zastupanog po punomoćniku Emilijo Žubrinić</item>
    </izvorni_sadrzaj>
    <derivirana_varijabla naziv="DomainObject.Predmet.ProtuStrankaListFormatedOIB_1">
      <item>KVATKOM d.o.o. za trgovinu i usluge, OIB 97561062006 zastupanog po punomoćniku Emilijo Žubrinić</item>
    </derivirana_varijabla>
  </DomainObject.Predmet.ProtuStrankaListFormatedOIB>
  <DomainObject.Predmet.ProtuStrankaListFormatedWithAdress>
    <izvorni_sadrzaj>
      <item>KVATKOM d.o.o. za trgovinu i usluge, Kuhačeva 13, 10000 Zagreb zastupanog po punomoćniku Emilijo Žubrinić</item>
    </izvorni_sadrzaj>
    <derivirana_varijabla naziv="DomainObject.Predmet.ProtuStrankaListFormatedWithAdress_1">
      <item>KVATKOM d.o.o. za trgovinu i usluge, Kuhačeva 13, 10000 Zagreb zastupanog po punomoćniku Emilijo Žubrinić</item>
    </derivirana_varijabla>
  </DomainObject.Predmet.ProtuStrankaListFormatedWithAdress>
  <DomainObject.Predmet.ProtuStrankaListFormatedWithAdressOIB>
    <izvorni_sadrzaj>
      <item>KVATKOM d.o.o. za trgovinu i usluge, OIB 97561062006, Kuhačeva 13, 10000 Zagreb zastupanog po punomoćniku Emilijo Žubrinić</item>
    </izvorni_sadrzaj>
    <derivirana_varijabla naziv="DomainObject.Predmet.ProtuStrankaListFormatedWithAdressOIB_1">
      <item>KVATKOM d.o.o. za trgovinu i usluge, OIB 97561062006, Kuhačeva 13, 10000 Zagreb zastupanog po punomoćniku Emilijo Žubrinić</item>
    </derivirana_varijabla>
  </DomainObject.Predmet.ProtuStrankaListFormatedWithAdressOIB>
  <DomainObject.Predmet.ProtuStrankaListNazivFormated>
    <izvorni_sadrzaj>
      <item>KVATKOM d.o.o. za trgovinu i usluge</item>
    </izvorni_sadrzaj>
    <derivirana_varijabla naziv="DomainObject.Predmet.ProtuStrankaListNazivFormated_1">
      <item>KVATKOM d.o.o. za trgovinu i usluge</item>
    </derivirana_varijabla>
  </DomainObject.Predmet.ProtuStrankaListNazivFormated>
  <DomainObject.Predmet.ProtuStrankaListNazivFormatedOIB>
    <izvorni_sadrzaj>
      <item>KVATKOM d.o.o. za trgovinu i usluge, OIB 97561062006</item>
    </izvorni_sadrzaj>
    <derivirana_varijabla naziv="DomainObject.Predmet.ProtuStrankaListNazivFormatedOIB_1">
      <item>KVATKOM d.o.o. za trgovinu i usluge, OIB 97561062006</item>
    </derivirana_varijabla>
  </DomainObject.Predmet.ProtuStrankaListNazivFormatedOIB>
  <DomainObject.Predmet.OstaliListFormated>
    <izvorni_sadrzaj>
      <item>Emilijo Žubrinić punomoćnik sudionika u postupku KVATKOM d.o.o. za trgovinu i usluge</item>
    </izvorni_sadrzaj>
    <derivirana_varijabla naziv="DomainObject.Predmet.OstaliListFormated_1">
      <item>Emilijo Žubrinić punomoćnik sudionika u postupku KVATKOM d.o.o. za trgovinu i usluge</item>
    </derivirana_varijabla>
  </DomainObject.Predmet.OstaliListFormated>
  <DomainObject.Predmet.OstaliListFormatedOIB>
    <izvorni_sadrzaj>
      <item>Emilijo Žubrinić, OIB 09363966862 punomoćnik sudionika u postupku KVATKOM d.o.o. za trgovinu i usluge</item>
    </izvorni_sadrzaj>
    <derivirana_varijabla naziv="DomainObject.Predmet.OstaliListFormatedOIB_1">
      <item>Emilijo Žubrinić, OIB 09363966862 punomoćnik sudionika u postupku KVATKOM d.o.o. za trgovinu i usluge</item>
    </derivirana_varijabla>
  </DomainObject.Predmet.OstaliListFormatedOIB>
  <DomainObject.Predmet.OstaliListFormatedWithAdress>
    <izvorni_sadrzaj>
      <item>Emilijo Žubrinić, Jadranska Avenija 620, 10000 Zagreb punomoćnik sudionika u postupku KVATKOM d.o.o. za trgovinu i usluge</item>
    </izvorni_sadrzaj>
    <derivirana_varijabla naziv="DomainObject.Predmet.OstaliListFormatedWithAdress_1">
      <item>Emilijo Žubrinić, Jadranska Avenija 620, 10000 Zagreb punomoćnik sudionika u postupku KVATKOM d.o.o. za trgovinu i usluge</item>
    </derivirana_varijabla>
  </DomainObject.Predmet.OstaliListFormatedWithAdress>
  <DomainObject.Predmet.OstaliListFormatedWithAdressOIB>
    <izvorni_sadrzaj>
      <item>Emilijo Žubrinić, OIB 09363966862, Jadranska Avenija 620, 10000 Zagreb punomoćnik sudionika u postupku KVATKOM d.o.o. za trgovinu i usluge</item>
    </izvorni_sadrzaj>
    <derivirana_varijabla naziv="DomainObject.Predmet.OstaliListFormatedWithAdressOIB_1">
      <item>Emilijo Žubrinić, OIB 09363966862, Jadranska Avenija 620, 10000 Zagreb punomoćnik sudionika u postupku KVATKOM d.o.o. za trgovinu i usluge</item>
    </derivirana_varijabla>
  </DomainObject.Predmet.OstaliListFormatedWithAdressOIB>
  <DomainObject.Predmet.OstaliListNazivFormated>
    <izvorni_sadrzaj>
      <item>Emilijo Žubrinić</item>
    </izvorni_sadrzaj>
    <derivirana_varijabla naziv="DomainObject.Predmet.OstaliListNazivFormated_1">
      <item>Emilijo Žubrinić</item>
    </derivirana_varijabla>
  </DomainObject.Predmet.OstaliListNazivFormated>
  <DomainObject.Predmet.OstaliListNazivFormatedOIB>
    <izvorni_sadrzaj>
      <item>Emilijo Žubrinić, OIB 09363966862</item>
    </izvorni_sadrzaj>
    <derivirana_varijabla naziv="DomainObject.Predmet.OstaliListNazivFormatedOIB_1">
      <item>Emilijo Žubrinić, OIB 09363966862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KVATKOM d.o.o. za trgovinu i usluge</izvorni_sadrzaj>
    <derivirana_varijabla naziv="DomainObject.Predmet.ProtustrankaIDrugi_1">KVATKOM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KVATKOM d.o.o. za trgovinu i usluge, OIB 97561062006, Kuhačeva 13, 10000 Zagreb</izvorni_sadrzaj>
    <derivirana_varijabla naziv="DomainObject.Predmet.ProtustrankaIDrugiAdressOIB_1">KVATKOM d.o.o. za trgovinu i usluge, OIB 97561062006, Kuhačeva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KVATKOM d.o.o. za trgovinu i usluge</item>
      <item>Financijska agencija</item>
      <item>Emilijo Žubrinić</item>
    </izvorni_sadrzaj>
    <derivirana_varijabla naziv="DomainObject.Predmet.SudioniciListNaziv_1">
      <item>KVATKOM d.o.o. za trgovinu i usluge</item>
      <item>Financijska agencija</item>
      <item>Emilijo Žubrinić</item>
    </derivirana_varijabla>
  </DomainObject.Predmet.SudioniciListNaziv>
  <DomainObject.Predmet.SudioniciListAdressOIB>
    <izvorni_sadrzaj>
      <item>KVATKOM d.o.o. za trgovinu i usluge, OIB 97561062006, Kuhačeva 13,10000 Zagreb</item>
      <item>Financijska agencija, OIB 85821130368, TRG SVIBANJSKIH ŽRTAVA 1995. 1,10000 Zagreb</item>
      <item>Emilijo Žubrinić, OIB 09363966862, Jadranska Avenija 620,10000 Zagreb</item>
    </izvorni_sadrzaj>
    <derivirana_varijabla naziv="DomainObject.Predmet.SudioniciListAdressOIB_1">
      <item>KVATKOM d.o.o. za trgovinu i usluge, OIB 97561062006, Kuhačeva 13,10000 Zagreb</item>
      <item>Financijska agencija, OIB 85821130368, TRG SVIBANJSKIH ŽRTAVA 1995. 1,10000 Zagreb</item>
      <item>Emilijo Žubrinić, OIB 09363966862, Jadranska Avenija 620,10000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97561062006</item>
      <item>, OIB 85821130368</item>
      <item>, OIB 09363966862</item>
    </izvorni_sadrzaj>
    <derivirana_varijabla naziv="DomainObject.Predmet.SudioniciListNazivOIB_1">
      <item>, OIB 97561062006</item>
      <item>, OIB 85821130368</item>
      <item>, OIB 09363966862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298</properties:Words>
  <properties:Characters>1673</properties:Characters>
  <properties:Lines>47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2019-10-17T10:55:00Z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2019-10-17T12:57:00Z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(St-1832-2019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