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9efc" w14:paraId="c3c9ef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20914">
        <w:rPr>
          <w:lang w:val="hr-HR"/>
        </w:rPr>
        <w:t>910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20914">
        <w:rPr>
          <w:lang w:val="hr-HR"/>
        </w:rPr>
        <w:t>EURO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5D2C38">
        <w:rPr>
          <w:lang w:val="hr-HR"/>
        </w:rPr>
        <w:t>proizvodnju</w:t>
      </w:r>
      <w:r w:rsidR="00CD55C0">
        <w:rPr>
          <w:lang w:val="hr-HR"/>
        </w:rPr>
        <w:t xml:space="preserve"> i </w:t>
      </w:r>
      <w:r w:rsidR="00EA01CB">
        <w:rPr>
          <w:lang w:val="hr-HR"/>
        </w:rPr>
        <w:t>usluge,</w:t>
      </w:r>
      <w:r w:rsidR="00A67EF5">
        <w:rPr>
          <w:lang w:val="hr-HR"/>
        </w:rPr>
        <w:t xml:space="preserve"> </w:t>
      </w:r>
      <w:r w:rsidR="00420914">
        <w:rPr>
          <w:lang w:val="hr-HR"/>
        </w:rPr>
        <w:t>Zagreb, Nova Cesta 66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420914">
        <w:rPr>
          <w:lang w:val="hr-HR"/>
        </w:rPr>
        <w:t xml:space="preserve"> 080395584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420914">
        <w:rPr>
          <w:lang w:val="hr-HR"/>
        </w:rPr>
        <w:t>92837676607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D2C38">
        <w:rPr>
          <w:lang w:val="hr-HR"/>
        </w:rPr>
        <w:t>91</w:t>
      </w:r>
      <w:r w:rsidR="00420914">
        <w:rPr>
          <w:lang w:val="hr-HR"/>
        </w:rPr>
        <w:t>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20914">
        <w:rPr>
          <w:lang w:val="hr-HR"/>
        </w:rPr>
        <w:t>13</w:t>
      </w:r>
      <w:r w:rsidR="005D08C9">
        <w:rPr>
          <w:lang w:val="hr-HR"/>
        </w:rPr>
        <w:t>.</w:t>
      </w:r>
      <w:r w:rsidR="00420914">
        <w:rPr>
          <w:lang w:val="hr-HR"/>
        </w:rPr>
        <w:t>931</w:t>
      </w:r>
      <w:r w:rsidR="00A24391">
        <w:rPr>
          <w:lang w:val="hr-HR"/>
        </w:rPr>
        <w:t>,</w:t>
      </w:r>
      <w:r w:rsidR="00420914">
        <w:rPr>
          <w:lang w:val="hr-HR"/>
        </w:rPr>
        <w:t>31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C47A3">
        <w:rPr>
          <w:lang w:val="hr-HR"/>
        </w:rPr>
        <w:t>Ozren Batić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420914">
        <w:rPr>
          <w:lang w:val="hr-HR"/>
        </w:rPr>
        <w:t>Zagreb</w:t>
      </w:r>
      <w:r w:rsidR="005D2C38">
        <w:rPr>
          <w:lang w:val="hr-HR"/>
        </w:rPr>
        <w:t xml:space="preserve">, </w:t>
      </w:r>
      <w:r w:rsidR="00420914">
        <w:rPr>
          <w:lang w:val="hr-HR"/>
        </w:rPr>
        <w:t>Bosanska 7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420914">
        <w:rPr>
          <w:lang w:val="hr-HR"/>
        </w:rPr>
        <w:t>18570624588</w:t>
      </w:r>
      <w:r w:rsidR="001C47A3">
        <w:rPr>
          <w:lang w:val="hr-HR"/>
        </w:rPr>
        <w:t xml:space="preserve"> i Nataša Barić, iz Zagreba, Nova cesta 66, OIB: 84422851460,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1C18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420914">
        <w:rPr>
          <w:lang w:val="hr-HR"/>
        </w:rPr>
        <w:t>pošte</w:t>
      </w:r>
      <w:r w:rsidR="00CF1C18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CF1C18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561" w:rsidR="00C75561">
      <w:r>
        <w:separator/>
      </w:r>
    </w:p>
  </w:endnote>
  <w:endnote w:id="0" w:type="continuationSeparator">
    <w:p w:rsidRDefault="00C75561" w:rsidR="00C75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561" w:rsidR="00C75561">
      <w:r>
        <w:separator/>
      </w:r>
    </w:p>
  </w:footnote>
  <w:footnote w:id="0" w:type="continuationSeparator">
    <w:p w:rsidRDefault="00C75561" w:rsidR="00C755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A6BAB"/>
    <w:rsid w:val="001B397D"/>
    <w:rsid w:val="001C47A3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7558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2118E"/>
    <w:rsid w:val="00C435AB"/>
    <w:rsid w:val="00C47897"/>
    <w:rsid w:val="00C75561"/>
    <w:rsid w:val="00C765CD"/>
    <w:rsid w:val="00CA6057"/>
    <w:rsid w:val="00CD08D1"/>
    <w:rsid w:val="00CD55C0"/>
    <w:rsid w:val="00CD6B0C"/>
    <w:rsid w:val="00CF1C18"/>
    <w:rsid w:val="00D372EC"/>
    <w:rsid w:val="00D430AE"/>
    <w:rsid w:val="00D46E25"/>
    <w:rsid w:val="00D81A66"/>
    <w:rsid w:val="00DB0C73"/>
    <w:rsid w:val="00DC072E"/>
    <w:rsid w:val="00DC7979"/>
    <w:rsid w:val="00DF6806"/>
    <w:rsid w:val="00E42C87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6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6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d.o.o. zastupanog po punomoćniku Nataša Batić; Ozren Batić</izvorni_sadrzaj>
    <derivirana_varijabla naziv="DomainObject.Predmet.ProtustrankaFormated_1">  EURO d.o.o. zastupanog po punomoćniku Nataša Batić; Ozren Batić</derivirana_varijabla>
  </DomainObject.Predmet.ProtustrankaFormated>
  <DomainObject.Predmet.ProtustrankaFormatedOIB>
    <izvorni_sadrzaj>  EURO d.o.o., OIB 92837676607 zastupanog po punomoćniku Nataša Batić; Ozren Batić</izvorni_sadrzaj>
    <derivirana_varijabla naziv="DomainObject.Predmet.ProtustrankaFormatedOIB_1">  EURO d.o.o., OIB 92837676607 zastupanog po punomoćniku Nataša Batić; Ozren Batić</derivirana_varijabla>
  </DomainObject.Predmet.ProtustrankaFormatedOIB>
  <DomainObject.Predmet.ProtustrankaFormatedWithAdress>
    <izvorni_sadrzaj> EURO d.o.o., Nova Cesta 66, 10000 Zagreb zastupanog po punomoćniku Nataša Batić; Ozren Batić</izvorni_sadrzaj>
    <derivirana_varijabla naziv="DomainObject.Predmet.ProtustrankaFormatedWithAdress_1"> EURO d.o.o., Nova Cesta 66, 10000 Zagreb zastupanog po punomoćniku Nataša Batić; Ozren Batić</derivirana_varijabla>
  </DomainObject.Predmet.ProtustrankaFormatedWithAdress>
  <DomainObject.Predmet.ProtustrankaFormatedWithAdressOIB>
    <izvorni_sadrzaj> EURO d.o.o., OIB 92837676607, Nova Cesta 66, 10000 Zagreb zastupanog po punomoćniku Nataša Batić; Ozren Batić</izvorni_sadrzaj>
    <derivirana_varijabla naziv="DomainObject.Predmet.ProtustrankaFormatedWithAdressOIB_1"> EURO d.o.o., OIB 92837676607, Nova Cesta 66, 10000 Zagreb zastupanog po punomoćniku Nataša Batić; Ozren Batić</derivirana_varijabla>
  </DomainObject.Predmet.ProtustrankaFormatedWithAdressOIB>
  <DomainObject.Predmet.ProtustrankaWithAdress>
    <izvorni_sadrzaj>EURO d.o.o. Nova Cesta 66, 10000 Zagreb</izvorni_sadrzaj>
    <derivirana_varijabla naziv="DomainObject.Predmet.ProtustrankaWithAdress_1">EURO d.o.o. Nova Cesta 66, 10000 Zagreb</derivirana_varijabla>
  </DomainObject.Predmet.ProtustrankaWithAdress>
  <DomainObject.Predmet.ProtustrankaWithAdressOIB>
    <izvorni_sadrzaj>EURO d.o.o., OIB 92837676607, Nova Cesta 66, 10000 Zagreb</izvorni_sadrzaj>
    <derivirana_varijabla naziv="DomainObject.Predmet.ProtustrankaWithAdressOIB_1">EURO d.o.o., OIB 92837676607, Nova Cesta 66, 10000 Zagreb</derivirana_varijabla>
  </DomainObject.Predmet.ProtustrankaWithAdressOIB>
  <DomainObject.Predmet.ProtustrankaNazivFormated>
    <izvorni_sadrzaj>EURO d.o.o.</izvorni_sadrzaj>
    <derivirana_varijabla naziv="DomainObject.Predmet.ProtustrankaNazivFormated_1">EURO d.o.o.</derivirana_varijabla>
  </DomainObject.Predmet.ProtustrankaNazivFormated>
  <DomainObject.Predmet.ProtustrankaNazivFormatedOIB>
    <izvorni_sadrzaj>EURO d.o.o., OIB 92837676607</izvorni_sadrzaj>
    <derivirana_varijabla naziv="DomainObject.Predmet.ProtustrankaNazivFormatedOIB_1">EURO d.o.o., OIB 92837676607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d.o.o. zastupanog po punomoćniku Nataša Batić; Ozren Batić</item>
    </izvorni_sadrzaj>
    <derivirana_varijabla naziv="DomainObject.Predmet.ProtuStrankaListFormated_1">
      <item>EURO d.o.o. zastupanog po punomoćniku Nataša Batić; Ozren Batić</item>
    </derivirana_varijabla>
  </DomainObject.Predmet.ProtuStrankaListFormated>
  <DomainObject.Predmet.ProtuStrankaListFormatedOIB>
    <izvorni_sadrzaj>
      <item>EURO d.o.o., OIB 92837676607 zastupanog po punomoćniku Nataša Batić; Ozren Batić</item>
    </izvorni_sadrzaj>
    <derivirana_varijabla naziv="DomainObject.Predmet.ProtuStrankaListFormatedOIB_1">
      <item>EURO d.o.o., OIB 92837676607 zastupanog po punomoćniku Nataša Batić; Ozren Batić</item>
    </derivirana_varijabla>
  </DomainObject.Predmet.ProtuStrankaListFormatedOIB>
  <DomainObject.Predmet.ProtuStrankaListFormatedWithAdress>
    <izvorni_sadrzaj>
      <item>EURO d.o.o., Nova Cesta 66, 10000 Zagreb zastupanog po punomoćniku Nataša Batić; Ozren Batić</item>
    </izvorni_sadrzaj>
    <derivirana_varijabla naziv="DomainObject.Predmet.ProtuStrankaListFormatedWithAdress_1">
      <item>EURO d.o.o., Nova Cesta 66, 10000 Zagreb zastupanog po punomoćniku Nataša Batić; Ozren Batić</item>
    </derivirana_varijabla>
  </DomainObject.Predmet.ProtuStrankaListFormatedWithAdress>
  <DomainObject.Predmet.ProtuStrankaListFormatedWithAdressOIB>
    <izvorni_sadrzaj>
      <item>EURO d.o.o., OIB 92837676607, Nova Cesta 66, 10000 Zagreb zastupanog po punomoćniku Nataša Batić; Ozren Batić</item>
    </izvorni_sadrzaj>
    <derivirana_varijabla naziv="DomainObject.Predmet.ProtuStrankaListFormatedWithAdressOIB_1">
      <item>EURO d.o.o., OIB 92837676607, Nova Cesta 66, 10000 Zagreb zastupanog po punomoćniku Nataša Batić; Ozren Batić</item>
    </derivirana_varijabla>
  </DomainObject.Predmet.ProtuStrankaListFormatedWithAdressOIB>
  <DomainObject.Predmet.ProtuStrankaListNazivFormated>
    <izvorni_sadrzaj>
      <item>EURO d.o.o.</item>
    </izvorni_sadrzaj>
    <derivirana_varijabla naziv="DomainObject.Predmet.ProtuStrankaListNazivFormated_1">
      <item>EURO d.o.o.</item>
    </derivirana_varijabla>
  </DomainObject.Predmet.ProtuStrankaListNazivFormated>
  <DomainObject.Predmet.ProtuStrankaListNazivFormatedOIB>
    <izvorni_sadrzaj>
      <item>EURO d.o.o., OIB 92837676607</item>
    </izvorni_sadrzaj>
    <derivirana_varijabla naziv="DomainObject.Predmet.ProtuStrankaListNazivFormatedOIB_1">
      <item>EURO d.o.o., OIB 92837676607</item>
    </derivirana_varijabla>
  </DomainObject.Predmet.ProtuStrankaListNazivFormatedOIB>
  <DomainObject.Predmet.OstaliListFormated>
    <izvorni_sadrzaj>
      <item>Ozren Batić punomoćnik sudionika u postupku EURO d.o.o.</item>
      <item>Nataša Batić punomoćnik sudionika u postupku EURO d.o.o.</item>
    </izvorni_sadrzaj>
    <derivirana_varijabla naziv="DomainObject.Predmet.OstaliListFormated_1">
      <item>Ozren Batić punomoćnik sudionika u postupku EURO d.o.o.</item>
      <item>Nataša Batić punomoćnik sudionika u postupku EURO d.o.o.</item>
    </derivirana_varijabla>
  </DomainObject.Predmet.OstaliListFormated>
  <DomainObject.Predmet.OstaliListFormatedOIB>
    <izvorni_sadrzaj>
      <item>Ozren Batić, OIB 18570624588 punomoćnik sudionika u postupku EURO d.o.o.</item>
      <item>Nataša Batić, OIB 84422851460 punomoćnik sudionika u postupku EURO d.o.o.</item>
    </izvorni_sadrzaj>
    <derivirana_varijabla naziv="DomainObject.Predmet.OstaliListFormatedOIB_1">
      <item>Ozren Batić, OIB 18570624588 punomoćnik sudionika u postupku EURO d.o.o.</item>
      <item>Nataša Batić, OIB 84422851460 punomoćnik sudionika u postupku EURO d.o.o.</item>
    </derivirana_varijabla>
  </DomainObject.Predmet.OstaliListFormatedOIB>
  <DomainObject.Predmet.OstaliListFormatedWithAdress>
    <izvorni_sadrzaj>
      <item>Ozren Batić, Bosanska 7, 10000 Zagreb punomoćnik sudionika u postupku EURO d.o.o.</item>
      <item>Nataša Batić, Nova cesta 66, 10000 Zagreb punomoćnik sudionika u postupku EURO d.o.o.</item>
    </izvorni_sadrzaj>
    <derivirana_varijabla naziv="DomainObject.Predmet.OstaliListFormatedWithAdress_1">
      <item>Ozren Batić, Bosanska 7, 10000 Zagreb punomoćnik sudionika u postupku EURO d.o.o.</item>
      <item>Nataša Batić, Nova cesta 66, 10000 Zagreb punomoćnik sudionika u postupku EURO d.o.o.</item>
    </derivirana_varijabla>
  </DomainObject.Predmet.OstaliListFormatedWithAdress>
  <DomainObject.Predmet.OstaliListFormatedWithAdressOIB>
    <izvorni_sadrzaj>
      <item>Ozren Batić, OIB 18570624588, Bosanska 7, 10000 Zagreb punomoćnik sudionika u postupku EURO d.o.o.</item>
      <item>Nataša Batić, OIB 84422851460, Nova cesta 66, 10000 Zagreb punomoćnik sudionika u postupku EURO d.o.o.</item>
    </izvorni_sadrzaj>
    <derivirana_varijabla naziv="DomainObject.Predmet.OstaliListFormatedWithAdressOIB_1">
      <item>Ozren Batić, OIB 18570624588, Bosanska 7, 10000 Zagreb punomoćnik sudionika u postupku EURO d.o.o.</item>
      <item>Nataša Batić, OIB 84422851460, Nova cesta 66, 10000 Zagreb punomoćnik sudionika u postupku EURO d.o.o.</item>
    </derivirana_varijabla>
  </DomainObject.Predmet.OstaliListFormatedWithAdressOIB>
  <DomainObject.Predmet.OstaliListNazivFormated>
    <izvorni_sadrzaj>
      <item>Ozren Batić</item>
      <item>Nataša Batić</item>
    </izvorni_sadrzaj>
    <derivirana_varijabla naziv="DomainObject.Predmet.OstaliListNazivFormated_1">
      <item>Ozren Batić</item>
      <item>Nataša Batić</item>
    </derivirana_varijabla>
  </DomainObject.Predmet.OstaliListNazivFormated>
  <DomainObject.Predmet.OstaliListNazivFormatedOIB>
    <izvorni_sadrzaj>
      <item>Ozren Batić, OIB 18570624588</item>
      <item>Nataša Batić, OIB 84422851460</item>
    </izvorni_sadrzaj>
    <derivirana_varijabla naziv="DomainObject.Predmet.OstaliListNazivFormatedOIB_1">
      <item>Ozren Batić, OIB 18570624588</item>
      <item>Nataša Batić, OIB 84422851460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d.o.o.</izvorni_sadrzaj>
    <derivirana_varijabla naziv="DomainObject.Predmet.ProtustrankaIDrugi_1">EURO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d.o.o., OIB 92837676607, Nova Cesta 66, 10000 Zagreb</izvorni_sadrzaj>
    <derivirana_varijabla naziv="DomainObject.Predmet.ProtustrankaIDrugiAdressOIB_1">EURO d.o.o., OIB 92837676607, Nova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d.o.o.</item>
      <item>FINA Regionalni centar Zagreb</item>
      <item>Ozren Batić</item>
      <item>Nataša Batić</item>
    </izvorni_sadrzaj>
    <derivirana_varijabla naziv="DomainObject.Predmet.SudioniciListNaziv_1">
      <item>EURO d.o.o.</item>
      <item>FINA Regionalni centar Zagreb</item>
      <item>Ozren Batić</item>
      <item>Nataša Batić</item>
    </derivirana_varijabla>
  </DomainObject.Predmet.SudioniciListNaziv>
  <DomainObject.Predmet.SudioniciListAdressOIB>
    <izvorni_sadrzaj>
      <item>EURO d.o.o., OIB 92837676607, Nova Cesta 66,10000 Zagreb</item>
      <item>FINA Regionalni centar Zagreb, OIB 85821130368, Trg svibanjskih žrtava 1995. br. 1,10000 Zagreb</item>
      <item>Ozren Batić, OIB 18570624588, Bosanska 7,10000 Zagreb</item>
      <item>Nataša Batić, OIB 84422851460, Nova cesta 66,10000 Zagreb</item>
    </izvorni_sadrzaj>
    <derivirana_varijabla naziv="DomainObject.Predmet.SudioniciListAdressOIB_1">
      <item>EURO d.o.o., OIB 92837676607, Nova Cesta 66,10000 Zagreb</item>
      <item>FINA Regionalni centar Zagreb, OIB 85821130368, Trg svibanjskih žrtava 1995. br. 1,10000 Zagreb</item>
      <item>Ozren Batić, OIB 18570624588, Bosanska 7,10000 Zagreb</item>
      <item>Nataša Batić, OIB 84422851460, Nova cesta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92837676607</item>
      <item>, OIB 85821130368</item>
      <item>, OIB 18570624588</item>
      <item>, OIB 84422851460</item>
    </izvorni_sadrzaj>
    <derivirana_varijabla naziv="DomainObject.Predmet.SudioniciListNazivOIB_1">
      <item>, OIB 92837676607</item>
      <item>, OIB 85821130368</item>
      <item>, OIB 18570624588</item>
      <item>, OIB 84422851460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F2046-D79D-40EE-8CF1-F63CEB5E5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1780</properties:Characters>
  <properties:Lines>50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2016-06-02T05:43:00Z</dcterms:created>
  <dc:creator>ssabljic</dc:creator>
  <cp:lastModifiedBy>Miroslav Lovreković</cp:lastModifiedBy>
  <cp:lastPrinted>2016-06-13T09:03:00Z</cp:lastPrinted>
  <dcterms:modified xmlns:xsi="http://www.w3.org/2001/XMLSchema-instance" xsi:type="dcterms:W3CDTF">2016-06-13T09:03:00Z</dcterms:modified>
  <cp:revision>10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