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5a94" w14:paraId="9495a94" w:rsidRDefault="00D641DA" w:rsidP="00D641DA" w:rsidR="00D641DA">
      <w:pPr>
        <w:jc w:val="both"/>
        <w15:collapsed w:val="false"/>
      </w:pP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110</w:t>
      </w:r>
      <w:r w:rsidR="003D20DF">
        <w:t>7</w:t>
      </w:r>
      <w:r w:rsidR="000101B5">
        <w:t>/17-3</w:t>
      </w:r>
      <w:r w:rsidR="00085D6F">
        <w:t xml:space="preserve">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3D20DF" w:rsidRPr="003D20DF">
        <w:t>PINEL d.o.o.</w:t>
      </w:r>
      <w:r w:rsidR="003D20DF">
        <w:t xml:space="preserve">, </w:t>
      </w:r>
      <w:proofErr w:type="spellStart"/>
      <w:r w:rsidR="003D20DF">
        <w:t>Strmec</w:t>
      </w:r>
      <w:proofErr w:type="spellEnd"/>
      <w:r w:rsidR="003D20DF">
        <w:t xml:space="preserve">, Ulica dr. Franje Tuđmana 6, MBS: </w:t>
      </w:r>
      <w:r w:rsidR="00C34651" w:rsidRPr="00C34651">
        <w:t>080505802</w:t>
      </w:r>
      <w:r w:rsidR="00C34651">
        <w:t xml:space="preserve">, </w:t>
      </w:r>
      <w:r w:rsidR="00F14197">
        <w:t>OIB:</w:t>
      </w:r>
      <w:r w:rsidR="00C34651">
        <w:t xml:space="preserve"> </w:t>
      </w:r>
      <w:r w:rsidR="00C34651" w:rsidRPr="00C34651">
        <w:t>42386154581</w:t>
      </w:r>
      <w:r w:rsidR="00C34651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ED1045">
        <w:t xml:space="preserve">2.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C34651">
        <w:t xml:space="preserve">PINEL d.o.o., </w:t>
      </w:r>
      <w:proofErr w:type="spellStart"/>
      <w:r w:rsidR="00C34651">
        <w:t>Strmec</w:t>
      </w:r>
      <w:proofErr w:type="spellEnd"/>
      <w:r w:rsidR="00C34651">
        <w:t xml:space="preserve">, Ulica dr. Franje Tuđmana 6, MBS: 080505802, </w:t>
      </w:r>
      <w:r w:rsidR="00F14197">
        <w:t>OIB</w:t>
      </w:r>
      <w:r w:rsidR="00C34651">
        <w:t>: 42386154581</w:t>
      </w:r>
      <w:r w:rsidR="00E14BDA">
        <w:t xml:space="preserve">, </w:t>
      </w:r>
      <w:r>
        <w:t>na temelju neizvršenih osnova za plaćanje iznosi</w:t>
      </w:r>
      <w:r w:rsidR="00554444">
        <w:t xml:space="preserve"> </w:t>
      </w:r>
      <w:r w:rsidR="00C34651">
        <w:t>24.231,39</w:t>
      </w:r>
      <w:r w:rsidR="00ED1045">
        <w:t xml:space="preserve"> kn. </w:t>
      </w:r>
      <w:r w:rsidR="00554444">
        <w:t xml:space="preserve">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C12617">
        <w:t>Antonio Dujmović, OIB 09055008502, Zagreb, Trg kralja Tomislava l9</w:t>
      </w:r>
      <w:r w:rsidR="000F228D">
        <w:t>,</w:t>
      </w:r>
      <w:r w:rsidR="00940E54">
        <w:t xml:space="preserve"> </w:t>
      </w:r>
      <w:r>
        <w:t xml:space="preserve"> 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110</w:t>
      </w:r>
      <w:r w:rsidR="00C12617">
        <w:t>7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40E54">
        <w:t>2.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BA3395">
        <w:t xml:space="preserve">20 </w:t>
      </w:r>
      <w:bookmarkStart w:name="_GoBack" w:id="0"/>
      <w:bookmarkEnd w:id="0"/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33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B7CC7"/>
    <w:rsid w:val="002C04FF"/>
    <w:rsid w:val="002C2761"/>
    <w:rsid w:val="002C3D49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0E54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95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4BDA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4197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7C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7C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C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C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C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7C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7C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C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C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C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St-1107/2017-3</izvorni_sadrzaj>
    <derivirana_varijabla naziv="DomainObject.Oznaka_1">St-1107/2017-3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St-1107/2017</izvorni_sadrzaj>
    <derivirana_varijabla naziv="DomainObject.Predmet.OznakaBroj_1">St-1107/2017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PINEL d.o.o.</izvorni_sadrzaj>
    <derivirana_varijabla naziv="DomainObject.Predmet.ProtustrankaFormated_1">  PINEL d.o.o.</derivirana_varijabla>
  </DomainObject.Predmet.ProtustrankaFormated>
  <DomainObject.Predmet.ProtustrankaFormatedOIB>
    <izvorni_sadrzaj>  PINEL d.o.o., OIB 42386154581</izvorni_sadrzaj>
    <derivirana_varijabla naziv="DomainObject.Predmet.ProtustrankaFormatedOIB_1">  PINEL d.o.o., OIB 42386154581</derivirana_varijabla>
  </DomainObject.Predmet.ProtustrankaFormatedOIB>
  <DomainObject.Predmet.ProtustrankaFormatedWithAdress>
    <izvorni_sadrzaj> PINEL d.o.o., Ulica dr. Franje Tuđmana 6, 10434 Strmec</izvorni_sadrzaj>
    <derivirana_varijabla naziv="DomainObject.Predmet.ProtustrankaFormatedWithAdress_1"> PINEL d.o.o., Ulica dr. Franje Tuđmana 6, 10434 Strmec</derivirana_varijabla>
  </DomainObject.Predmet.ProtustrankaFormatedWithAdress>
  <DomainObject.Predmet.ProtustrankaFormatedWithAdressOIB>
    <izvorni_sadrzaj> PINEL d.o.o., OIB 42386154581, Ulica dr. Franje Tuđmana 6, 10434 Strmec</izvorni_sadrzaj>
    <derivirana_varijabla naziv="DomainObject.Predmet.ProtustrankaFormatedWithAdressOIB_1"> PINEL d.o.o., OIB 42386154581, Ulica dr. Franje Tuđmana 6, 10434 Strmec</derivirana_varijabla>
  </DomainObject.Predmet.ProtustrankaFormatedWithAdressOIB>
  <DomainObject.Predmet.ProtustrankaWithAdress>
    <izvorni_sadrzaj>PINEL d.o.o. Ulica dr. Franje Tuđmana 6, 10434 Strmec</izvorni_sadrzaj>
    <derivirana_varijabla naziv="DomainObject.Predmet.ProtustrankaWithAdress_1">PINEL d.o.o. Ulica dr. Franje Tuđmana 6, 10434 Strmec</derivirana_varijabla>
  </DomainObject.Predmet.ProtustrankaWithAdress>
  <DomainObject.Predmet.ProtustrankaWithAdressOIB>
    <izvorni_sadrzaj>PINEL d.o.o., OIB 42386154581, Ulica dr. Franje Tuđmana 6, 10434 Strmec</izvorni_sadrzaj>
    <derivirana_varijabla naziv="DomainObject.Predmet.ProtustrankaWithAdressOIB_1">PINEL d.o.o., OIB 42386154581, Ulica dr. Franje Tuđmana 6, 10434 Strmec</derivirana_varijabla>
  </DomainObject.Predmet.ProtustrankaWithAdressOIB>
  <DomainObject.Predmet.ProtustrankaNazivFormated>
    <izvorni_sadrzaj>PINEL d.o.o.</izvorni_sadrzaj>
    <derivirana_varijabla naziv="DomainObject.Predmet.ProtustrankaNazivFormated_1">PINEL d.o.o.</derivirana_varijabla>
  </DomainObject.Predmet.ProtustrankaNazivFormated>
  <DomainObject.Predmet.ProtustrankaNazivFormatedOIB>
    <izvorni_sadrzaj>PINEL d.o.o., OIB 42386154581</izvorni_sadrzaj>
    <derivirana_varijabla naziv="DomainObject.Predmet.ProtustrankaNazivFormatedOIB_1">PINEL d.o.o., OIB 42386154581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PINEL d.o.o.</item>
    </izvorni_sadrzaj>
    <derivirana_varijabla naziv="DomainObject.Predmet.ProtuStrankaListFormated_1">
      <item>PINEL d.o.o.</item>
    </derivirana_varijabla>
  </DomainObject.Predmet.ProtuStrankaListFormated>
  <DomainObject.Predmet.ProtuStrankaListFormatedOIB>
    <izvorni_sadrzaj>
      <item>PINEL d.o.o., OIB 42386154581</item>
    </izvorni_sadrzaj>
    <derivirana_varijabla naziv="DomainObject.Predmet.ProtuStrankaListFormatedOIB_1">
      <item>PINEL d.o.o., OIB 42386154581</item>
    </derivirana_varijabla>
  </DomainObject.Predmet.ProtuStrankaListFormatedOIB>
  <DomainObject.Predmet.ProtuStrankaListFormatedWithAdress>
    <izvorni_sadrzaj>
      <item>PINEL d.o.o., Ulica dr. Franje Tuđmana 6, 10434 Strmec</item>
    </izvorni_sadrzaj>
    <derivirana_varijabla naziv="DomainObject.Predmet.ProtuStrankaListFormatedWithAdress_1">
      <item>PINEL d.o.o., Ulica dr. Franje Tuđmana 6, 10434 Strmec</item>
    </derivirana_varijabla>
  </DomainObject.Predmet.ProtuStrankaListFormatedWithAdress>
  <DomainObject.Predmet.ProtuStrankaListFormatedWithAdressOIB>
    <izvorni_sadrzaj>
      <item>PINEL d.o.o., OIB 42386154581, Ulica dr. Franje Tuđmana 6, 10434 Strmec</item>
    </izvorni_sadrzaj>
    <derivirana_varijabla naziv="DomainObject.Predmet.ProtuStrankaListFormatedWithAdressOIB_1">
      <item>PINEL d.o.o., OIB 42386154581, Ulica dr. Franje Tuđmana 6, 10434 Strmec</item>
    </derivirana_varijabla>
  </DomainObject.Predmet.ProtuStrankaListFormatedWithAdressOIB>
  <DomainObject.Predmet.ProtuStrankaListNazivFormated>
    <izvorni_sadrzaj>
      <item>PINEL d.o.o.</item>
    </izvorni_sadrzaj>
    <derivirana_varijabla naziv="DomainObject.Predmet.ProtuStrankaListNazivFormated_1">
      <item>PINEL d.o.o.</item>
    </derivirana_varijabla>
  </DomainObject.Predmet.ProtuStrankaListNazivFormated>
  <DomainObject.Predmet.ProtuStrankaListNazivFormatedOIB>
    <izvorni_sadrzaj>
      <item>PINEL d.o.o., OIB 42386154581</item>
    </izvorni_sadrzaj>
    <derivirana_varijabla naziv="DomainObject.Predmet.ProtuStrankaListNazivFormatedOIB_1">
      <item>PINEL d.o.o., OIB 42386154581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St-1107/2017-3</izvorni_sadrzaj>
    <derivirana_varijabla naziv="DomainObject.PoslovniBrojDokumenta_1">St-1107/2017-3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PINEL d.o.o.</izvorni_sadrzaj>
    <derivirana_varijabla naziv="DomainObject.Predmet.ProtustrankaIDrugi_1">PINEL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PINEL d.o.o., OIB 42386154581, Ulica dr. Franje Tuđmana 6, 10434 Strmec</izvorni_sadrzaj>
    <derivirana_varijabla naziv="DomainObject.Predmet.ProtustrankaIDrugiAdressOIB_1">PINEL d.o.o., OIB 42386154581, Ulica dr. Franje Tuđmana 6,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PINEL d.o.o.</item>
      <item>FINA Regionalni centar Zagreb</item>
    </izvorni_sadrzaj>
    <derivirana_varijabla naziv="DomainObject.Predmet.SudioniciListNaziv_1">
      <item>PINEL d.o.o.</item>
      <item>FINA Regionalni centar Zagreb</item>
    </derivirana_varijabla>
  </DomainObject.Predmet.SudioniciListNaziv>
  <DomainObject.Predmet.SudioniciListAdressOIB>
    <izvorni_sadrzaj>
      <item>PINEL d.o.o., OIB 42386154581, Ulica dr. Franje Tuđmana 6,10434 Strmec</item>
      <item>FINA Regionalni centar Zagreb, OIB 85821130368, Trg svibanjskih žrtava 1995. 1,10000 Zagreb</item>
    </izvorni_sadrzaj>
    <derivirana_varijabla naziv="DomainObject.Predmet.SudioniciListAdressOIB_1">
      <item>PINEL d.o.o., OIB 42386154581, Ulica dr. Franje Tuđmana 6,10434 Strmec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42386154581</item>
      <item>, OIB 85821130368</item>
    </izvorni_sadrzaj>
    <derivirana_varijabla naziv="DomainObject.Predmet.SudioniciListNazivOIB_1">
      <item>, OIB 42386154581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20808-A453-4994-B3D9-828263EFF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2123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2017-08-02T06:26:00Z</dcterms:created>
  <dc:creator>Korisnik</dc:creator>
  <cp:lastModifiedBy>Sanja Ban</cp:lastModifiedBy>
  <cp:lastPrinted>2017-08-02T07:27:00Z</cp:lastPrinted>
  <dcterms:modified xmlns:xsi="http://www.w3.org/2001/XMLSchema-instance" xsi:type="dcterms:W3CDTF">2017-08-02T07:27:00Z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St-1107/2017-3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