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eb79" w14:paraId="805eb7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83DC0">
        <w:t>5428</w:t>
      </w:r>
      <w:r w:rsidR="00A446AE">
        <w:t>/16</w:t>
      </w:r>
      <w:r w:rsidR="00C562E0">
        <w:t>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B3E7F">
        <w:rPr>
          <w:lang w:val="pt-BR"/>
        </w:rPr>
        <w:t xml:space="preserve">MANIFEST d.o.o., Zagreb, Basaričekova 3, OIB: </w:t>
      </w:r>
      <w:r w:rsidR="005B3E7F" w:rsidRPr="006F2B7C">
        <w:t>85744512908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83DC0">
        <w:rPr>
          <w:lang w:val="pt-BR"/>
        </w:rPr>
        <w:t>5</w:t>
      </w:r>
      <w:r w:rsidR="00563186">
        <w:rPr>
          <w:lang w:val="pt-BR"/>
        </w:rPr>
        <w:t xml:space="preserve">. </w:t>
      </w:r>
      <w:r w:rsidR="00283DC0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C2A8A">
        <w:rPr>
          <w:lang w:val="pt-BR"/>
        </w:rPr>
        <w:t xml:space="preserve">MANIFEST d.o.o., Zagreb, Basaričekova 3, OIB: </w:t>
      </w:r>
      <w:r w:rsidR="007C2A8A" w:rsidRPr="006F2B7C">
        <w:t>85744512908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83DC0">
        <w:t>5428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C22BC">
        <w:rPr>
          <w:lang w:val="pt-BR"/>
        </w:rPr>
        <w:t xml:space="preserve">MANIFEST d.o.o., Zagreb, Basaričekova 3, OIB: </w:t>
      </w:r>
      <w:r w:rsidR="00FC22BC" w:rsidRPr="006F2B7C">
        <w:t>85744512908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7538A">
        <w:rPr>
          <w:lang w:val="pt-BR"/>
        </w:rPr>
        <w:t xml:space="preserve">MANIFEST d.o.o., Zagreb, Basaričekova 3, OIB: </w:t>
      </w:r>
      <w:r w:rsidR="0077538A" w:rsidRPr="006F2B7C">
        <w:t>85744512908</w:t>
      </w:r>
      <w:r w:rsidR="0077538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C192E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9C4BF6">
        <w:t xml:space="preserve">5. srpnja 2016. </w:t>
      </w:r>
      <w:r w:rsidR="009C4BF6" w:rsidRPr="00E974B3">
        <w:t>dužnik u Očevidniku redoslijeda osnova za plaćanje ima</w:t>
      </w:r>
      <w:r w:rsidR="009C4BF6">
        <w:t>o</w:t>
      </w:r>
      <w:r w:rsidR="009C4BF6" w:rsidRPr="00E974B3">
        <w:t xml:space="preserve"> evidentirane neizvršene osnove za plaćanje</w:t>
      </w:r>
      <w:r w:rsidR="009C4BF6">
        <w:t xml:space="preserve"> u neprekinutom razdoblju od 120 </w:t>
      </w:r>
      <w:r w:rsidR="009C4BF6" w:rsidRPr="00E974B3">
        <w:t xml:space="preserve">dana, u ukupnom iznosu od </w:t>
      </w:r>
      <w:r w:rsidR="009C4BF6">
        <w:t xml:space="preserve">95.782,33 </w:t>
      </w:r>
      <w:r w:rsidR="009C4BF6" w:rsidRPr="00E974B3">
        <w:t xml:space="preserve">kn, </w:t>
      </w:r>
      <w:r w:rsidR="009C4BF6">
        <w:t>te je imao 1</w:t>
      </w:r>
      <w:r w:rsidR="009C4BF6" w:rsidRPr="00E974B3">
        <w:t xml:space="preserve"> zaposlen</w:t>
      </w:r>
      <w:r w:rsidR="009C4BF6">
        <w:t>og.</w:t>
      </w:r>
      <w:r w:rsidR="00745C75">
        <w:t xml:space="preserve"> </w:t>
      </w:r>
      <w:r w:rsidR="00D302B2">
        <w:t xml:space="preserve">Osim toga, </w:t>
      </w:r>
      <w:r w:rsidR="004005AE">
        <w:t xml:space="preserve">uz podnesak od </w:t>
      </w:r>
      <w:r w:rsidR="00745C75">
        <w:t>9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745C75">
        <w:t>10</w:t>
      </w:r>
      <w:r w:rsidR="004005AE" w:rsidRPr="004005AE">
        <w:t>. spisa) i Očevidnik o redoslijedu plaćanja s obračunatom kamatom  (list 1</w:t>
      </w:r>
      <w:r w:rsidR="0005588F">
        <w:t>1</w:t>
      </w:r>
      <w:r w:rsidR="004005AE" w:rsidRPr="004005AE">
        <w:t>.-1</w:t>
      </w:r>
      <w:r w:rsidR="0005588F">
        <w:t>5</w:t>
      </w:r>
      <w:r w:rsidR="004005AE" w:rsidRPr="004005AE">
        <w:t>. spisa)</w:t>
      </w:r>
      <w:r w:rsidR="004005AE">
        <w:t>.</w:t>
      </w:r>
    </w:p>
    <w:p w:rsidRDefault="00803391" w:rsidP="00250A6E" w:rsidR="00803391">
      <w:pPr>
        <w:pStyle w:val="Tijeloteksta"/>
        <w:ind w:firstLine="708"/>
      </w:pP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05588F">
        <w:t>7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4005AE">
        <w:t>14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E328A6">
        <w:t xml:space="preserve">a 5. travnja 2017. </w:t>
      </w:r>
      <w:r>
        <w:t xml:space="preserve">ročište radi rasprave o pretpostavkama za otvaranje stečajnoga postupka. </w:t>
      </w:r>
    </w:p>
    <w:p w:rsidRDefault="00803391" w:rsidP="0083257E" w:rsidR="00803391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0C2EC7">
        <w:t>10</w:t>
      </w:r>
      <w:r w:rsidR="00E757C5" w:rsidRPr="00E757C5">
        <w:t>. spisa) i Očevidnika o redoslijedu plaćanja s obračunatom kamatom  (list 1</w:t>
      </w:r>
      <w:r w:rsidR="000C2EC7">
        <w:t>1</w:t>
      </w:r>
      <w:r w:rsidR="00E757C5" w:rsidRPr="00E757C5">
        <w:t>.-1</w:t>
      </w:r>
      <w:r w:rsidR="000C2EC7">
        <w:t>5</w:t>
      </w:r>
      <w:r w:rsidR="00E757C5" w:rsidRPr="00E757C5">
        <w:t xml:space="preserve">. spisa) proizlazi da </w:t>
      </w:r>
      <w:r w:rsidR="000C2EC7">
        <w:t xml:space="preserve">dužnik u očevidniku redoslijeda osnova za plaćanje </w:t>
      </w:r>
      <w:r w:rsidR="00E757C5" w:rsidRPr="00E757C5">
        <w:t xml:space="preserve">ima evidentirane neizvršene osnove za plaćanje u neprekinutom razdoblju od </w:t>
      </w:r>
      <w:r w:rsidR="00C23851">
        <w:t>337</w:t>
      </w:r>
      <w:r w:rsidR="00E757C5" w:rsidRPr="00E757C5">
        <w:t xml:space="preserve"> dana, u ukupnom iznosu od </w:t>
      </w:r>
      <w:r w:rsidR="00C23851">
        <w:t>101.584,85</w:t>
      </w:r>
      <w:r w:rsidR="00E757C5" w:rsidRPr="00E757C5">
        <w:t xml:space="preserve">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C23851" w:rsidP="008019C2" w:rsidR="00C23851">
      <w:pPr>
        <w:ind w:firstLine="709"/>
        <w:jc w:val="both"/>
      </w:pPr>
      <w:r>
        <w:t>Na ročištu radi očitovanja o prijedlogu za otvaranje stečajnoga postupka održanom 8. ožujka 2017. osoba ov</w:t>
      </w:r>
      <w:r w:rsidR="00B91F8D">
        <w:t>laštena za zastupanje dužnika Ra</w:t>
      </w:r>
      <w:r>
        <w:t xml:space="preserve">nko Murtić je izjavio kako se ne protivi </w:t>
      </w:r>
      <w:r w:rsidR="00B91F8D">
        <w:t>otvaranju stečajnoga postupka nad dužnikom.</w:t>
      </w:r>
      <w:r>
        <w:t xml:space="preserve"> </w:t>
      </w:r>
    </w:p>
    <w:p w:rsidRDefault="00803391" w:rsidP="002C65C8" w:rsidR="00803391">
      <w:pPr>
        <w:pStyle w:val="Tijeloteksta"/>
        <w:ind w:firstLine="708"/>
      </w:pPr>
    </w:p>
    <w:p w:rsidRDefault="00B91F8D" w:rsidP="002C65C8" w:rsidR="0039760F">
      <w:pPr>
        <w:pStyle w:val="Tijeloteksta"/>
        <w:ind w:firstLine="708"/>
      </w:pPr>
      <w:r>
        <w:t xml:space="preserve">Na ročištu radi rasprave o pretpostavkama za otvaranje stečajnoga postupka održanom 5. travnja 2017. </w:t>
      </w:r>
      <w:r w:rsidR="002A5E78">
        <w:t>osoba ovlaštena za zastupanje dužnika Ranko Murtić je potvrdio prokazni popis imovine od 16. ožujka 2017. (list 26. – 27. spisa).</w:t>
      </w:r>
      <w:r w:rsidR="003E6BF9">
        <w:t xml:space="preserve"> Uvidom u </w:t>
      </w:r>
      <w:r w:rsidR="00E757C5">
        <w:t xml:space="preserve">prokazni popis imovine </w:t>
      </w:r>
      <w:r w:rsidR="003E6BF9">
        <w:t xml:space="preserve">od 16. ožujka 2017. (list 26. – 27. spisa) utvrđeno je da </w:t>
      </w:r>
      <w:r w:rsidR="00AB5422">
        <w:t xml:space="preserve">je dužnik vlasnik </w:t>
      </w:r>
      <w:r w:rsidR="00DA195C">
        <w:t xml:space="preserve">sljedećih </w:t>
      </w:r>
      <w:r w:rsidR="00AB5422">
        <w:t>pokretnina</w:t>
      </w:r>
      <w:r w:rsidR="00C91A56">
        <w:t xml:space="preserve">: gvaš na papiru, 23 x 25 cm, 1992. godina, E. Murtić, 4 komada, ukupne vrijednosti 3.000,00 kn; </w:t>
      </w:r>
      <w:r w:rsidR="00E04225">
        <w:t xml:space="preserve">gvaš na papiru, 100 x 210 cm, 1992. godina, E. Murtić, 1 komad, vrijednosti </w:t>
      </w:r>
      <w:r w:rsidR="00DA195C">
        <w:t>6</w:t>
      </w:r>
      <w:r w:rsidR="00E04225">
        <w:t xml:space="preserve">.000,00 kn; </w:t>
      </w:r>
      <w:r w:rsidR="00665EFD">
        <w:t>grafike, N</w:t>
      </w:r>
      <w:r w:rsidR="002B291A">
        <w:t>i</w:t>
      </w:r>
      <w:r w:rsidR="00665EFD">
        <w:t>na Atević Murtić, 4 komada, ukupne vrijednosti 626,92 kn; grafike, B. Milenković. 6 komada, ukupne vrijednosti 1.242,66 kn, keramički tanjur</w:t>
      </w:r>
      <w:r w:rsidR="00B265DA">
        <w:t>i</w:t>
      </w:r>
      <w:r w:rsidR="00665EFD">
        <w:t xml:space="preserve">/inker, 7 komada, </w:t>
      </w:r>
      <w:r w:rsidR="00B265DA">
        <w:t>ukupne vrijednosti 2.162,</w:t>
      </w:r>
      <w:r w:rsidR="00DA195C">
        <w:t>16</w:t>
      </w:r>
      <w:r w:rsidR="00B265DA">
        <w:t xml:space="preserve"> kn i keramički tanjuri /inker, 9 komada, ukupne vrijednosti 2.639,52 kn (</w:t>
      </w:r>
      <w:r w:rsidR="00DA195C">
        <w:t xml:space="preserve">pokretnine </w:t>
      </w:r>
      <w:r w:rsidR="00B265DA">
        <w:t>navedene na listu B prokaznog popisa imovine pod brojem 1) do 6)).</w:t>
      </w:r>
      <w:r w:rsidR="006D502B">
        <w:t xml:space="preserve"> Nadalje je utvrđeno da ukupna </w:t>
      </w:r>
      <w:r w:rsidR="00AB5422">
        <w:t xml:space="preserve">knjigovodstvena, odnosno procijenjena vrijednost </w:t>
      </w:r>
      <w:r w:rsidR="006D502B">
        <w:t xml:space="preserve">navedenih pokretnina </w:t>
      </w:r>
      <w:r w:rsidR="00AB5422">
        <w:t>iznosi 15.671,26 kn</w:t>
      </w:r>
      <w:r w:rsidR="006D502B">
        <w:t>.</w:t>
      </w:r>
      <w:r w:rsidR="002B291A">
        <w:t xml:space="preserve"> </w:t>
      </w:r>
      <w:r w:rsidR="00295572">
        <w:t>U odnosu na pokretnine n</w:t>
      </w:r>
      <w:r w:rsidR="00DA195C">
        <w:t>avedene na listu B prokaznog po</w:t>
      </w:r>
      <w:r w:rsidR="00295572">
        <w:t>pi</w:t>
      </w:r>
      <w:r w:rsidR="00DA195C">
        <w:t>s</w:t>
      </w:r>
      <w:r w:rsidR="00295572">
        <w:t xml:space="preserve">a imovine pod brojem 7) do 12) (oprema za AOP, oprema za grijanje, ostala oprema, uredski namještaj, osobni auto/bicikl/,motori, telefon i pripadajuća oprema), osoba ovlaštena </w:t>
      </w:r>
      <w:r w:rsidR="002C65C8">
        <w:t>za zastupanje dužnika Ranko Murtić je</w:t>
      </w:r>
      <w:r w:rsidR="00DA195C">
        <w:t xml:space="preserve"> na ročištu održanom 5. travnja 2017.</w:t>
      </w:r>
      <w:r w:rsidR="002C65C8">
        <w:t xml:space="preserve"> izjavio kako više nisu u dužnikovom vlasništvu.</w:t>
      </w:r>
      <w:r w:rsidR="0039760F">
        <w:t xml:space="preserve"> </w:t>
      </w:r>
    </w:p>
    <w:p w:rsidRDefault="00803391" w:rsidP="002C65C8" w:rsidR="00803391">
      <w:pPr>
        <w:pStyle w:val="Tijeloteksta"/>
        <w:ind w:firstLine="708"/>
      </w:pPr>
    </w:p>
    <w:p w:rsidRDefault="0039760F" w:rsidP="002C65C8" w:rsidR="002C65C8">
      <w:pPr>
        <w:pStyle w:val="Tijeloteksta"/>
        <w:ind w:firstLine="708"/>
      </w:pPr>
      <w:r>
        <w:t xml:space="preserve">Nadalje, uvidom u navedeni prokazni popis </w:t>
      </w:r>
      <w:r w:rsidR="00F74D3E">
        <w:t xml:space="preserve">utvrđeno je da dužnik, </w:t>
      </w:r>
      <w:r>
        <w:t xml:space="preserve">osim </w:t>
      </w:r>
      <w:r w:rsidR="00F74D3E">
        <w:t xml:space="preserve">što je vlasnik </w:t>
      </w:r>
      <w:r>
        <w:t>navedenih pokretnina čija ukupna knjigovodstvena, odnosno procijenjena vrijednost iznosi 15.671,26 kn, nije vlasnik nikakve druge imovine.</w:t>
      </w:r>
    </w:p>
    <w:p w:rsidRDefault="00803391" w:rsidP="00765B9F" w:rsidR="00803391">
      <w:pPr>
        <w:ind w:firstLine="708"/>
        <w:jc w:val="both"/>
      </w:pPr>
    </w:p>
    <w:p w:rsidRDefault="00765B9F" w:rsidP="00765B9F" w:rsidR="00765B9F" w:rsidRPr="00765B9F">
      <w:pPr>
        <w:ind w:firstLine="708"/>
        <w:jc w:val="both"/>
      </w:pPr>
      <w:r w:rsidRPr="00765B9F">
        <w:t xml:space="preserve">Stoga je, uzevši u obzir navedeno, sud utvrdio kako </w:t>
      </w:r>
      <w:r>
        <w:t xml:space="preserve">u konkretnom slučaju </w:t>
      </w:r>
      <w:r w:rsidRPr="00765B9F">
        <w:t>imovina dužnika koja bi ušla u stečajnu masu nije dovoljna ni za namirenje troškova toga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 xml:space="preserve">Nagradu stečajnom upravitelju rješenjem određuje sud prema </w:t>
      </w:r>
      <w:r w:rsidRPr="00AC0FE4">
        <w:rPr>
          <w:color w:val="000000"/>
        </w:rPr>
        <w:lastRenderedPageBreak/>
        <w:t>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83DC0">
        <w:t>5</w:t>
      </w:r>
      <w:r w:rsidR="00563186">
        <w:t xml:space="preserve">. </w:t>
      </w:r>
      <w:r w:rsidR="00283DC0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C562E0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C562E0" w:rsidP="00C562E0" w:rsidR="00C562E0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562E0" w:rsidP="00C562E0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C562E0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283DC0">
      <w:rPr>
        <w:sz w:val="24"/>
        <w:szCs w:val="24"/>
      </w:rPr>
      <w:t>5428</w:t>
    </w:r>
    <w:r w:rsidRPr="00283DC0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588F"/>
    <w:rsid w:val="00060193"/>
    <w:rsid w:val="0006539F"/>
    <w:rsid w:val="00065B42"/>
    <w:rsid w:val="00082C15"/>
    <w:rsid w:val="000B22E7"/>
    <w:rsid w:val="000C1F96"/>
    <w:rsid w:val="000C2EC7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F03BD"/>
    <w:rsid w:val="00606CC8"/>
    <w:rsid w:val="00662884"/>
    <w:rsid w:val="00665EFD"/>
    <w:rsid w:val="00681B1A"/>
    <w:rsid w:val="006D502B"/>
    <w:rsid w:val="006D72C2"/>
    <w:rsid w:val="00704DD0"/>
    <w:rsid w:val="007150E9"/>
    <w:rsid w:val="0073274A"/>
    <w:rsid w:val="00732F2C"/>
    <w:rsid w:val="00745C75"/>
    <w:rsid w:val="00754CF2"/>
    <w:rsid w:val="00765B9F"/>
    <w:rsid w:val="0077538A"/>
    <w:rsid w:val="007B068E"/>
    <w:rsid w:val="007C2A8A"/>
    <w:rsid w:val="007D02E9"/>
    <w:rsid w:val="007D5510"/>
    <w:rsid w:val="007E6A6F"/>
    <w:rsid w:val="008019C2"/>
    <w:rsid w:val="00803391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831B7"/>
    <w:rsid w:val="009B1748"/>
    <w:rsid w:val="009B3D51"/>
    <w:rsid w:val="009C4BF6"/>
    <w:rsid w:val="00A0793E"/>
    <w:rsid w:val="00A446AE"/>
    <w:rsid w:val="00A473F8"/>
    <w:rsid w:val="00A6064D"/>
    <w:rsid w:val="00A75EA1"/>
    <w:rsid w:val="00A75F17"/>
    <w:rsid w:val="00A851A3"/>
    <w:rsid w:val="00AA4086"/>
    <w:rsid w:val="00AB5422"/>
    <w:rsid w:val="00AC0FE4"/>
    <w:rsid w:val="00AC192E"/>
    <w:rsid w:val="00AC5D4E"/>
    <w:rsid w:val="00B07EF1"/>
    <w:rsid w:val="00B265DA"/>
    <w:rsid w:val="00B62E90"/>
    <w:rsid w:val="00B77471"/>
    <w:rsid w:val="00B9015B"/>
    <w:rsid w:val="00B91F8D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562E0"/>
    <w:rsid w:val="00C63030"/>
    <w:rsid w:val="00C70FDE"/>
    <w:rsid w:val="00C90682"/>
    <w:rsid w:val="00C91A56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A195C"/>
    <w:rsid w:val="00DD5222"/>
    <w:rsid w:val="00DE0F86"/>
    <w:rsid w:val="00E04225"/>
    <w:rsid w:val="00E0682D"/>
    <w:rsid w:val="00E24B5E"/>
    <w:rsid w:val="00E328A6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74D3E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St-5428/2016-17</izvorni_sadrzaj>
    <derivirana_varijabla naziv="DomainObject.Oznaka_1">St-5428/2016-17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5428</izvorni_sadrzaj>
    <derivirana_varijabla naziv="DomainObject.Predmet.Broj_1">5428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St-5428/2016</izvorni_sadrzaj>
    <derivirana_varijabla naziv="DomainObject.Predmet.OznakaBroj_1">St-5428/2016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MANIFEST d.o.o.</izvorni_sadrzaj>
    <derivirana_varijabla naziv="DomainObject.Predmet.ProtustrankaFormated_1">  MANIFEST d.o.o.</derivirana_varijabla>
  </DomainObject.Predmet.ProtustrankaFormated>
  <DomainObject.Predmet.ProtustrankaFormatedOIB>
    <izvorni_sadrzaj>  MANIFEST d.o.o., OIB 85744512908</izvorni_sadrzaj>
    <derivirana_varijabla naziv="DomainObject.Predmet.ProtustrankaFormatedOIB_1">  MANIFEST d.o.o., OIB 85744512908</derivirana_varijabla>
  </DomainObject.Predmet.ProtustrankaFormatedOIB>
  <DomainObject.Predmet.ProtustrankaFormatedWithAdress>
    <izvorni_sadrzaj> MANIFEST d.o.o., Basaričekova 3, 10000 Zagreb</izvorni_sadrzaj>
    <derivirana_varijabla naziv="DomainObject.Predmet.ProtustrankaFormatedWithAdress_1"> MANIFEST d.o.o., Basaričekova 3, 10000 Zagreb</derivirana_varijabla>
  </DomainObject.Predmet.ProtustrankaFormatedWithAdress>
  <DomainObject.Predmet.ProtustrankaFormatedWithAdressOIB>
    <izvorni_sadrzaj> MANIFEST d.o.o., OIB 85744512908, Basaričekova 3, 10000 Zagreb</izvorni_sadrzaj>
    <derivirana_varijabla naziv="DomainObject.Predmet.ProtustrankaFormatedWithAdressOIB_1"> MANIFEST d.o.o., OIB 85744512908, Basaričekova 3, 10000 Zagreb</derivirana_varijabla>
  </DomainObject.Predmet.ProtustrankaFormatedWithAdressOIB>
  <DomainObject.Predmet.ProtustrankaWithAdress>
    <izvorni_sadrzaj>MANIFEST d.o.o. Basaričekova 3, 10000 Zagreb</izvorni_sadrzaj>
    <derivirana_varijabla naziv="DomainObject.Predmet.ProtustrankaWithAdress_1">MANIFEST d.o.o. Basaričekova 3, 10000 Zagreb</derivirana_varijabla>
  </DomainObject.Predmet.ProtustrankaWithAdress>
  <DomainObject.Predmet.ProtustrankaWithAdressOIB>
    <izvorni_sadrzaj>MANIFEST d.o.o., OIB 85744512908, Basaričekova 3, 10000 Zagreb</izvorni_sadrzaj>
    <derivirana_varijabla naziv="DomainObject.Predmet.ProtustrankaWithAdressOIB_1">MANIFEST d.o.o., OIB 85744512908, Basaričekova 3, 10000 Zagreb</derivirana_varijabla>
  </DomainObject.Predmet.ProtustrankaWithAdressOIB>
  <DomainObject.Predmet.ProtustrankaNazivFormated>
    <izvorni_sadrzaj>MANIFEST d.o.o.</izvorni_sadrzaj>
    <derivirana_varijabla naziv="DomainObject.Predmet.ProtustrankaNazivFormated_1">MANIFEST d.o.o.</derivirana_varijabla>
  </DomainObject.Predmet.ProtustrankaNazivFormated>
  <DomainObject.Predmet.ProtustrankaNazivFormatedOIB>
    <izvorni_sadrzaj>MANIFEST d.o.o., OIB 85744512908</izvorni_sadrzaj>
    <derivirana_varijabla naziv="DomainObject.Predmet.ProtustrankaNazivFormatedOIB_1">MANIFEST d.o.o., OIB 85744512908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MANIFEST d.o.o.</item>
    </izvorni_sadrzaj>
    <derivirana_varijabla naziv="DomainObject.Predmet.ProtuStrankaListFormated_1">
      <item>MANIFEST d.o.o.</item>
    </derivirana_varijabla>
  </DomainObject.Predmet.ProtuStrankaListFormated>
  <DomainObject.Predmet.ProtuStrankaListFormatedOIB>
    <izvorni_sadrzaj>
      <item>MANIFEST d.o.o., OIB 85744512908</item>
    </izvorni_sadrzaj>
    <derivirana_varijabla naziv="DomainObject.Predmet.ProtuStrankaListFormatedOIB_1">
      <item>MANIFEST d.o.o., OIB 85744512908</item>
    </derivirana_varijabla>
  </DomainObject.Predmet.ProtuStrankaListFormatedOIB>
  <DomainObject.Predmet.ProtuStrankaListFormatedWithAdress>
    <izvorni_sadrzaj>
      <item>MANIFEST d.o.o., Basaričekova 3, 10000 Zagreb</item>
    </izvorni_sadrzaj>
    <derivirana_varijabla naziv="DomainObject.Predmet.ProtuStrankaListFormatedWithAdress_1">
      <item>MANIFEST d.o.o., Basaričekova 3, 10000 Zagreb</item>
    </derivirana_varijabla>
  </DomainObject.Predmet.ProtuStrankaListFormatedWithAdress>
  <DomainObject.Predmet.ProtuStrankaListFormatedWithAdressOIB>
    <izvorni_sadrzaj>
      <item>MANIFEST d.o.o., OIB 85744512908, Basaričekova 3, 10000 Zagreb</item>
    </izvorni_sadrzaj>
    <derivirana_varijabla naziv="DomainObject.Predmet.ProtuStrankaListFormatedWithAdressOIB_1">
      <item>MANIFEST d.o.o., OIB 85744512908, Basaričekova 3, 10000 Zagreb</item>
    </derivirana_varijabla>
  </DomainObject.Predmet.ProtuStrankaListFormatedWithAdressOIB>
  <DomainObject.Predmet.ProtuStrankaListNazivFormated>
    <izvorni_sadrzaj>
      <item>MANIFEST d.o.o.</item>
    </izvorni_sadrzaj>
    <derivirana_varijabla naziv="DomainObject.Predmet.ProtuStrankaListNazivFormated_1">
      <item>MANIFEST d.o.o.</item>
    </derivirana_varijabla>
  </DomainObject.Predmet.ProtuStrankaListNazivFormated>
  <DomainObject.Predmet.ProtuStrankaListNazivFormatedOIB>
    <izvorni_sadrzaj>
      <item>MANIFEST d.o.o., OIB 85744512908</item>
    </izvorni_sadrzaj>
    <derivirana_varijabla naziv="DomainObject.Predmet.ProtuStrankaListNazivFormatedOIB_1">
      <item>MANIFEST d.o.o., OIB 85744512908</item>
    </derivirana_varijabla>
  </DomainObject.Predmet.ProtuStrankaListNazivFormatedOIB>
  <DomainObject.Predmet.OstaliListFormated>
    <izvorni_sadrzaj>
      <item>Ranko Murtić</item>
      <item>ERSTE&amp;STEIERMÄRKISCHE BANKA dioničko društvo</item>
    </izvorni_sadrzaj>
    <derivirana_varijabla naziv="DomainObject.Predmet.OstaliListFormated_1">
      <item>Ranko Murtić</item>
      <item>ERSTE&amp;STEIERMÄRKISCHE BANKA dioničko društvo</item>
    </derivirana_varijabla>
  </DomainObject.Predmet.OstaliListFormated>
  <DomainObject.Predmet.OstaliListFormatedOIB>
    <izvorni_sadrzaj>
      <item>Ranko Murtić, OIB 14239105025</item>
      <item>ERSTE&amp;STEIERMÄRKISCHE BANKA dioničko društvo, OIB 23057039320</item>
    </izvorni_sadrzaj>
    <derivirana_varijabla naziv="DomainObject.Predmet.OstaliListFormatedOIB_1">
      <item>Ranko Murtić, OIB 14239105025</item>
      <item>ERSTE&amp;STEIERMÄRKISCHE BANKA dioničko društvo, OIB 23057039320</item>
    </derivirana_varijabla>
  </DomainObject.Predmet.OstaliListFormatedOIB>
  <DomainObject.Predmet.OstaliListFormatedWithAdress>
    <izvorni_sadrzaj>
      <item>Ranko Murtić, Ulica Đure Basarička 3, 10000 Zagreb</item>
      <item>ERSTE&amp;STEIERMÄRKISCHE BANKA dioničko društvo, Jadranski Trg 3/a, 51000 Rijeka</item>
    </izvorni_sadrzaj>
    <derivirana_varijabla naziv="DomainObject.Predmet.OstaliListFormatedWithAdress_1">
      <item>Ranko Murtić, Ulica Đure Basarička 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Ranko Murtić, OIB 14239105025, Ulica Đure Basarička 3, 10000 Zagreb</item>
      <item>ERSTE&amp;STEIERMÄRKISCHE BANKA dioničko društvo, OIB 23057039320, Jadranski Trg 3/a, 51000 Rijeka</item>
    </izvorni_sadrzaj>
    <derivirana_varijabla naziv="DomainObject.Predmet.OstaliListFormatedWithAdressOIB_1">
      <item>Ranko Murtić, OIB 14239105025, Ulica Đure Basarička 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Ranko Murtić</item>
      <item>ERSTE&amp;STEIERMÄRKISCHE BANKA dioničko društvo</item>
    </izvorni_sadrzaj>
    <derivirana_varijabla naziv="DomainObject.Predmet.OstaliListNazivFormated_1">
      <item>Ranko Murtić</item>
      <item>ERSTE&amp;STEIERMÄRKISCHE BANKA dioničko društvo</item>
    </derivirana_varijabla>
  </DomainObject.Predmet.OstaliListNazivFormated>
  <DomainObject.Predmet.OstaliListNazivFormatedOIB>
    <izvorni_sadrzaj>
      <item>Ranko Murtić, OIB 14239105025</item>
      <item>ERSTE&amp;STEIERMÄRKISCHE BANKA dioničko društvo, OIB 23057039320</item>
    </izvorni_sadrzaj>
    <derivirana_varijabla naziv="DomainObject.Predmet.OstaliListNazivFormatedOIB_1">
      <item>Ranko Murtić, OIB 14239105025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St-5428/2016-17</izvorni_sadrzaj>
    <derivirana_varijabla naziv="DomainObject.PoslovniBrojDokumenta_1">St-5428/2016-17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MANIFEST d.o.o.</izvorni_sadrzaj>
    <derivirana_varijabla naziv="DomainObject.Predmet.ProtustrankaIDrugi_1">MANIFEST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MANIFEST d.o.o., OIB 85744512908, Basaričekova 3, 10000 Zagreb</izvorni_sadrzaj>
    <derivirana_varijabla naziv="DomainObject.Predmet.ProtustrankaIDrugiAdressOIB_1">MANIFEST d.o.o., OIB 85744512908, Basaričekova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MANIFEST d.o.o.</item>
      <item>Ranko Murtić</item>
      <item>ERSTE&amp;STEIERMÄRKISCHE BANKA dioničko društvo</item>
    </izvorni_sadrzaj>
    <derivirana_varijabla naziv="DomainObject.Predmet.SudioniciListNaziv_1">
      <item>FINA Regionalni centar Zagreb</item>
      <item>MANIFEST d.o.o.</item>
      <item>Ranko Murtić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MANIFEST d.o.o., OIB 85744512908, Basaričekova 3,10000 Zagreb</item>
      <item>Ranko Murtić, OIB 14239105025, Ulica Đure Basarička 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MANIFEST d.o.o., OIB 85744512908, Basaričekova 3,10000 Zagreb</item>
      <item>Ranko Murtić, OIB 14239105025, Ulica Đure Basarička 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85744512908</item>
      <item>, OIB 14239105025</item>
      <item>, OIB 23057039320</item>
    </izvorni_sadrzaj>
    <derivirana_varijabla naziv="DomainObject.Predmet.SudioniciListNazivOIB_1">
      <item>, OIB 85821130368</item>
      <item>, OIB 85744512908</item>
      <item>, OIB 14239105025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93981-3CF7-4B58-BF89-5ECB7F58F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1168</properties:Words>
  <properties:Characters>6451</properties:Characters>
  <properties:Lines>128</properties:Lines>
  <properties:Paragraphs>29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2017-04-05T12:47:00Z</cp:lastPrinted>
  <dcterms:modified xmlns:xsi="http://www.w3.org/2001/XMLSchema-instance" xsi:type="dcterms:W3CDTF">2017-04-05T12:47:00Z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St-5428/2016-17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