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8342" w14:paraId="ba5834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53</w:t>
      </w:r>
      <w:r w:rsidR="00681776">
        <w:t>4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za provedbom skraćenog stečajnog postupka nad dužnikom </w:t>
      </w:r>
      <w:r w:rsidR="00681776">
        <w:t xml:space="preserve">RAZVITAK d.o.o. za vađenje i obradu kamena Dvor, </w:t>
      </w:r>
      <w:proofErr w:type="spellStart"/>
      <w:r w:rsidR="00681776">
        <w:t>Matijevići</w:t>
      </w:r>
      <w:proofErr w:type="spellEnd"/>
      <w:r w:rsidR="00681776">
        <w:t xml:space="preserve"> 127, OIB 17246824950, MBS 120007621</w:t>
      </w:r>
      <w:r w:rsidR="00332709">
        <w:t>, dana</w:t>
      </w:r>
      <w:r w:rsidR="00681776">
        <w:t xml:space="preserve"> 2</w:t>
      </w:r>
      <w:r w:rsidR="00E51E73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81776">
        <w:t xml:space="preserve">RAZVITAK d.o.o. za vađenje i obradu kamena Dvor, </w:t>
      </w:r>
      <w:proofErr w:type="spellStart"/>
      <w:r w:rsidR="00681776">
        <w:t>Matijevići</w:t>
      </w:r>
      <w:proofErr w:type="spellEnd"/>
      <w:r w:rsidR="00681776">
        <w:t xml:space="preserve"> 127, OIB 17246824950, MBS 120007621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E51E73">
        <w:t xml:space="preserve">Ivan </w:t>
      </w:r>
      <w:proofErr w:type="spellStart"/>
      <w:r w:rsidR="00E51E73">
        <w:t>Gjurašić</w:t>
      </w:r>
      <w:proofErr w:type="spellEnd"/>
      <w:r w:rsidR="00E51E73">
        <w:t xml:space="preserve"> iz Zagreba,  </w:t>
      </w:r>
      <w:r w:rsidR="00E23984">
        <w:t>Petrinjska 28, OIB66025260916.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81776">
        <w:t xml:space="preserve">RAZVITAK d.o.o. za vađenje i obradu kamena Dvor, </w:t>
      </w:r>
      <w:proofErr w:type="spellStart"/>
      <w:r w:rsidR="00681776">
        <w:t>Matijevići</w:t>
      </w:r>
      <w:proofErr w:type="spellEnd"/>
      <w:r w:rsidR="00681776">
        <w:t xml:space="preserve"> 127, OIB 17246824950, MBS 120007621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10. kolovoza 2</w:t>
      </w:r>
      <w:r>
        <w:t xml:space="preserve">016. zahtjev za provedbu skraćenog stečajnog postupka nad dužnikom </w:t>
      </w:r>
      <w:r w:rsidR="00681776">
        <w:t xml:space="preserve">RAZVITAK d.o.o. OIB 17246824950, sa sjedištem u </w:t>
      </w:r>
      <w:proofErr w:type="spellStart"/>
      <w:r w:rsidR="00681776">
        <w:t>Matijevići</w:t>
      </w:r>
      <w:proofErr w:type="spellEnd"/>
      <w:r w:rsidR="00681776">
        <w:t xml:space="preserve"> 127, Dvor.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53</w:t>
      </w:r>
      <w:r w:rsidR="009934A6">
        <w:t>4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E51E73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6F8" w:rsidP="00C02BFE" w:rsidR="00B126F8">
      <w:r>
        <w:separator/>
      </w:r>
    </w:p>
  </w:endnote>
  <w:endnote w:id="0" w:type="continuationSeparator">
    <w:p w:rsidRDefault="00B126F8" w:rsidP="00C02BFE" w:rsidR="00B12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6F8" w:rsidP="00C02BFE" w:rsidR="00B126F8">
      <w:r>
        <w:separator/>
      </w:r>
    </w:p>
  </w:footnote>
  <w:footnote w:id="0" w:type="continuationSeparator">
    <w:p w:rsidRDefault="00B126F8" w:rsidP="00C02BFE" w:rsidR="00B12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53</w:t>
    </w:r>
    <w:r w:rsidR="009934A6">
      <w:t>4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B1C94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E3F6A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23984"/>
    <w:rsid w:val="00E42F9C"/>
    <w:rsid w:val="00E50563"/>
    <w:rsid w:val="00E51095"/>
    <w:rsid w:val="00E51E7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St-2534/2016-4</izvorni_sadrzaj>
    <derivirana_varijabla naziv="DomainObject.Oznaka_1">St-2534/2016-4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St-2534/2016</izvorni_sadrzaj>
    <derivirana_varijabla naziv="DomainObject.Predmet.OznakaBroj_1">St-2534/2016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RAZVITAK d.o.o.</izvorni_sadrzaj>
    <derivirana_varijabla naziv="DomainObject.Predmet.ProtustrankaFormated_1">  RAZVITAK d.o.o.</derivirana_varijabla>
  </DomainObject.Predmet.ProtustrankaFormated>
  <DomainObject.Predmet.ProtustrankaFormatedOIB>
    <izvorni_sadrzaj>  RAZVITAK d.o.o., OIB 17246824950</izvorni_sadrzaj>
    <derivirana_varijabla naziv="DomainObject.Predmet.ProtustrankaFormatedOIB_1">  RAZVITAK d.o.o., OIB 17246824950</derivirana_varijabla>
  </DomainObject.Predmet.ProtustrankaFormatedOIB>
  <DomainObject.Predmet.ProtustrankaFormatedWithAdress>
    <izvorni_sadrzaj> RAZVITAK d.o.o., Matijevići 127, 44440 Dvor</izvorni_sadrzaj>
    <derivirana_varijabla naziv="DomainObject.Predmet.ProtustrankaFormatedWithAdress_1"> RAZVITAK d.o.o., Matijevići 127, 44440 Dvor</derivirana_varijabla>
  </DomainObject.Predmet.ProtustrankaFormatedWithAdress>
  <DomainObject.Predmet.ProtustrankaFormatedWithAdressOIB>
    <izvorni_sadrzaj> RAZVITAK d.o.o., OIB 17246824950, Matijevići 127, 44440 Dvor</izvorni_sadrzaj>
    <derivirana_varijabla naziv="DomainObject.Predmet.ProtustrankaFormatedWithAdressOIB_1"> RAZVITAK d.o.o., OIB 17246824950, Matijevići 127, 44440 Dvor</derivirana_varijabla>
  </DomainObject.Predmet.ProtustrankaFormatedWithAdressOIB>
  <DomainObject.Predmet.ProtustrankaWithAdress>
    <izvorni_sadrzaj>RAZVITAK d.o.o. Matijevići 127, 44440 Dvor</izvorni_sadrzaj>
    <derivirana_varijabla naziv="DomainObject.Predmet.ProtustrankaWithAdress_1">RAZVITAK d.o.o. Matijevići 127, 44440 Dvor</derivirana_varijabla>
  </DomainObject.Predmet.ProtustrankaWithAdress>
  <DomainObject.Predmet.ProtustrankaWithAdressOIB>
    <izvorni_sadrzaj>RAZVITAK d.o.o., OIB 17246824950, Matijevići 127, 44440 Dvor</izvorni_sadrzaj>
    <derivirana_varijabla naziv="DomainObject.Predmet.ProtustrankaWithAdressOIB_1">RAZVITAK d.o.o., OIB 17246824950, Matijevići 127, 44440 Dvor</derivirana_varijabla>
  </DomainObject.Predmet.ProtustrankaWithAdressOIB>
  <DomainObject.Predmet.ProtustrankaNazivFormated>
    <izvorni_sadrzaj>RAZVITAK d.o.o.</izvorni_sadrzaj>
    <derivirana_varijabla naziv="DomainObject.Predmet.ProtustrankaNazivFormated_1">RAZVITAK d.o.o.</derivirana_varijabla>
  </DomainObject.Predmet.ProtustrankaNazivFormated>
  <DomainObject.Predmet.ProtustrankaNazivFormatedOIB>
    <izvorni_sadrzaj>RAZVITAK d.o.o., OIB 17246824950</izvorni_sadrzaj>
    <derivirana_varijabla naziv="DomainObject.Predmet.ProtustrankaNazivFormatedOIB_1">RAZVITAK d.o.o., OIB 17246824950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Trg svibanjskih žrtava 1995. br.1., 10000 Zagreb</izvorni_sadrzaj>
    <derivirana_varijabla naziv="DomainObject.Predmet.StrankaFormatedWithAdress_1"> FINA Regionalni centarZagreb, Trg svibanjskih žrtava 1995. br.1., 10000 Zagreb</derivirana_varijabla>
  </DomainObject.Predmet.StrankaFormatedWithAdress>
  <DomainObject.Predmet.StrankaFormatedWithAdressOIB>
    <izvorni_sadrzaj> FINA Regionalni centarZagreb, OIB 85821130368, Trg svibanjskih žrtava 1995. br.1., 10000 Zagreb</izvorni_sadrzaj>
    <derivirana_varijabla naziv="DomainObject.Predmet.StrankaFormatedWithAdressOIB_1"> FINA Regionalni centarZagreb, OIB 85821130368, Trg svibanjskih žrtava 1995. br.1., 10000 Zagreb</derivirana_varijabla>
  </DomainObject.Predmet.StrankaFormatedWithAdressOIB>
  <DomainObject.Predmet.StrankaWithAdress>
    <izvorni_sadrzaj>FINA Regionalni centarZagreb Trg svibanjskih žrtava 1995. br.1.,10000 Zagreb</izvorni_sadrzaj>
    <derivirana_varijabla naziv="DomainObject.Predmet.StrankaWithAdress_1">FINA Regionalni centarZagreb Trg svibanjskih žrtava 1995. br.1.,10000 Zagreb</derivirana_varijabla>
  </DomainObject.Predmet.StrankaWithAdress>
  <DomainObject.Predmet.StrankaWithAdressOIB>
    <izvorni_sadrzaj>FINA Regionalni centarZagreb, OIB 85821130368, Trg svibanjskih žrtava 1995. br.1.,10000 Zagreb</izvorni_sadrzaj>
    <derivirana_varijabla naziv="DomainObject.Predmet.StrankaWithAdressOIB_1">FINA Regionalni centarZagreb, OIB 85821130368, Trg svibanjskih žrtava 1995. br.1.,10000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Trg svibanjskih žrtava 1995. br.1., 10000 Zagreb</item>
    </izvorni_sadrzaj>
    <derivirana_varijabla naziv="DomainObject.Predmet.StrankaListFormatedWithAdress_1">
      <item>FINA Regionalni centarZagreb, Trg svibanjskih žrtava 1995. br.1., 10000 Zagreb</item>
    </derivirana_varijabla>
  </DomainObject.Predmet.StrankaListFormatedWithAdress>
  <DomainObject.Predmet.StrankaListFormatedWithAdressOIB>
    <izvorni_sadrzaj>
      <item>FINA Regionalni centarZagreb, OIB 85821130368, Trg svibanjskih žrtava 1995. br.1., 10000 Zagreb</item>
    </izvorni_sadrzaj>
    <derivirana_varijabla naziv="DomainObject.Predmet.StrankaListFormatedWithAdressOIB_1">
      <item>FINA Regionalni centarZagreb, OIB 85821130368, Trg svibanjskih žrtava 1995. br.1.,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RAZVITAK d.o.o.</item>
    </izvorni_sadrzaj>
    <derivirana_varijabla naziv="DomainObject.Predmet.ProtuStrankaListFormated_1">
      <item>RAZVITAK d.o.o.</item>
    </derivirana_varijabla>
  </DomainObject.Predmet.ProtuStrankaListFormated>
  <DomainObject.Predmet.ProtuStrankaListFormatedOIB>
    <izvorni_sadrzaj>
      <item>RAZVITAK d.o.o., OIB 17246824950</item>
    </izvorni_sadrzaj>
    <derivirana_varijabla naziv="DomainObject.Predmet.ProtuStrankaListFormatedOIB_1">
      <item>RAZVITAK d.o.o., OIB 17246824950</item>
    </derivirana_varijabla>
  </DomainObject.Predmet.ProtuStrankaListFormatedOIB>
  <DomainObject.Predmet.ProtuStrankaListFormatedWithAdress>
    <izvorni_sadrzaj>
      <item>RAZVITAK d.o.o., Matijevići 127, 44440 Dvor</item>
    </izvorni_sadrzaj>
    <derivirana_varijabla naziv="DomainObject.Predmet.ProtuStrankaListFormatedWithAdress_1">
      <item>RAZVITAK d.o.o., Matijevići 127, 44440 Dvor</item>
    </derivirana_varijabla>
  </DomainObject.Predmet.ProtuStrankaListFormatedWithAdress>
  <DomainObject.Predmet.ProtuStrankaListFormatedWithAdressOIB>
    <izvorni_sadrzaj>
      <item>RAZVITAK d.o.o., OIB 17246824950, Matijevići 127, 44440 Dvor</item>
    </izvorni_sadrzaj>
    <derivirana_varijabla naziv="DomainObject.Predmet.ProtuStrankaListFormatedWithAdressOIB_1">
      <item>RAZVITAK d.o.o., OIB 17246824950, Matijevići 127, 44440 Dvor</item>
    </derivirana_varijabla>
  </DomainObject.Predmet.ProtuStrankaListFormatedWithAdressOIB>
  <DomainObject.Predmet.ProtuStrankaListNazivFormated>
    <izvorni_sadrzaj>
      <item>RAZVITAK d.o.o.</item>
    </izvorni_sadrzaj>
    <derivirana_varijabla naziv="DomainObject.Predmet.ProtuStrankaListNazivFormated_1">
      <item>RAZVITAK d.o.o.</item>
    </derivirana_varijabla>
  </DomainObject.Predmet.ProtuStrankaListNazivFormated>
  <DomainObject.Predmet.ProtuStrankaListNazivFormatedOIB>
    <izvorni_sadrzaj>
      <item>RAZVITAK d.o.o., OIB 17246824950</item>
    </izvorni_sadrzaj>
    <derivirana_varijabla naziv="DomainObject.Predmet.ProtuStrankaListNazivFormatedOIB_1">
      <item>RAZVITAK d.o.o., OIB 17246824950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St-2534/2016-4</izvorni_sadrzaj>
    <derivirana_varijabla naziv="DomainObject.PoslovniBrojDokumenta_1">St-2534/2016-4</derivirana_varijabla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RAZVITAK d.o.o.</izvorni_sadrzaj>
    <derivirana_varijabla naziv="DomainObject.Predmet.ProtustrankaIDrugi_1">RAZVITAK d.o.o.</derivirana_varijabla>
  </DomainObject.Predmet.ProtustrankaIDrugi>
  <DomainObject.Predmet.StrankaIDrugiAdressOIB>
    <izvorni_sadrzaj>FINA Regionalni centarZagreb, OIB 85821130368, Trg svibanjskih žrtava 1995. br.1., 10000 Zagreb</izvorni_sadrzaj>
    <derivirana_varijabla naziv="DomainObject.Predmet.StrankaIDrugiAdressOIB_1">FINA Regionalni centarZagreb, OIB 85821130368, Trg svibanjskih žrtava 1995. br.1., 10000 Zagreb</derivirana_varijabla>
  </DomainObject.Predmet.StrankaIDrugiAdressOIB>
  <DomainObject.Predmet.ProtustrankaIDrugiAdressOIB>
    <izvorni_sadrzaj>RAZVITAK d.o.o., OIB 17246824950, Matijevići 127, 44440 Dvor</izvorni_sadrzaj>
    <derivirana_varijabla naziv="DomainObject.Predmet.ProtustrankaIDrugiAdressOIB_1">RAZVITAK d.o.o., OIB 17246824950, Matijevići 127,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RAZVITAK d.o.o.</item>
      <item>FINA Regionalni centarZagreb</item>
    </izvorni_sadrzaj>
    <derivirana_varijabla naziv="DomainObject.Predmet.SudioniciListNaziv_1">
      <item>RAZVITAK d.o.o.</item>
      <item>FINA Regionalni centarZagreb</item>
    </derivirana_varijabla>
  </DomainObject.Predmet.SudioniciListNaziv>
  <DomainObject.Predmet.SudioniciListAdressOIB>
    <izvorni_sadrzaj>
      <item>RAZVITAK d.o.o., OIB 17246824950, Matijevići 127,44440 Dvor</item>
      <item>FINA Regionalni centarZagreb, OIB 85821130368, Trg svibanjskih žrtava 1995. br.1.,10000 Zagreb</item>
    </izvorni_sadrzaj>
    <derivirana_varijabla naziv="DomainObject.Predmet.SudioniciListAdressOIB_1">
      <item>RAZVITAK d.o.o., OIB 17246824950, Matijevići 127,44440 Dvor</item>
      <item>FINA Regionalni centarZagreb,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17246824950</item>
      <item>, OIB 85821130368</item>
    </izvorni_sadrzaj>
    <derivirana_varijabla naziv="DomainObject.Predmet.SudioniciListNazivOIB_1">
      <item>, OIB 17246824950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B3C3B-ED81-47D0-87AD-3E80998C1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2299</properties:Characters>
  <properties:Lines>85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2017-01-20T07:39:00Z</dcterms:created>
  <dc:creator>Darija Miličević</dc:creator>
  <cp:lastModifiedBy>Darija Miličević</cp:lastModifiedBy>
  <cp:lastPrinted>2017-02-24T12:29:00Z</cp:lastPrinted>
  <dcterms:modified xmlns:xsi="http://www.w3.org/2001/XMLSchema-instance" xsi:type="dcterms:W3CDTF">2017-02-24T12:30:00Z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