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1c2c" w14:paraId="2f91c2c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9FE" w:rsidP="00BF6CBB" w:rsidR="00BF6CBB" w:rsidRPr="00A22959">
      <w:pPr>
        <w:jc w:val="both"/>
      </w:pPr>
      <w:r>
        <w:t xml:space="preserve">  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8839FE" w:rsidR="00964555">
      <w:pPr>
        <w:ind w:firstLine="708"/>
        <w:jc w:val="both"/>
      </w:pPr>
      <w:r w:rsidRPr="00A22959">
        <w:t xml:space="preserve">Pazin, Dršćevka 1  </w:t>
      </w:r>
    </w:p>
    <w:p w:rsidRDefault="008839FE" w:rsidP="008839FE" w:rsidR="008839FE"/>
    <w:p w:rsidRDefault="00964555" w:rsidP="008839FE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8839FE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4C25B8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4C25B8">
        <w:t xml:space="preserve">Stečajnom masom iza MIRA MAR. PROMET d.o.o. u stečaju Pula, Laginjina 6, OIB 88446855292, </w:t>
      </w:r>
      <w:r w:rsidR="00086867">
        <w:t xml:space="preserve"> 17</w:t>
      </w:r>
      <w:r w:rsidR="00115D2F" w:rsidRPr="00A22959">
        <w:t xml:space="preserve">. </w:t>
      </w:r>
      <w:r w:rsidR="00533413">
        <w:t xml:space="preserve">listopada </w:t>
      </w:r>
      <w:r w:rsidR="00E84C66" w:rsidRPr="00A22959">
        <w:t>201</w:t>
      </w:r>
      <w:r w:rsidR="00533413">
        <w:t>7</w:t>
      </w:r>
      <w:r w:rsidR="00E84C66" w:rsidRPr="00A22959">
        <w:t>.</w:t>
      </w:r>
    </w:p>
    <w:p w:rsidRDefault="008839FE" w:rsidP="004C25B8" w:rsidR="008839FE">
      <w:pPr>
        <w:jc w:val="both"/>
      </w:pP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03673B">
        <w:t xml:space="preserve">stečajnom dužniku </w:t>
      </w:r>
      <w:r w:rsidR="00086867" w:rsidRPr="00086867">
        <w:t>Stečajno</w:t>
      </w:r>
      <w:r w:rsidR="00086867">
        <w:t>j</w:t>
      </w:r>
      <w:r w:rsidR="00086867" w:rsidRPr="00086867">
        <w:t xml:space="preserve"> mas</w:t>
      </w:r>
      <w:r w:rsidR="00086867">
        <w:t>i</w:t>
      </w:r>
      <w:r w:rsidR="00086867" w:rsidRPr="00086867">
        <w:t xml:space="preserve"> iza </w:t>
      </w:r>
      <w:r w:rsidR="004C25B8" w:rsidRPr="004C25B8">
        <w:t>MIRA MAR. PROMET d.o.o. u stečaju Pula, Laginjina 6, OIB 88446855292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086867" w:rsidP="00086867" w:rsidR="0003673B" w:rsidRPr="0003673B">
      <w:pPr>
        <w:ind w:left="705"/>
      </w:pPr>
      <w:r>
        <w:t>-</w:t>
      </w:r>
      <w:r w:rsidR="0003673B" w:rsidRPr="0003673B">
        <w:t xml:space="preserve"> TRAŽBINE DRUGOG VIŠEG ISPLATNOG REDA:</w:t>
      </w:r>
    </w:p>
    <w:p w:rsidRDefault="0003673B" w:rsidP="0003673B" w:rsidR="0003673B">
      <w:pPr>
        <w:ind w:firstLine="708"/>
        <w:jc w:val="both"/>
      </w:pPr>
    </w:p>
    <w:p w:rsidRDefault="004C25B8" w:rsidP="004C25B8" w:rsidR="004C25B8">
      <w:pPr>
        <w:ind w:firstLine="708"/>
        <w:jc w:val="both"/>
      </w:pPr>
      <w:r>
        <w:t>1. REPUBLIKA HRVATSKA, Ministarstvo financija, Porezna uprava, Zagreb, Katančićeva 5, OIB: 18683136487, u iznosu od 69.398,98 kuna;</w:t>
      </w:r>
    </w:p>
    <w:p w:rsidRDefault="004C25B8" w:rsidP="004C25B8" w:rsidR="004C25B8">
      <w:pPr>
        <w:ind w:firstLine="708"/>
        <w:jc w:val="both"/>
      </w:pPr>
    </w:p>
    <w:p w:rsidRDefault="004C25B8" w:rsidP="004C25B8" w:rsidR="004C25B8">
      <w:pPr>
        <w:ind w:firstLine="708"/>
        <w:jc w:val="both"/>
      </w:pPr>
      <w:r>
        <w:t>2. Raiffeisenbank Austria d.d. Zagreb, Magazinska cesta 69, OIB: 53056966535, u iznosu od 10.709,86 kuna;</w:t>
      </w:r>
    </w:p>
    <w:p w:rsidRDefault="004C25B8" w:rsidP="004C25B8" w:rsidR="004C25B8">
      <w:pPr>
        <w:ind w:firstLine="708"/>
        <w:jc w:val="both"/>
      </w:pPr>
    </w:p>
    <w:p w:rsidRDefault="004C25B8" w:rsidP="004C25B8" w:rsidR="0051754D">
      <w:pPr>
        <w:ind w:firstLine="708"/>
        <w:jc w:val="both"/>
      </w:pPr>
      <w:r>
        <w:t>3. HEP ELEKTRA d.o.o. Zagreb, Ulica grada Vukovara 37, OIB: 43965974818, u iznosu od 283,77 kuna</w:t>
      </w:r>
    </w:p>
    <w:p w:rsidRDefault="008839FE" w:rsidP="008839FE" w:rsidR="008839FE"/>
    <w:p w:rsidRDefault="003868A1" w:rsidP="008839FE" w:rsidR="003868A1" w:rsidRPr="00A22959">
      <w:pPr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086867">
        <w:t>17</w:t>
      </w:r>
      <w:r w:rsidRPr="00A22959">
        <w:t xml:space="preserve">. </w:t>
      </w:r>
      <w:r w:rsidR="00533413">
        <w:t>listopada</w:t>
      </w:r>
      <w:r w:rsidRPr="00A22959">
        <w:t xml:space="preserve"> 201</w:t>
      </w:r>
      <w:r w:rsidR="00533413">
        <w:t>7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</w:t>
      </w:r>
      <w:r w:rsidR="004F4CF7" w:rsidRPr="00A22959">
        <w:t>Narodne novine br. 71/2015</w:t>
      </w:r>
      <w:r w:rsidR="002B6A7B" w:rsidRPr="00A22959">
        <w:t>, 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8839FE" w:rsidP="008839FE" w:rsidR="008839FE"/>
    <w:p w:rsidRDefault="003868A1" w:rsidP="008839FE" w:rsidR="004F4CF7">
      <w:pPr>
        <w:jc w:val="center"/>
      </w:pPr>
      <w:r w:rsidRPr="00A22959">
        <w:t xml:space="preserve">U Pazinu, </w:t>
      </w:r>
      <w:r w:rsidR="00086867">
        <w:t>17</w:t>
      </w:r>
      <w:r w:rsidR="004F4CF7" w:rsidRPr="00A22959">
        <w:t xml:space="preserve">. </w:t>
      </w:r>
      <w:r w:rsidR="00533413">
        <w:t>listopada</w:t>
      </w:r>
      <w:r w:rsidR="004F4CF7" w:rsidRPr="00A22959">
        <w:t xml:space="preserve"> 201</w:t>
      </w:r>
      <w:r w:rsidR="00533413">
        <w:t>7</w:t>
      </w:r>
      <w:r w:rsidR="004F4CF7" w:rsidRPr="00A22959">
        <w:t>.</w:t>
      </w:r>
    </w:p>
    <w:p w:rsidRDefault="008839FE" w:rsidP="004F4CF7" w:rsidR="008839FE" w:rsidRPr="00A22959">
      <w:pPr>
        <w:ind w:firstLine="708"/>
        <w:jc w:val="center"/>
      </w:pP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005E0C">
        <w:t>, v.r.</w:t>
      </w:r>
    </w:p>
    <w:p w:rsidRDefault="00115D2F" w:rsidP="003868A1" w:rsidR="00115D2F">
      <w:pPr>
        <w:jc w:val="both"/>
      </w:pPr>
    </w:p>
    <w:p w:rsidRDefault="00086867" w:rsidP="003868A1" w:rsidR="00086867" w:rsidRPr="00A22959">
      <w:pPr>
        <w:jc w:val="both"/>
      </w:pPr>
    </w:p>
    <w:p w:rsidRDefault="008839FE" w:rsidP="003868A1" w:rsidR="008839FE">
      <w:pPr>
        <w:jc w:val="both"/>
      </w:pPr>
    </w:p>
    <w:p w:rsidRDefault="003868A1" w:rsidP="003868A1" w:rsidR="003868A1" w:rsidRPr="00A22959">
      <w:pPr>
        <w:jc w:val="both"/>
      </w:pPr>
      <w:r w:rsidRPr="00A22959">
        <w:lastRenderedPageBreak/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51754D" w:rsidR="00533413" w:rsidRPr="00A22959">
      <w:r>
        <w:t>- stečajni upravitelj</w:t>
      </w:r>
      <w:r w:rsidRPr="0051754D">
        <w:t xml:space="preserve"> </w:t>
      </w:r>
      <w:r w:rsidR="00086867">
        <w:t>Damir</w:t>
      </w:r>
      <w:r w:rsidR="00086867" w:rsidRPr="00086867">
        <w:t xml:space="preserve"> Debeljuh iz Pule, Laginjina 6</w:t>
      </w:r>
    </w:p>
    <w:sectPr w:rsidSect="008839FE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B26" w:rsidR="009E4B26">
      <w:r>
        <w:separator/>
      </w:r>
    </w:p>
  </w:endnote>
  <w:endnote w:id="0" w:type="continuationSeparator">
    <w:p w:rsidRDefault="009E4B26" w:rsidR="009E4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B26" w:rsidR="009E4B26">
      <w:r>
        <w:separator/>
      </w:r>
    </w:p>
  </w:footnote>
  <w:footnote w:id="0" w:type="continuationSeparator">
    <w:p w:rsidRDefault="009E4B26" w:rsidR="009E4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E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4C25B8" w:rsidRPr="004C25B8">
      <w:t>10 St-449/2017-31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10 St-</w:t>
    </w:r>
    <w:r w:rsidR="004C25B8">
      <w:t>449</w:t>
    </w:r>
    <w:r w:rsidR="00224DD5">
      <w:t>/</w:t>
    </w:r>
    <w:r w:rsidR="00086867">
      <w:t>20</w:t>
    </w:r>
    <w:r w:rsidR="00224DD5">
      <w:t>1</w:t>
    </w:r>
    <w:r w:rsidR="00533413">
      <w:t>7</w:t>
    </w:r>
    <w:r w:rsidR="00224DD5">
      <w:t>-</w:t>
    </w:r>
    <w:r w:rsidR="004C25B8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4944F15"/>
    <w:multiLevelType w:val="hybridMultilevel"/>
    <w:tmpl w:val="0BA048BC"/>
    <w:lvl w:tplc="6046E7A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E0C"/>
    <w:rsid w:val="00023166"/>
    <w:rsid w:val="000310DA"/>
    <w:rsid w:val="0003673B"/>
    <w:rsid w:val="00051F91"/>
    <w:rsid w:val="00060E31"/>
    <w:rsid w:val="00063547"/>
    <w:rsid w:val="0008168D"/>
    <w:rsid w:val="00086867"/>
    <w:rsid w:val="00090BB0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A72EF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7FE5"/>
    <w:rsid w:val="00484A5A"/>
    <w:rsid w:val="00496C6E"/>
    <w:rsid w:val="004B072B"/>
    <w:rsid w:val="004C25B8"/>
    <w:rsid w:val="004F4CF7"/>
    <w:rsid w:val="005053CE"/>
    <w:rsid w:val="0051014D"/>
    <w:rsid w:val="0051046D"/>
    <w:rsid w:val="0051129C"/>
    <w:rsid w:val="0051754D"/>
    <w:rsid w:val="00522E2A"/>
    <w:rsid w:val="0052544E"/>
    <w:rsid w:val="00533413"/>
    <w:rsid w:val="0054012F"/>
    <w:rsid w:val="005437B7"/>
    <w:rsid w:val="00575EA3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839FE"/>
    <w:rsid w:val="00891286"/>
    <w:rsid w:val="008A0989"/>
    <w:rsid w:val="008A4163"/>
    <w:rsid w:val="008A780B"/>
    <w:rsid w:val="008B69A8"/>
    <w:rsid w:val="008E1A24"/>
    <w:rsid w:val="008F6CD2"/>
    <w:rsid w:val="00903350"/>
    <w:rsid w:val="00932C74"/>
    <w:rsid w:val="00937999"/>
    <w:rsid w:val="00942C33"/>
    <w:rsid w:val="00964555"/>
    <w:rsid w:val="00966F4F"/>
    <w:rsid w:val="00994487"/>
    <w:rsid w:val="009E4B26"/>
    <w:rsid w:val="00A22959"/>
    <w:rsid w:val="00A364AC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C224F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391C"/>
    <w:rsid w:val="00CE7837"/>
    <w:rsid w:val="00D17CF9"/>
    <w:rsid w:val="00D2307E"/>
    <w:rsid w:val="00D30772"/>
    <w:rsid w:val="00D426D0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E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E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 MAR. PROMET d.o.o. za trgovinu u stečaju</izvorni_sadrzaj>
    <derivirana_varijabla naziv="DomainObject.Predmet.ProtustrankaFormated_1">  Stečajna masa iza MIRA MAR. PROMET d.o.o. za trgovinu u stečaju</derivirana_varijabla>
  </DomainObject.Predmet.ProtustrankaFormated>
  <DomainObject.Predmet.ProtustrankaFormatedOIB>
    <izvorni_sadrzaj>  Stečajna masa iza MIRA MAR. PROMET d.o.o. za trgovinu u stečaju, OIB 88446855292</izvorni_sadrzaj>
    <derivirana_varijabla naziv="DomainObject.Predmet.ProtustrankaFormatedOIB_1">  Stečajna masa iza MIRA MAR. PROMET d.o.o. za trgovinu u stečaju, OIB 88446855292</derivirana_varijabla>
  </DomainObject.Predmet.ProtustrankaFormatedOIB>
  <DomainObject.Predmet.ProtustrankaFormatedWithAdress>
    <izvorni_sadrzaj> Stečajna masa iza MIRA MAR. PROMET d.o.o. za trgovinu u stečaju, Laginjina 6, 52100 Pula</izvorni_sadrzaj>
    <derivirana_varijabla naziv="DomainObject.Predmet.ProtustrankaFormatedWithAdress_1"> Stečajna masa iza MIRA MAR. PROMET d.o.o. za trgovinu u stečaju, Laginjina 6, 52100 Pula</derivirana_varijabla>
  </DomainObject.Predmet.ProtustrankaFormatedWithAdress>
  <DomainObject.Predmet.ProtustrankaFormatedWithAdressOIB>
    <izvorni_sadrzaj> Stečajna masa iza MIRA MAR. PROMET d.o.o. za trgovinu u stečaju, OIB 88446855292, Laginjina 6, 52100 Pula</izvorni_sadrzaj>
    <derivirana_varijabla naziv="DomainObject.Predmet.ProtustrankaFormatedWithAdressOIB_1"> Stečajna masa iza MIRA MAR. PROMET d.o.o. za trgovinu u stečaju, OIB 88446855292, Laginjina 6, 52100 Pula</derivirana_varijabla>
  </DomainObject.Predmet.ProtustrankaFormatedWithAdressOIB>
  <DomainObject.Predmet.ProtustrankaWithAdress>
    <izvorni_sadrzaj>Stečajna masa iza MIRA MAR. PROMET d.o.o. za trgovinu u stečaju Laginjina 6, 52100 Pula</izvorni_sadrzaj>
    <derivirana_varijabla naziv="DomainObject.Predmet.ProtustrankaWithAdress_1">Stečajna masa iza MIRA MAR. PROMET d.o.o. za trgovinu u stečaju Laginjina 6, 52100 Pula</derivirana_varijabla>
  </DomainObject.Predmet.ProtustrankaWithAdress>
  <DomainObject.Predmet.ProtustrankaWithAdressOIB>
    <izvorni_sadrzaj>Stečajna masa iza MIRA MAR. PROMET d.o.o. za trgovinu u stečaju, OIB 88446855292, Laginjina 6, 52100 Pula</izvorni_sadrzaj>
    <derivirana_varijabla naziv="DomainObject.Predmet.ProtustrankaWithAdressOIB_1">Stečajna masa iza MIRA MAR. PROMET d.o.o. za trgovinu u stečaju, OIB 88446855292, Laginjina 6, 52100 Pula</derivirana_varijabla>
  </DomainObject.Predmet.ProtustrankaWithAdressOIB>
  <DomainObject.Predmet.ProtustrankaNazivFormated>
    <izvorni_sadrzaj>Stečajna masa iza MIRA MAR. PROMET d.o.o. za trgovinu u stečaju</izvorni_sadrzaj>
    <derivirana_varijabla naziv="DomainObject.Predmet.ProtustrankaNazivFormated_1">Stečajna masa iza MIRA MAR. PROMET d.o.o. za trgovinu u stečaju</derivirana_varijabla>
  </DomainObject.Predmet.ProtustrankaNazivFormated>
  <DomainObject.Predmet.ProtustrankaNazivFormatedOIB>
    <izvorni_sadrzaj>Stečajna masa iza MIRA MAR. PROMET d.o.o. za trgovinu u stečaju, OIB 88446855292</izvorni_sadrzaj>
    <derivirana_varijabla naziv="DomainObject.Predmet.ProtustrankaNazivFormatedOIB_1">Stečajna masa iza MIRA MAR. PROMET d.o.o. za trgovinu u stečaju, OIB 88446855292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Pradorlando 22, 52100 Pula</izvorni_sadrzaj>
    <derivirana_varijabla naziv="DomainObject.Predmet.StrankaFormatedWithAdress_1"> Stečajni upravitelj Damir Debeljuh, Pradorlando 22, 52100 Pula</derivirana_varijabla>
  </DomainObject.Predmet.StrankaFormatedWithAdress>
  <DomainObject.Predmet.StrankaFormatedWithAdressOIB>
    <izvorni_sadrzaj> Stečajni upravitelj Damir Debeljuh, OIB 29203139768, Pradorlando 22, 52100 Pula</izvorni_sadrzaj>
    <derivirana_varijabla naziv="DomainObject.Predmet.StrankaFormatedWithAdressOIB_1"> Stečajni upravitelj Damir Debeljuh, OIB 29203139768, Pradorlando 22, 52100 Pula</derivirana_varijabla>
  </DomainObject.Predmet.StrankaFormatedWithAdressOIB>
  <DomainObject.Predmet.StrankaWithAdress>
    <izvorni_sadrzaj>Stečajni upravitelj Damir Debeljuh Pradorlando 22,52100 Pula</izvorni_sadrzaj>
    <derivirana_varijabla naziv="DomainObject.Predmet.StrankaWithAdress_1">Stečajni upravitelj Damir Debeljuh Pradorlando 22,52100 Pula</derivirana_varijabla>
  </DomainObject.Predmet.StrankaWithAdress>
  <DomainObject.Predmet.StrankaWithAdressOIB>
    <izvorni_sadrzaj>Stečajni upravitelj Damir Debeljuh, OIB 29203139768, Pradorlando 22,52100 Pula</izvorni_sadrzaj>
    <derivirana_varijabla naziv="DomainObject.Predmet.StrankaWithAdressOIB_1">Stečajni upravitelj Damir Debeljuh, OIB 29203139768, Pradorlando 22,52100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Pradorlando 22, 52100 Pula</item>
    </izvorni_sadrzaj>
    <derivirana_varijabla naziv="DomainObject.Predmet.StrankaListFormatedWithAdress_1">
      <item>Stečajni upravitelj Damir Debeljuh, Pradorlando 22, 52100 Pula</item>
    </derivirana_varijabla>
  </DomainObject.Predmet.StrankaListFormatedWithAdress>
  <DomainObject.Predmet.StrankaListFormatedWithAdressOIB>
    <izvorni_sadrzaj>
      <item>Stečajni upravitelj Damir Debeljuh, OIB 29203139768, Pradorlando 22, 52100 Pula</item>
    </izvorni_sadrzaj>
    <derivirana_varijabla naziv="DomainObject.Predmet.StrankaListFormatedWithAdressOIB_1">
      <item>Stečajni upravitelj Damir Debeljuh, OIB 29203139768, Pradorlando 22,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MIRA MAR. PROMET d.o.o. za trgovinu u stečaju</item>
    </izvorni_sadrzaj>
    <derivirana_varijabla naziv="DomainObject.Predmet.ProtuStrankaListFormated_1">
      <item>Stečajna masa iza MIRA MAR. PROMET d.o.o. za trgovinu u stečaju</item>
    </derivirana_varijabla>
  </DomainObject.Predmet.ProtuStrankaListFormated>
  <DomainObject.Predmet.ProtuStrankaListFormatedOIB>
    <izvorni_sadrzaj>
      <item>Stečajna masa iza MIRA MAR. PROMET d.o.o. za trgovinu u stečaju, OIB 88446855292</item>
    </izvorni_sadrzaj>
    <derivirana_varijabla naziv="DomainObject.Predmet.ProtuStrankaListFormatedOIB_1">
      <item>Stečajna masa iza MIRA MAR. PROMET d.o.o. za trgovinu u stečaju, OIB 88446855292</item>
    </derivirana_varijabla>
  </DomainObject.Predmet.ProtuStrankaListFormatedOIB>
  <DomainObject.Predmet.ProtuStrankaListFormatedWithAdress>
    <izvorni_sadrzaj>
      <item>Stečajna masa iza MIRA MAR. PROMET d.o.o. za trgovinu u stečaju, Laginjina 6, 52100 Pula</item>
    </izvorni_sadrzaj>
    <derivirana_varijabla naziv="DomainObject.Predmet.ProtuStrankaListFormatedWithAdress_1">
      <item>Stečajna masa iza MIRA MAR. PROMET d.o.o. za trgovinu u stečaju, Laginjina 6, 52100 Pula</item>
    </derivirana_varijabla>
  </DomainObject.Predmet.ProtuStrankaListFormatedWithAdress>
  <DomainObject.Predmet.ProtuStrankaListFormatedWithAdressOIB>
    <izvorni_sadrzaj>
      <item>Stečajna masa iza MIRA MAR. PROMET d.o.o. za trgovinu u stečaju, OIB 88446855292, Laginjina 6, 52100 Pula</item>
    </izvorni_sadrzaj>
    <derivirana_varijabla naziv="DomainObject.Predmet.ProtuStrankaListFormatedWithAdressOIB_1">
      <item>Stečajna masa iza MIRA MAR. PROMET d.o.o. za trgovinu u stečaju, OIB 88446855292, Laginjina 6, 52100 Pula</item>
    </derivirana_varijabla>
  </DomainObject.Predmet.ProtuStrankaListFormatedWithAdressOIB>
  <DomainObject.Predmet.ProtuStrankaListNazivFormated>
    <izvorni_sadrzaj>
      <item>Stečajna masa iza MIRA MAR. PROMET d.o.o. za trgovinu u stečaju</item>
    </izvorni_sadrzaj>
    <derivirana_varijabla naziv="DomainObject.Predmet.ProtuStrankaListNazivFormated_1">
      <item>Stečajna masa iza MIRA MAR. PROMET d.o.o. za trgovinu u stečaju</item>
    </derivirana_varijabla>
  </DomainObject.Predmet.ProtuStrankaListNazivFormated>
  <DomainObject.Predmet.ProtuStrankaListNazivFormatedOIB>
    <izvorni_sadrzaj>
      <item>Stečajna masa iza MIRA MAR. PROMET d.o.o. za trgovinu u stečaju, OIB 88446855292</item>
    </izvorni_sadrzaj>
    <derivirana_varijabla naziv="DomainObject.Predmet.ProtuStrankaListNazivFormatedOIB_1">
      <item>Stečajna masa iza MIRA MAR. PROMET d.o.o. za trgovinu u stečaju, OIB 88446855292</item>
    </derivirana_varijabla>
  </DomainObject.Predmet.ProtuStrankaListNazivFormatedOIB>
  <DomainObject.Predmet.OstaliList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Formated_1">
      <item>Mira Ritoša</item>
      <item>Josip Marković</item>
      <item>ODVJETNIČKO DRUŠTVO TEREŠAK &amp; PARTNERI društvo s ograničenom odgovornošću</item>
    </derivirana_varijabla>
  </DomainObject.Predmet.OstaliListFormated>
  <DomainObject.Predmet.OstaliList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FormatedOIB>
  <DomainObject.Predmet.OstaliListFormatedWithAdress>
    <izvorni_sadrzaj>
      <item>Mira Ritoša, Kvajera 1, 52440 Poreč</item>
      <item>Josip Marković, Ferde Livadića 19, 10431 Sveta Nedelja</item>
      <item>ODVJETNIČKO DRUŠTVO TEREŠAK &amp; PARTNERI društvo s ograničenom odgovornošću, Kaptol 15, 10000 Zagreb</item>
    </izvorni_sadrzaj>
    <derivirana_varijabla naziv="DomainObject.Predmet.OstaliListFormatedWithAdress_1">
      <item>Mira Ritoša, Kvajera 1, 52440 Poreč</item>
      <item>Josip Marković, Ferde Livadića 19, 10431 Sveta Nedelja</item>
      <item>ODVJETNIČKO DRUŠTVO TEREŠAK &amp; PARTNERI društvo s ograničenom odgovornošću, Kaptol 15, 10000 Zagreb</item>
    </derivirana_varijabla>
  </DomainObject.Predmet.OstaliListFormatedWithAdress>
  <DomainObject.Predmet.OstaliListFormatedWithAdressOIB>
    <izvorni_sadrzaj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izvorni_sadrzaj>
    <derivirana_varijabla naziv="DomainObject.Predmet.OstaliListFormatedWithAdressOIB_1">
      <item>Mira Ritoša, OIB 96965322589, Kvajera 1, 52440 Poreč</item>
      <item>Josip Marković, OIB 31327394279, Ferde Livadića 19, 10431 Sveta Nedelja</item>
      <item>ODVJETNIČKO DRUŠTVO TEREŠAK &amp; PARTNERI društvo s ograničenom odgovornošću, OIB 25339781941, Kaptol 15, 10000 Zagreb</item>
    </derivirana_varijabla>
  </DomainObject.Predmet.OstaliListFormatedWithAdressOIB>
  <DomainObject.Predmet.OstaliListNazivFormated>
    <izvorni_sadrzaj>
      <item>Mira Ritoša</item>
      <item>Josip Marković</item>
      <item>ODVJETNIČKO DRUŠTVO TEREŠAK &amp; PARTNERI društvo s ograničenom odgovornošću</item>
    </izvorni_sadrzaj>
    <derivirana_varijabla naziv="DomainObject.Predmet.OstaliListNazivFormated_1">
      <item>Mira Ritoša</item>
      <item>Josip Marković</item>
      <item>ODVJETNIČKO DRUŠTVO TEREŠAK &amp; PARTNERI društvo s ograničenom odgovornošću</item>
    </derivirana_varijabla>
  </DomainObject.Predmet.OstaliListNazivFormated>
  <DomainObject.Predmet.OstaliListNazivFormatedOIB>
    <izvorni_sadrzaj>
      <item>Mira Ritoša, OIB 96965322589</item>
      <item>Josip Marković, OIB 31327394279</item>
      <item>ODVJETNIČKO DRUŠTVO TEREŠAK &amp; PARTNERI društvo s ograničenom odgovornošću, OIB 25339781941</item>
    </izvorni_sadrzaj>
    <derivirana_varijabla naziv="DomainObject.Predmet.OstaliListNazivFormatedOIB_1">
      <item>Mira Ritoša, OIB 96965322589</item>
      <item>Josip Marković, OIB 31327394279</item>
      <item>ODVJETNIČKO DRUŠTVO TEREŠAK &amp; PARTNERI društvo s ograničenom odgovornošću, OIB 25339781941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MIRA MAR. PROMET d.o.o. za trgovinu u stečaju</izvorni_sadrzaj>
    <derivirana_varijabla naziv="DomainObject.Predmet.ProtustrankaIDrugi_1">Stečajna masa iza MIRA MAR. PROMET d.o.o. za trgovinu u stečaju</derivirana_varijabla>
  </DomainObject.Predmet.ProtustrankaIDrugi>
  <DomainObject.Predmet.StrankaIDrugiAdressOIB>
    <izvorni_sadrzaj>Stečajni upravitelj Damir Debeljuh, OIB 29203139768, Pradorlando 22, 52100 Pula</izvorni_sadrzaj>
    <derivirana_varijabla naziv="DomainObject.Predmet.StrankaIDrugiAdressOIB_1">Stečajni upravitelj Damir Debeljuh, OIB 29203139768, Pradorlando 22, 52100 Pula</derivirana_varijabla>
  </DomainObject.Predmet.StrankaIDrugiAdressOIB>
  <DomainObject.Predmet.ProtustrankaIDrugiAdressOIB>
    <izvorni_sadrzaj>Stečajna masa iza MIRA MAR. PROMET d.o.o. za trgovinu u stečaju, OIB 88446855292, Laginjina 6, 52100 Pula</izvorni_sadrzaj>
    <derivirana_varijabla naziv="DomainObject.Predmet.ProtustrankaIDrugiAdressOIB_1">Stečajna masa iza MIRA MAR. PROMET d.o.o. za trgovinu u stečaju, OIB 88446855292,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izvorni_sadrzaj>
    <derivirana_varijabla naziv="DomainObject.Predmet.SudioniciListNaziv_1">
      <item>Stečajna masa iza MIRA MAR. PROMET d.o.o. za trgovinu u stečaju</item>
      <item>Mira Ritoša</item>
      <item>Josip Marković</item>
      <item>Stečajni upravitelj Damir Debeljuh</item>
      <item>ODVJETNIČKO DRUŠTVO TEREŠAK &amp; PARTNERI društvo s ograničenom odgovornošću</item>
    </derivirana_varijabla>
  </DomainObject.Predmet.SudioniciListNaziv>
  <DomainObject.Predmet.SudioniciListAdressOIB>
    <izvorni_sadrzaj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izvorni_sadrzaj>
    <derivirana_varijabla naziv="DomainObject.Predmet.SudioniciListAdressOIB_1">
      <item>Stečajna masa iza MIRA MAR. PROMET d.o.o. za trgovinu u stečaju, OIB 88446855292, Laginjina 6,52100 Pula</item>
      <item>Mira Ritoša, OIB 96965322589, Kvajera 1,52440 Poreč</item>
      <item>Josip Marković, OIB 31327394279, Ferde Livadića 19,10431 Sveta Nedelja</item>
      <item>Stečajni upravitelj Damir Debeljuh, OIB 29203139768, Pradorlando 22,52100 Pula</item>
      <item>ODVJETNIČKO DRUŠTVO TEREŠAK &amp; PARTNERI društvo s ograničenom odgovornošću, OIB 25339781941, Kaptol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88446855292</item>
      <item>, OIB 96965322589</item>
      <item>, OIB 31327394279</item>
      <item>, OIB 29203139768</item>
      <item>, OIB 25339781941</item>
    </izvorni_sadrzaj>
    <derivirana_varijabla naziv="DomainObject.Predmet.SudioniciListNazivOIB_1">
      <item>, OIB 88446855292</item>
      <item>, OIB 96965322589</item>
      <item>, OIB 31327394279</item>
      <item>, OIB 29203139768</item>
      <item>, OIB 25339781941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8EFF4-671E-49DA-8DA5-938A44E9C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337</properties:Words>
  <properties:Characters>1685</properties:Characters>
  <properties:Lines>57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2017-10-17T11:11:00Z</dcterms:created>
  <dc:creator>drabar</dc:creator>
  <cp:lastModifiedBy>Sanja Lakošeljac</cp:lastModifiedBy>
  <cp:lastPrinted>2015-10-15T08:52:00Z</cp:lastPrinted>
  <dcterms:modified xmlns:xsi="http://www.w3.org/2001/XMLSchema-instance" xsi:type="dcterms:W3CDTF">2017-10-17T11:13:00Z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