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a522" w14:paraId="912a522" w:rsidRDefault="00B356A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356AB" w:rsidP="00B356AB" w:rsidR="00B356AB">
      <w:pPr>
        <w:pStyle w:val="Bezproreda"/>
      </w:pPr>
    </w:p>
    <w:p w:rsidRDefault="00B356AB" w:rsidP="00B356AB" w:rsidR="00B356AB">
      <w:pPr>
        <w:pStyle w:val="Bezproreda"/>
      </w:pPr>
    </w:p>
    <w:p w:rsidRDefault="00B356AB" w:rsidP="00B356AB" w:rsidR="00AE649C">
      <w:pPr>
        <w:pStyle w:val="Bezproreda"/>
      </w:pPr>
      <w:r>
        <w:t xml:space="preserve">    Republika Hrvatska</w:t>
      </w:r>
    </w:p>
    <w:p w:rsidRDefault="00B356AB" w:rsidP="00B356AB" w:rsidR="00B356AB">
      <w:pPr>
        <w:pStyle w:val="Bezproreda"/>
      </w:pPr>
      <w:r>
        <w:t>Trgovački sud u Bjelovaru</w:t>
      </w:r>
    </w:p>
    <w:p w:rsidRDefault="00B356AB" w:rsidP="00B356AB" w:rsidR="00B356AB">
      <w:pPr>
        <w:pStyle w:val="Bezproreda"/>
      </w:pPr>
      <w:r>
        <w:t>Bjelovar, Dr. I. Lebovića 42.</w:t>
      </w:r>
    </w:p>
    <w:p w:rsidRDefault="00B356AB" w:rsidP="00B356AB" w:rsidR="00B356AB">
      <w:pPr>
        <w:pStyle w:val="Bezproreda"/>
      </w:pPr>
    </w:p>
    <w:p w:rsidRDefault="00B356AB" w:rsidP="00B356AB" w:rsidR="00B356AB">
      <w:pPr>
        <w:pStyle w:val="Bezproreda"/>
        <w:ind w:left="5664"/>
      </w:pPr>
    </w:p>
    <w:p w:rsidRDefault="00B356AB" w:rsidP="00B356AB" w:rsidR="00B356AB">
      <w:pPr>
        <w:pStyle w:val="Bezproreda"/>
        <w:ind w:left="5664"/>
      </w:pPr>
      <w:r>
        <w:t>Poslovni broj: 1 St-127/2018-32</w:t>
      </w:r>
    </w:p>
    <w:p w:rsidRDefault="00B356AB" w:rsidP="00B356AB" w:rsidR="00B356AB">
      <w:pPr>
        <w:pStyle w:val="Bezproreda"/>
        <w:rPr>
          <w:b/>
        </w:rPr>
      </w:pPr>
    </w:p>
    <w:p w:rsidRDefault="00B356AB" w:rsidP="00B356AB" w:rsidR="00B356AB">
      <w:pPr>
        <w:pStyle w:val="Bezproreda"/>
        <w:rPr>
          <w:b/>
        </w:rPr>
      </w:pPr>
    </w:p>
    <w:p w:rsidRDefault="00B356AB" w:rsidP="00B356AB" w:rsidR="00B356AB">
      <w:pPr>
        <w:pStyle w:val="Bezproreda"/>
        <w:jc w:val="center"/>
      </w:pPr>
      <w:r>
        <w:t>R E P U B L I K A   H R V A T S K A</w:t>
      </w:r>
    </w:p>
    <w:p w:rsidRDefault="00B356AB" w:rsidP="00B356AB" w:rsidR="00B356AB">
      <w:pPr>
        <w:pStyle w:val="Bezproreda"/>
      </w:pPr>
    </w:p>
    <w:p w:rsidRDefault="00B356AB" w:rsidP="00B356AB" w:rsidR="00B356AB">
      <w:pPr>
        <w:pStyle w:val="Bezproreda"/>
        <w:jc w:val="center"/>
      </w:pPr>
      <w:r>
        <w:t>R J E Š E N J E</w:t>
      </w:r>
    </w:p>
    <w:p w:rsidRDefault="00B356AB" w:rsidP="00B356AB" w:rsidR="00B356AB">
      <w:pPr>
        <w:pStyle w:val="Bezproreda"/>
      </w:pPr>
    </w:p>
    <w:p w:rsidRDefault="00B356AB" w:rsidP="00B356AB" w:rsidR="00B356AB">
      <w:pPr>
        <w:pStyle w:val="Bezproreda"/>
      </w:pPr>
    </w:p>
    <w:p w:rsidRDefault="00B356AB" w:rsidP="00B356AB" w:rsidR="00B356AB">
      <w:pPr>
        <w:pStyle w:val="Bezproreda"/>
        <w:ind w:firstLine="708"/>
        <w:jc w:val="both"/>
      </w:pPr>
      <w:r>
        <w:t xml:space="preserve">Trgovački sud u Bjelovaru, po sucu Branki Pleskalt, u stečajnom postupku nad Stečajnom masom iza dužnika MB Gradnja d.o.o. za građenje, trgovinu i usluge, u stečaju, Lukač kbr. 24, OIB: 77034590080,  16. siječnja 2019.  </w:t>
      </w:r>
    </w:p>
    <w:p w:rsidRDefault="00B356AB" w:rsidP="00B356AB" w:rsidR="00B356AB">
      <w:pPr>
        <w:pStyle w:val="Bezproreda"/>
        <w:jc w:val="both"/>
        <w:rPr>
          <w:b/>
        </w:rPr>
      </w:pPr>
    </w:p>
    <w:p w:rsidRDefault="00B356AB" w:rsidP="00B356AB" w:rsidR="00B356AB">
      <w:pPr>
        <w:pStyle w:val="Bezproreda"/>
        <w:jc w:val="both"/>
        <w:rPr>
          <w:b/>
        </w:rPr>
      </w:pPr>
    </w:p>
    <w:p w:rsidRDefault="00B356AB" w:rsidP="00B356AB" w:rsidR="00B356AB">
      <w:pPr>
        <w:pStyle w:val="Bezproreda"/>
        <w:jc w:val="center"/>
      </w:pPr>
      <w:r>
        <w:t>r i j e š i o    j e</w:t>
      </w:r>
    </w:p>
    <w:p w:rsidRDefault="00B356AB" w:rsidP="00B356AB" w:rsidR="00B356AB">
      <w:pPr>
        <w:pStyle w:val="Bezproreda"/>
        <w:jc w:val="center"/>
      </w:pPr>
    </w:p>
    <w:p w:rsidRDefault="00B356AB" w:rsidP="00B356AB" w:rsidR="00B356AB">
      <w:pPr>
        <w:spacing w:after="0"/>
        <w:ind w:firstLine="708"/>
        <w:jc w:val="both"/>
        <w:rPr>
          <w:rFonts w:cs="Times New Roman"/>
          <w:color w:val="000000"/>
        </w:rPr>
      </w:pPr>
      <w:r>
        <w:rPr>
          <w:rFonts w:cs="Times New Roman"/>
        </w:rPr>
        <w:t xml:space="preserve">1.Oglašava se nevažećom prodaja nekretnina stečajnog dužnika </w:t>
      </w:r>
      <w:r>
        <w:t xml:space="preserve">Stečajne mase iza dužnika MB Gradnja d.o.o. za građenje, trgovinu i usluge, u stečaju, Lukač kbr. 24, OIB: 77034590080, </w:t>
      </w:r>
      <w:r>
        <w:rPr>
          <w:rFonts w:cs="Times New Roman"/>
          <w:color w:val="000000"/>
        </w:rPr>
        <w:t>upisanih u zk. ul. br. 10339 k.o. Vir, čkbr. 8130/5 Bobovik i to dvorište 314 m</w:t>
      </w:r>
      <w:r>
        <w:rPr>
          <w:rFonts w:cs="Times New Roman"/>
          <w:color w:val="000000"/>
          <w:vertAlign w:val="superscript"/>
        </w:rPr>
        <w:t>2</w:t>
      </w:r>
      <w:r>
        <w:rPr>
          <w:rFonts w:cs="Times New Roman"/>
          <w:color w:val="000000"/>
        </w:rPr>
        <w:t>, kuća Bobovik 141 m</w:t>
      </w:r>
      <w:r>
        <w:rPr>
          <w:rFonts w:cs="Times New Roman"/>
          <w:color w:val="000000"/>
          <w:vertAlign w:val="superscript"/>
        </w:rPr>
        <w:t>2</w:t>
      </w:r>
      <w:r>
        <w:rPr>
          <w:rFonts w:cs="Times New Roman"/>
          <w:color w:val="000000"/>
        </w:rPr>
        <w:t>, kuća Bobovik 141 m</w:t>
      </w:r>
      <w:r>
        <w:rPr>
          <w:rFonts w:cs="Times New Roman"/>
          <w:color w:val="000000"/>
          <w:vertAlign w:val="superscript"/>
        </w:rPr>
        <w:t>2</w:t>
      </w:r>
      <w:r>
        <w:rPr>
          <w:rFonts w:cs="Times New Roman"/>
          <w:color w:val="000000"/>
        </w:rPr>
        <w:t>,  ukupne površine 596 m</w:t>
      </w:r>
      <w:r>
        <w:rPr>
          <w:rFonts w:cs="Times New Roman"/>
          <w:color w:val="000000"/>
          <w:vertAlign w:val="superscript"/>
        </w:rPr>
        <w:t>2</w:t>
      </w:r>
      <w:r>
        <w:rPr>
          <w:rFonts w:cs="Times New Roman"/>
          <w:color w:val="000000"/>
        </w:rPr>
        <w:t xml:space="preserve">, suvlasnički dio 1/8 etaža 1 u prizemlju-apartman </w:t>
      </w:r>
      <w:r>
        <w:t>kupcu MAKI d.o.o. za trgovinu, popravak i održavanje motornih vozila i usluge, Virovitica, Ulica Pavla Radića 110, OIB: 38541508228.</w:t>
      </w:r>
    </w:p>
    <w:p w:rsidRDefault="00B356AB" w:rsidP="00B356AB" w:rsidR="00B356AB">
      <w:pPr>
        <w:spacing w:after="0"/>
        <w:ind w:firstLine="708"/>
        <w:jc w:val="both"/>
        <w:rPr>
          <w:rFonts w:cs="Times New Roman"/>
        </w:rPr>
      </w:pPr>
    </w:p>
    <w:p w:rsidRDefault="00B356AB" w:rsidP="00B356AB" w:rsidR="00B356AB">
      <w:pPr>
        <w:pStyle w:val="Bezproreda"/>
        <w:ind w:firstLine="708"/>
        <w:jc w:val="both"/>
      </w:pPr>
      <w:r>
        <w:t>2</w:t>
      </w:r>
      <w:r>
        <w:rPr>
          <w:b/>
        </w:rPr>
        <w:t>.</w:t>
      </w:r>
      <w:r>
        <w:t xml:space="preserve">Nekretnine stečajnog dužnika Stečajne mase iza dužnika MB Gradnja d.o.o. za građenje, trgovinu i usluge, u stečaju, Lukač kbr. 24, OIB: 77034590080, </w:t>
      </w:r>
      <w:r>
        <w:rPr>
          <w:color w:val="000000"/>
        </w:rPr>
        <w:t>upisane u zk. ul. br. 10339 k.o. Vir, čkbr. 8130/5 Bobovik i to dvorište 314 m</w:t>
      </w:r>
      <w:r>
        <w:rPr>
          <w:color w:val="000000"/>
          <w:vertAlign w:val="superscript"/>
        </w:rPr>
        <w:t>2</w:t>
      </w:r>
      <w:r>
        <w:rPr>
          <w:color w:val="000000"/>
        </w:rPr>
        <w:t>, kuća Bobovik 141 m</w:t>
      </w:r>
      <w:r>
        <w:rPr>
          <w:color w:val="000000"/>
          <w:vertAlign w:val="superscript"/>
        </w:rPr>
        <w:t>2</w:t>
      </w:r>
      <w:r>
        <w:rPr>
          <w:color w:val="000000"/>
        </w:rPr>
        <w:t>, kuća Bobovik 141 m</w:t>
      </w:r>
      <w:r>
        <w:rPr>
          <w:color w:val="000000"/>
          <w:vertAlign w:val="superscript"/>
        </w:rPr>
        <w:t>2</w:t>
      </w:r>
      <w:r>
        <w:rPr>
          <w:color w:val="000000"/>
        </w:rPr>
        <w:t>,  ukupne površine 596 m</w:t>
      </w:r>
      <w:r>
        <w:rPr>
          <w:color w:val="000000"/>
          <w:vertAlign w:val="superscript"/>
        </w:rPr>
        <w:t>2</w:t>
      </w:r>
      <w:r>
        <w:rPr>
          <w:color w:val="000000"/>
        </w:rPr>
        <w:t>, suvlasnički dio 1/8 etaža 1 u prizemlju-apartman se dosuđuju kupcu FRIŠ d.o.o. Križevci, Koprivnička 43, OIB: 50932457055.</w:t>
      </w:r>
    </w:p>
    <w:p w:rsidRDefault="00B356AB" w:rsidP="00B356AB" w:rsidR="00B356AB">
      <w:pPr>
        <w:pStyle w:val="Bezproreda"/>
        <w:ind w:firstLine="708"/>
        <w:jc w:val="both"/>
        <w:rPr>
          <w:b/>
        </w:rPr>
      </w:pPr>
    </w:p>
    <w:p w:rsidRDefault="00B356AB" w:rsidP="00B356AB" w:rsidR="00B356AB">
      <w:pPr>
        <w:pStyle w:val="Bezproreda"/>
        <w:ind w:firstLine="708"/>
        <w:jc w:val="both"/>
      </w:pPr>
      <w:r>
        <w:t xml:space="preserve">3. Kupac </w:t>
      </w:r>
      <w:r>
        <w:rPr>
          <w:color w:val="000000"/>
        </w:rPr>
        <w:t xml:space="preserve">FRIŠ d.o.o. Križevci, Koprivnička 43, OIB: 50932457055, dužan je platiti razliku kupovnine u iznosu od 262.352,00 </w:t>
      </w:r>
      <w:r>
        <w:t xml:space="preserve"> kuna,  time da se kupcu uplaćena jamčevina u iznosu od 27.648,00 kuna, uračunava u sveukupnu kupovinu.  Nakon pravomoćnosti ovog rješenja o dosudi kupovina se uplaćuje na račun Trgovačkog suda u Bjelovaru broj: IBAN: HR6123900011300000630 s pozivom na broj 05 540-127-2018.</w:t>
      </w:r>
    </w:p>
    <w:p w:rsidRDefault="00B356AB" w:rsidP="00B356AB" w:rsidR="00B356AB">
      <w:pPr>
        <w:pStyle w:val="Bezproreda"/>
        <w:jc w:val="both"/>
      </w:pPr>
    </w:p>
    <w:p w:rsidRDefault="00B356AB" w:rsidP="00B356AB" w:rsidR="00B356AB">
      <w:pPr>
        <w:pStyle w:val="Bezproreda"/>
        <w:ind w:firstLine="708"/>
        <w:jc w:val="both"/>
      </w:pPr>
      <w:r>
        <w:t xml:space="preserve">4.Nakon pravomoćnosti ovog rješenja i nakon što kupac </w:t>
      </w:r>
      <w:r>
        <w:rPr>
          <w:color w:val="000000"/>
        </w:rPr>
        <w:t>FRIŠ d.o.o. Križevci, Koprivnička 43, OIB: 50932457055,</w:t>
      </w:r>
      <w:r>
        <w:t xml:space="preserve"> plati kupovninu i  sve pripadajuće poreze za kupnju navedene nekretnine u točki 2.izreke ovog rješenja, određuje se u zemljišnim knjigama koje vodi Općinski sud u Zadru, upis prava vlasništva  na kupca </w:t>
      </w:r>
      <w:r>
        <w:rPr>
          <w:color w:val="000000"/>
        </w:rPr>
        <w:t>FRIŠ d.o.o. Križevci, Koprivnička 43, OIB: 50932457055, na nekretninama upisanim u zk. ul. br. 10339 k.o. Vir, čkbr. 8130/5 Bobovik i to dvorište 314 m</w:t>
      </w:r>
      <w:r>
        <w:rPr>
          <w:color w:val="000000"/>
          <w:vertAlign w:val="superscript"/>
        </w:rPr>
        <w:t>2</w:t>
      </w:r>
      <w:r>
        <w:rPr>
          <w:color w:val="000000"/>
        </w:rPr>
        <w:t>, kuća Bobovik 141 m</w:t>
      </w:r>
      <w:r>
        <w:rPr>
          <w:color w:val="000000"/>
          <w:vertAlign w:val="superscript"/>
        </w:rPr>
        <w:t>2</w:t>
      </w:r>
      <w:r>
        <w:rPr>
          <w:color w:val="000000"/>
        </w:rPr>
        <w:t>, kuća Bobovik 141 m</w:t>
      </w:r>
      <w:r>
        <w:rPr>
          <w:color w:val="000000"/>
          <w:vertAlign w:val="superscript"/>
        </w:rPr>
        <w:t>2</w:t>
      </w:r>
      <w:r>
        <w:rPr>
          <w:color w:val="000000"/>
        </w:rPr>
        <w:t>,  ukupne površine 596 m</w:t>
      </w:r>
      <w:r>
        <w:rPr>
          <w:color w:val="000000"/>
          <w:vertAlign w:val="superscript"/>
        </w:rPr>
        <w:t>2</w:t>
      </w:r>
      <w:r>
        <w:rPr>
          <w:color w:val="000000"/>
        </w:rPr>
        <w:t>, suvlasnički dio 1/8 etaža 1 u prizemlju-apartman te</w:t>
      </w:r>
      <w:r>
        <w:t xml:space="preserve"> brisanje prava i tereta i to: 2.1. Z-</w:t>
      </w:r>
      <w:r>
        <w:lastRenderedPageBreak/>
        <w:t>5248/10 zaprimljeno 25. 05. 2010. Zbilježuje se odbijeni prijedlog MB Gradnja d.o.o. Bjelovar za uknjižbu prava vlasništva na 233,6/1000 dijela čest. 8130/5 k.o. Vir u zk.ul. 10339 vezano za vlasništvo posebnog dijela nekretnine opisane kao etažna jedinica "1" i na nekretnini upisanoj kao etaža 1. – u prizemlju građevine ukupne korisne površine 60.45 m</w:t>
      </w:r>
      <w:r>
        <w:rPr>
          <w:vertAlign w:val="superscript"/>
        </w:rPr>
        <w:t>2</w:t>
      </w:r>
      <w:r>
        <w:t xml:space="preserve"> i uređenim parkirališnim mjestom, a sa Bašić montaža i trgovina d.o.o. Bjelovar, 9.3. Z-9976/2011 zaprimljeno 27. rujna 2011. zabilježba, spor. Temeljem čl. 81. i 82. Zakona o zemljišnim knjigama, te prijedlog Županijskog državnog odvjetništva u Bjelovaru posl. br. Ip-DO-16/11. zaprimljenog pod gornjim poslovnim brojem, zabilježuje se spor koji se vodi kod Trgovačkog suda u Bjelovaru pod poslovnim brojem P-281/2011 na  teret suvlasničkog udjela od 1/8 uknjiženog u korist MB Gradnja d.o.o. Bjelovar, Milke Trnine 14, Bjelovar, Hrvatska, 9.5. Z-5832/2018 zaprimljeno 9. 03. 2018.  Zabilježba Otvaranje stečajnog postupka Rješenje Trgovačkog suda u Bjelovaru pod poslovnim brojem 1 St-127/2018-2 od 7. 03. 2018. na temelju Rješenja  Trgovačkog suda u Bjelovaru pod poslovnim brojem 1 St-127/2018-2 od 7. ožujka 2018. zabilježuje se  otvaranje stečajnog postupka na 1/8 dijela čest. br. 8130/5, dvorište površine 314 m</w:t>
      </w:r>
      <w:r>
        <w:rPr>
          <w:vertAlign w:val="superscript"/>
        </w:rPr>
        <w:t>2</w:t>
      </w:r>
      <w:r>
        <w:t>, kuća površine 141 m</w:t>
      </w:r>
      <w:r>
        <w:rPr>
          <w:vertAlign w:val="superscript"/>
        </w:rPr>
        <w:t>2</w:t>
      </w:r>
      <w:r>
        <w:t>, kuća površine 141 m</w:t>
      </w:r>
      <w:r>
        <w:rPr>
          <w:vertAlign w:val="superscript"/>
        </w:rPr>
        <w:t>2</w:t>
      </w:r>
      <w:r>
        <w:t>, uknjiženog prava suvlasništva MB Gradnja d.o.o. Bjelovar, OIB. 77034590080 iza 1/8 dijela, 9.6. Z-17510/2018 zaprimljeno 7. 08. 2018. Zabilježba Temeljem Rješenja Trgovačkog suda u Bjelovaru od 6. kolovoza 2018. pod br. 1 St-127/18. zabilježba rješenja o prodaji nekretnine, a koja prava i tereti prestaju prodajom navedene nekretnine i na  temelju Potvrde ovog suda da je kupac položio kupovinu za navedenu nekretninu u sveukupnom iznosu od 290.000,00  kuna (slovima: dvjestodevedesettisućakuna i 00lipa) u skladu sa ovim rješenjem.</w:t>
      </w:r>
    </w:p>
    <w:p w:rsidRDefault="00B356AB" w:rsidP="00B356AB" w:rsidR="00B356AB">
      <w:pPr>
        <w:pStyle w:val="Bezproreda"/>
        <w:jc w:val="both"/>
      </w:pPr>
      <w:r>
        <w:t xml:space="preserve"> </w:t>
      </w:r>
      <w:r>
        <w:tab/>
      </w:r>
    </w:p>
    <w:p w:rsidRDefault="00B356AB" w:rsidP="00B356AB" w:rsidR="00B356AB">
      <w:pPr>
        <w:pStyle w:val="Bezproreda"/>
        <w:jc w:val="both"/>
      </w:pPr>
      <w:r>
        <w:tab/>
        <w:t>5</w:t>
      </w:r>
      <w:r>
        <w:rPr>
          <w:b/>
        </w:rPr>
        <w:t>.</w:t>
      </w:r>
      <w:r>
        <w:t xml:space="preserve">Nakon pravomoćnosti ovog rješenja o dosudi nekretnina i nakon što kupac </w:t>
      </w:r>
      <w:r>
        <w:rPr>
          <w:color w:val="000000"/>
        </w:rPr>
        <w:t>FRIŠ d.o.o. Križevci, Koprivnička 43, OIB: 50932457055</w:t>
      </w:r>
      <w:r>
        <w:t>, položi kupovinu određenu u točki 3. izreke ovog rješenja, sud će donijeti zaključak o predaji tih nekretnina kupcu.</w:t>
      </w:r>
    </w:p>
    <w:p w:rsidRDefault="00B356AB" w:rsidP="00B356AB" w:rsidR="00B356AB">
      <w:pPr>
        <w:pStyle w:val="Bezproreda"/>
        <w:jc w:val="both"/>
      </w:pPr>
    </w:p>
    <w:p w:rsidRDefault="00B356AB" w:rsidP="00B356AB" w:rsidR="00B356AB">
      <w:pPr>
        <w:pStyle w:val="Bezproreda"/>
        <w:jc w:val="both"/>
      </w:pPr>
      <w:r>
        <w:tab/>
        <w:t xml:space="preserve">4. Ako kupac </w:t>
      </w:r>
      <w:r>
        <w:rPr>
          <w:color w:val="000000"/>
        </w:rPr>
        <w:t>FRIŠ d.o.o. Križevci, Koprivnička 43, OIB: 50932457055,</w:t>
      </w:r>
      <w:r>
        <w:t xml:space="preserve"> ne uplati kupovninu u roku koji joj je određen toč. 3. ovog Rješenja, sud će oglasiti nevažećom prodaju nekretnina iz toč. 2. ovog Rješenja,  na ročištu za javnu dražbu koje je održano 28. studenog 2018. godine i odrediti novu prodaju a iz jamčevine namiriti će se troškovi prodaje i naknaditi razlika kupovnine postignute na trećoj usmenoj javnoj dražbi (čl. 106. Ovršnog zakona).</w:t>
      </w:r>
    </w:p>
    <w:p w:rsidRDefault="00B356AB" w:rsidP="00B356AB" w:rsidR="00B356AB">
      <w:pPr>
        <w:pStyle w:val="Bezproreda"/>
        <w:jc w:val="both"/>
      </w:pPr>
    </w:p>
    <w:p w:rsidRDefault="00B356AB" w:rsidP="00B356AB" w:rsidR="00B356AB">
      <w:pPr>
        <w:pStyle w:val="Bezproreda"/>
        <w:jc w:val="both"/>
        <w:rPr>
          <w:lang w:eastAsia="en-US"/>
        </w:rPr>
      </w:pPr>
    </w:p>
    <w:p w:rsidRDefault="00B356AB" w:rsidP="00B356AB" w:rsidR="00B356AB">
      <w:pPr>
        <w:pStyle w:val="Bezproreda"/>
        <w:jc w:val="center"/>
      </w:pPr>
      <w:r>
        <w:t>Obrazloženje</w:t>
      </w:r>
    </w:p>
    <w:p w:rsidRDefault="00B356AB" w:rsidP="00B356AB" w:rsidR="00B356AB">
      <w:pPr>
        <w:pStyle w:val="Bezproreda"/>
        <w:jc w:val="both"/>
        <w:rPr>
          <w:b/>
        </w:rPr>
      </w:pPr>
    </w:p>
    <w:p w:rsidRDefault="00B356AB" w:rsidP="00B356AB" w:rsidR="00B356AB">
      <w:pPr>
        <w:pStyle w:val="Bezproreda"/>
        <w:jc w:val="both"/>
      </w:pPr>
      <w:r>
        <w:rPr>
          <w:b/>
        </w:rPr>
        <w:tab/>
      </w:r>
      <w:r>
        <w:t>U stečajnom postupku koji se vodi nad stečajnim dužnikom Stečajna masa iza dužnika MB Gradnja d.o.o. za građenje, trgovinu i usluge u stečaju, Lukač kbr. 24, OIB: 77034590080, određena je prodaja nekretnina opisanih u toč. 1. izreke ovog rješenja sukladno odredbi čl. 164. st. 1. Stečajnog zakona (NN br. 44/96, 29/99, 123/03, 82/06, 116/10, 25/12 i 71/15), uz odgovarajuću primjenu odredaba propisa o ovrsi kojima je uređena ovrha na nekretnini.</w:t>
      </w:r>
    </w:p>
    <w:p w:rsidRDefault="00B356AB" w:rsidP="00B356AB" w:rsidR="00B356AB">
      <w:pPr>
        <w:pStyle w:val="Bezproreda"/>
        <w:jc w:val="both"/>
      </w:pPr>
    </w:p>
    <w:p w:rsidRDefault="00B356AB" w:rsidP="00B356AB" w:rsidR="00B356AB">
      <w:pPr>
        <w:pStyle w:val="Bezproreda"/>
        <w:jc w:val="both"/>
      </w:pPr>
      <w:r>
        <w:tab/>
        <w:t xml:space="preserve">Sud je u smislu odredbe čl. 97. Ovršnog zakona (NN br. 57/96, 29/99, 42/00, 173/03, 194/03, 151/04, 88/05, 121/05, 67/08, 139/10, 112/12, 25/13 i 93/14, dalje: OZ), odredio prodaju nekretnina usmenom javnom dražbom budući na nekretninama nema upisanih tereta. </w:t>
      </w:r>
    </w:p>
    <w:p w:rsidRDefault="00B356AB" w:rsidP="00B356AB" w:rsidR="00B356AB">
      <w:pPr>
        <w:pStyle w:val="Bezproreda"/>
        <w:jc w:val="both"/>
        <w:rPr>
          <w:b/>
        </w:rPr>
      </w:pPr>
    </w:p>
    <w:p w:rsidRDefault="00B356AB" w:rsidP="00B356AB" w:rsidR="00B356AB">
      <w:pPr>
        <w:pStyle w:val="Bezproreda"/>
        <w:jc w:val="both"/>
      </w:pPr>
      <w:r>
        <w:lastRenderedPageBreak/>
        <w:tab/>
        <w:t xml:space="preserve">Na održanoj trećoj usmenoj javnoj dražbi radi prodaje imovine stečajnog dužnika Stečajne mase iza dužnika MB Gradnja d.o.o. za građenje, trgovinu i usluge, u stečaju, Lukač kbr. 24, OIB: 77034590080, određene u točki 1. izreke ovog rješenja dana 28. studenog 2018. godine,  a radi namirenja  vjerovnika u stečaju, sudjelovalo je šest  ponuđača-kupca i to: Dr. Soos Peter iz Mađarske, Maki d.o.o. Virovitica, Stevo Čurgaj iz Bedenika, Friš d.o.o. iz Križevaca, Hudoletnjak Ivan i IMN d.o.o. Bjelovar. Nakon nadmetanja ponuđač MAKI d.o.o. Virovitica,  koji je za nekretninu opisanu u točki 1. izreke ovog rješenja ponudio kupovninu u iznosu od 550.000,00 kuna, dok je ponuditelj Friš d.o.o. Križevci ponudio cijenu u iznosu od 290.000,00 kuna. Kako je ponuda ponuditelja Maki d.o.o. Virovitica bila povoljnija sud je utvrdio da su ispunjeni uvjeti da se ponuditelju Maki d.o.o. Virovitica dosude nekretnine. </w:t>
      </w:r>
    </w:p>
    <w:p w:rsidRDefault="00B356AB" w:rsidP="00B356AB" w:rsidR="00B356AB">
      <w:pPr>
        <w:pStyle w:val="Bezproreda"/>
        <w:jc w:val="both"/>
      </w:pPr>
    </w:p>
    <w:p w:rsidRDefault="00B356AB" w:rsidP="00B356AB" w:rsidR="00B356AB">
      <w:pPr>
        <w:pStyle w:val="Bezproreda"/>
        <w:jc w:val="both"/>
      </w:pPr>
      <w:r>
        <w:tab/>
        <w:t>Rješenjem od 4. prosinca 2018. godine nekretnine su dosuđene kupcu Maki d.o.o. Virovitica (toč. 1.)  i kupcu je naloženo platiti kupovinu u iznosu od 550.000,00 kuna u roku od 30 dana od pravomoćnosti rješenja o dosudi (toč. 2.) umanjeno za uplatu jamčevine (27.648,00 kuna). Točkom 4. je određeno da ukoliko kupac u roku iz toč. 2. ne plati razliku kupovine u iznosu od 522.352,00 kuna sud će rješenjem oglasiti nevažećom dosudu tom kupcu i nekretnine će dosuditi kupcu Friš d.o.o. Križevci koji je ponudio cijenu od 290.000,00 kuna.</w:t>
      </w:r>
    </w:p>
    <w:p w:rsidRDefault="00B356AB" w:rsidP="00B356AB" w:rsidR="00B356AB">
      <w:pPr>
        <w:pStyle w:val="Bezproreda"/>
        <w:jc w:val="both"/>
      </w:pPr>
    </w:p>
    <w:p w:rsidRDefault="00B356AB" w:rsidP="00B356AB" w:rsidR="00B356AB">
      <w:pPr>
        <w:pStyle w:val="Bezproreda"/>
        <w:jc w:val="both"/>
      </w:pPr>
      <w:r>
        <w:tab/>
        <w:t>Navedeno rješenje o dosudi od 4. prosinca 2018. godine postalo je pravomoćno 15. prosinca 2018. godine.</w:t>
      </w:r>
    </w:p>
    <w:p w:rsidRDefault="00B356AB" w:rsidP="00B356AB" w:rsidR="00B356AB">
      <w:pPr>
        <w:pStyle w:val="Bezproreda"/>
        <w:jc w:val="both"/>
      </w:pPr>
      <w:r>
        <w:t xml:space="preserve"> </w:t>
      </w:r>
    </w:p>
    <w:p w:rsidRDefault="00B356AB" w:rsidP="00B356AB" w:rsidR="00B356AB">
      <w:pPr>
        <w:pStyle w:val="Bezproreda"/>
        <w:ind w:firstLine="708"/>
        <w:jc w:val="both"/>
      </w:pPr>
      <w:r>
        <w:t>Kupac MAKI d.o.o. za trgovinu, popravak i održavanje motornih vozila i usluge, Virovitica, Ulica Pavla Radića 110, OIB: 38541508228, nije u roku od 30 dana, računajući od pravomoćnosti rješenja o dosudi uplatio kupovninu, te je sud temeljem čl. 103. st. 6. Ovršnog zakona oglasio nevažećom dosudu kupcu Maki d.o.o. Virovitica, koji je ponudio višu cijenu i nekretnine je dosudio slijedećem kupcu Friš d.o.o. Križevci kojem je naloženo platiti kupovninu u roku iz toč. 3. izreke.</w:t>
      </w:r>
    </w:p>
    <w:p w:rsidRDefault="00B356AB" w:rsidP="00B356AB" w:rsidR="00B356AB">
      <w:pPr>
        <w:pStyle w:val="Bezproreda"/>
        <w:ind w:firstLine="708"/>
        <w:jc w:val="both"/>
      </w:pPr>
    </w:p>
    <w:p w:rsidRDefault="00B356AB" w:rsidP="00B356AB" w:rsidR="00B356AB">
      <w:pPr>
        <w:pStyle w:val="Bezproreda"/>
        <w:ind w:firstLine="708"/>
        <w:jc w:val="both"/>
      </w:pPr>
      <w:r>
        <w:t xml:space="preserve"> Sukladno čl. 106. st. 2. Ovršnog zakona određeno je da ukoliko kupac Friš d.o.o. Križevci ne položi kupovninu, sud će oglasiti nevažećom prodaju nekretnina na ročištu za javnu dražbu koje je održano dana 28. studenog 2018. godine i odrediti novu prodaju, a iz jamčevine će se namiriti troškovi prodaje i naknaditi razlika kupovnine postignute na trećoj usmenoj javnoj dražbi (čl. 106. st. 3. Ovršnog zakona.</w:t>
      </w:r>
    </w:p>
    <w:p w:rsidRDefault="00B356AB" w:rsidP="00B356AB" w:rsidR="00B356AB">
      <w:pPr>
        <w:pStyle w:val="Bezproreda"/>
        <w:jc w:val="both"/>
      </w:pPr>
    </w:p>
    <w:p w:rsidRDefault="00B356AB" w:rsidP="00B356AB" w:rsidR="00B356AB">
      <w:pPr>
        <w:pStyle w:val="Bezproreda"/>
        <w:ind w:firstLine="708"/>
        <w:jc w:val="both"/>
        <w:rPr>
          <w:szCs w:val="20"/>
        </w:rPr>
      </w:pPr>
      <w:r>
        <w:t>U Bjelovaru 16. siječnja 2019.</w:t>
      </w:r>
    </w:p>
    <w:p w:rsidRDefault="00B356AB" w:rsidP="00B356AB" w:rsidR="00B356AB">
      <w:pPr>
        <w:pStyle w:val="Bezproreda"/>
        <w:jc w:val="both"/>
      </w:pPr>
      <w:r>
        <w:tab/>
      </w:r>
      <w:r>
        <w:tab/>
      </w:r>
      <w:r>
        <w:tab/>
      </w:r>
      <w:r>
        <w:tab/>
      </w:r>
      <w:r>
        <w:tab/>
      </w:r>
      <w:r>
        <w:tab/>
      </w:r>
      <w:r>
        <w:tab/>
        <w:t xml:space="preserve">              S u d a c</w:t>
      </w:r>
    </w:p>
    <w:p w:rsidRDefault="00B356AB" w:rsidP="00B356AB" w:rsidR="00B356AB">
      <w:pPr>
        <w:pStyle w:val="Bezproreda"/>
        <w:jc w:val="both"/>
      </w:pPr>
      <w:r>
        <w:tab/>
      </w:r>
      <w:r>
        <w:tab/>
      </w:r>
      <w:r>
        <w:tab/>
      </w:r>
      <w:r>
        <w:tab/>
      </w:r>
      <w:r>
        <w:tab/>
      </w:r>
      <w:r>
        <w:tab/>
      </w:r>
      <w:r>
        <w:tab/>
        <w:t xml:space="preserve">        Branka Pleskalt v.r.</w:t>
      </w:r>
    </w:p>
    <w:p w:rsidRDefault="00B356AB" w:rsidP="00B356AB" w:rsidR="00B356AB">
      <w:pPr>
        <w:pStyle w:val="Bezproreda"/>
        <w:jc w:val="both"/>
      </w:pPr>
    </w:p>
    <w:p w:rsidRDefault="00B356AB" w:rsidP="00B356AB" w:rsidR="00B356AB">
      <w:pPr>
        <w:pStyle w:val="Bezproreda"/>
        <w:jc w:val="both"/>
      </w:pPr>
      <w:r>
        <w:tab/>
      </w:r>
      <w:r>
        <w:tab/>
      </w:r>
      <w:r>
        <w:tab/>
      </w:r>
      <w:r>
        <w:tab/>
      </w:r>
      <w:r>
        <w:tab/>
      </w:r>
      <w:r>
        <w:tab/>
        <w:t xml:space="preserve">      Za točnost otpravka-ovlašteni službenik</w:t>
      </w:r>
    </w:p>
    <w:p w:rsidRDefault="00B356AB" w:rsidP="00B356AB" w:rsidR="00B356AB">
      <w:pPr>
        <w:pStyle w:val="Bezproreda"/>
        <w:jc w:val="both"/>
      </w:pPr>
      <w:r>
        <w:tab/>
      </w:r>
      <w:r>
        <w:tab/>
      </w:r>
      <w:r>
        <w:tab/>
      </w:r>
      <w:r>
        <w:tab/>
      </w:r>
      <w:r>
        <w:tab/>
      </w:r>
      <w:r>
        <w:tab/>
      </w:r>
      <w:r>
        <w:tab/>
        <w:t xml:space="preserve">          Vesna Dragišić</w:t>
      </w:r>
    </w:p>
    <w:p w:rsidRDefault="00B356AB" w:rsidP="00B356AB" w:rsidR="00B356AB">
      <w:pPr>
        <w:pStyle w:val="Bezproreda"/>
        <w:jc w:val="both"/>
      </w:pPr>
    </w:p>
    <w:p w:rsidRDefault="00B356AB" w:rsidP="00B356AB" w:rsidR="00B356AB">
      <w:pPr>
        <w:pStyle w:val="Bezproreda"/>
        <w:jc w:val="both"/>
        <w:rPr>
          <w:rFonts w:hAnsi="Arial" w:ascii="Arial"/>
        </w:rPr>
      </w:pPr>
    </w:p>
    <w:p w:rsidRDefault="00B356AB" w:rsidP="00B356AB" w:rsidR="00B356AB">
      <w:pPr>
        <w:pStyle w:val="Bezproreda"/>
        <w:ind w:firstLine="708"/>
      </w:pPr>
      <w:r>
        <w:t xml:space="preserve">Pouka o pravnom lijeku: Protiv ovog rješenja dopuštena je žalba u roku 8 dana, od dana objave ovog rješenja na e-oglasnoj ploči suda, a smatrat će se da je ovo rješenje </w:t>
      </w:r>
      <w:r>
        <w:lastRenderedPageBreak/>
        <w:t>dostavljeno svima istekom 3 dana od dana njegovog objavljivanja na e-oglasnoj ploči suda, na Visoki trgovački sud RH, u Zagrebu, a putem ovog suda. Žalba se podnosi u 3 primjerka.</w:t>
      </w:r>
    </w:p>
    <w:p w:rsidRDefault="00B356AB" w:rsidP="00B356AB" w:rsidR="00B356AB" w:rsidRPr="00B76F3C">
      <w:pPr>
        <w:pStyle w:val="Bezproreda"/>
      </w:pPr>
    </w:p>
    <w:p w:rsidRDefault="00AE649C" w:rsidP="004F27AE" w:rsidR="00AE649C" w:rsidRPr="00B76F3C">
      <w:pPr>
        <w:pStyle w:val="NormaleSPIS"/>
      </w:pPr>
    </w:p>
    <w:sectPr w:rsidSect="00B356A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468042"/>
      <w:docPartObj>
        <w:docPartGallery w:val="Page Numbers (Top of Page)"/>
        <w:docPartUnique/>
      </w:docPartObj>
    </w:sdtPr>
    <w:sdtEndPr/>
    <w:sdtContent>
      <w:p w:rsidRDefault="00B356AB" w:rsidR="00B356AB">
        <w:pPr>
          <w:pStyle w:val="Zaglavlje"/>
          <w:jc w:val="center"/>
        </w:pPr>
        <w:r>
          <w:fldChar w:fldCharType="begin"/>
        </w:r>
        <w:r>
          <w:instrText>PAGE   \* MERGEFORMAT</w:instrText>
        </w:r>
        <w:r>
          <w:fldChar w:fldCharType="separate"/>
        </w:r>
        <w:r w:rsidR="00770A4C">
          <w:t>4</w:t>
        </w:r>
        <w:r>
          <w:fldChar w:fldCharType="end"/>
        </w:r>
      </w:p>
    </w:sdtContent>
  </w:sdt>
  <w:p w:rsidRDefault="00B356AB" w:rsidR="008333A9">
    <w:pPr>
      <w:pStyle w:val="Zaglavlje"/>
    </w:pPr>
    <w:r>
      <w:t>Poslovni broj: 1 St-127/2018-32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A4C"/>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6AB"/>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356A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356A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6704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St-127/2018-32</izvorni_sadrzaj>
    <derivirana_varijabla naziv="DomainObject.Oznaka_1">St-127/2018-32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tem>Općinski sud u Zadru, Zemljišnoknjižni odjel</item>
      <item>MAKI d.o.o</item>
    </izvorni_sadrzaj>
    <derivirana_varijabla naziv="DomainObject.Predmet.OstaliListFormated_1">
      <item>Mile Bašić</item>
      <item>Vesna Jakovljević</item>
      <item>Općinski sud u Zadru, Zemljišnoknjižni odjel</item>
      <item>MAKI d.o.o</item>
    </derivirana_varijabla>
  </DomainObject.Predmet.OstaliListFormated>
  <DomainObject.Predmet.OstaliListFormatedOIB>
    <izvorni_sadrzaj>
      <item>Mile Bašić, OIB 64103616732</item>
      <item>Vesna Jakovljević, OIB 23726603384</item>
      <item>Općinski sud u Zadru, Zemljišnoknjižni odjel</item>
      <item>MAKI d.o.o, OIB 38541508228</item>
    </izvorni_sadrzaj>
    <derivirana_varijabla naziv="DomainObject.Predmet.OstaliListFormatedOIB_1">
      <item>Mile Bašić, OIB 64103616732</item>
      <item>Vesna Jakovljević, OIB 23726603384</item>
      <item>Općinski sud u Zadru, Zemljišnoknjižni odjel</item>
      <item>MAKI d.o.o, OIB 38541508228</item>
    </derivirana_varijabla>
  </DomainObject.Predmet.OstaliListFormatedOIB>
  <DomainObject.Predmet.OstaliListFormatedWithAdress>
    <izvorni_sadrzaj>
      <item>Mile Bašić, M. Trnine 16., 43000 Bjelovar</item>
      <item>Vesna Jakovljević, Brune Bušića 2a, 43000 Bjelovar</item>
      <item>Općinski sud u Zadru, Zemljišnoknjižni odjel, ., 23000 Zadar</item>
      <item>MAKI d.o.o, Pavla Radića 110., 33000 Virovitica</item>
    </izvorni_sadrzaj>
    <derivirana_varijabla naziv="DomainObject.Predmet.OstaliListFormatedWithAdress_1">
      <item>Mile Bašić, M. Trnine 16., 43000 Bjelovar</item>
      <item>Vesna Jakovljević, Brune Bušića 2a, 43000 Bjelovar</item>
      <item>Općinski sud u Zadru, Zemljišnoknjižni odjel, ., 23000 Zadar</item>
      <item>MAKI d.o.o, Pavla Radića 110., 33000 Virovitica</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tem>Općinski sud u Zadru, Zemljišnoknjižni odjel, ., 23000 Zadar</item>
      <item>MAKI d.o.o, OIB 38541508228, Pavla Radića 110., 33000 Virovitica</item>
    </izvorni_sadrzaj>
    <derivirana_varijabla naziv="DomainObject.Predmet.OstaliListFormatedWithAdressOIB_1">
      <item>Mile Bašić, OIB 64103616732, M. Trnine 16., 43000 Bjelovar</item>
      <item>Vesna Jakovljević, OIB 23726603384, Brune Bušića 2a, 43000 Bjelovar</item>
      <item>Općinski sud u Zadru, Zemljišnoknjižni odjel, ., 23000 Zadar</item>
      <item>MAKI d.o.o, OIB 38541508228, Pavla Radića 110., 33000 Virovitica</item>
    </derivirana_varijabla>
  </DomainObject.Predmet.OstaliListFormatedWithAdressOIB>
  <DomainObject.Predmet.OstaliListNazivFormated>
    <izvorni_sadrzaj>
      <item>Mile Bašić</item>
      <item>Vesna Jakovljević</item>
      <item>Općinski sud u Zadru, Zemljišnoknjižni odjel</item>
      <item>MAKI d.o.o</item>
    </izvorni_sadrzaj>
    <derivirana_varijabla naziv="DomainObject.Predmet.OstaliListNazivFormated_1">
      <item>Mile Bašić</item>
      <item>Vesna Jakovljević</item>
      <item>Općinski sud u Zadru, Zemljišnoknjižni odjel</item>
      <item>MAKI d.o.o</item>
    </derivirana_varijabla>
  </DomainObject.Predmet.OstaliListNazivFormated>
  <DomainObject.Predmet.OstaliListNazivFormatedOIB>
    <izvorni_sadrzaj>
      <item>Mile Bašić, OIB 64103616732</item>
      <item>Vesna Jakovljević, OIB 23726603384</item>
      <item>Općinski sud u Zadru, Zemljišnoknjižni odjel</item>
      <item>MAKI d.o.o, OIB 38541508228</item>
    </izvorni_sadrzaj>
    <derivirana_varijabla naziv="DomainObject.Predmet.OstaliListNazivFormatedOIB_1">
      <item>Mile Bašić, OIB 64103616732</item>
      <item>Vesna Jakovljević, OIB 23726603384</item>
      <item>Općinski sud u Zadru, Zemljišnoknjižni odjel</item>
      <item>MAKI d.o.o, OIB 38541508228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St-127/2018-32</izvorni_sadrzaj>
    <derivirana_varijabla naziv="DomainObject.PoslovniBrojDokumenta_1">St-127/2018-32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REPUBLIKA HRVATSKA</item>
      <item>Stečajna masa iza MB GRADNJA društvo s ograničenom odgovornošću za građenje, trgovinu i usluge u stečaju</item>
      <item>Općinski sud u Zadru, Zemljišnoknjižni odjel</item>
      <item>MAKI d.o.o</item>
    </izvorni_sadrzaj>
    <derivirana_varijabla naziv="DomainObject.Predmet.SudioniciListNaziv_1">
      <item>Mile Bašić</item>
      <item>Vesna Jakovljević</item>
      <item>REPUBLIKA HRVATSKA</item>
      <item>Stečajna masa iza MB GRADNJA društvo s ograničenom odgovornošću za građenje, trgovinu i usluge u stečaju</item>
      <item>Općinski sud u Zadru, Zemljišnoknjižni odjel</item>
      <item>MAKI d.o.o</item>
    </derivirana_varijabla>
  </DomainObject.Predmet.SudioniciListNaziv>
  <DomainObject.Predmet.SudioniciListAdressOIB>
    <izvorni_sadrzaj>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izvorni_sadrzaj>
    <derivirana_varijabla naziv="DomainObject.Predmet.SudioniciListAdressOIB_1">
      <item>Mile Bašić, OIB 64103616732, M. Trnine 16.,43000 Bjelovar</item>
      <item>Vesna Jakovljević, OIB 23726603384, Brune Bušića 2a,43000 Bjelovar</item>
      <item>REPUBLIKA HRVATSKA, OIB 52634238587</item>
      <item>Stečajna masa iza MB GRADNJA društvo s ograničenom odgovornošću za građenje, trgovinu i usluge u stečaju, OIB 77034590080, Lukač 24,33406 Lukač</item>
      <item>Općinski sud u Zadru, Zemljišnoknjižni odjel, .,23000 Zadar</item>
      <item>MAKI d.o.o, OIB 38541508228, Pavla Radića 110.,33000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5C734-6E7A-4E18-892A-391FECFBFF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1334</properties:Words>
  <properties:Characters>7163</properties:Characters>
  <properties:Lines>143</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2019-01-16T11:32:00Z</cp:lastPrinted>
  <dcterms:modified xmlns:xsi="http://www.w3.org/2001/XMLSchema-instance" xsi:type="dcterms:W3CDTF">2019-01-16T11:32:00Z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St-127/2018-32 / Odluka - Rješenje - dosuda (odluka_St-127_2018-32.docx)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