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a8c1" w14:paraId="42da8c1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AA0795">
        <w:t>4697</w:t>
      </w:r>
      <w:r>
        <w:t>/2015</w:t>
      </w:r>
      <w:r w:rsidR="00797257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ED0EA2">
        <w:t xml:space="preserve">ODT tehnika d.o.o., I.M. Ronjgova 35, Zagreb, OIB: </w:t>
      </w:r>
      <w:r w:rsidR="00ED0EA2" w:rsidRPr="00E6380C">
        <w:t>19062646558</w:t>
      </w:r>
      <w:r>
        <w:t xml:space="preserve">, dana  </w:t>
      </w:r>
      <w:r w:rsidR="002B415D">
        <w:t>29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ED0EA2">
        <w:t xml:space="preserve">ODT tehnika d.o.o., I.M. Ronjgova 35, Zagreb, OIB: </w:t>
      </w:r>
      <w:r w:rsidR="00ED0EA2" w:rsidRPr="00E6380C">
        <w:t>19062646558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</w:t>
      </w:r>
      <w:r w:rsidR="002B415D">
        <w:t>ajni postupak otvoren je dana 29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2B415D">
        <w:t>jnog upravitelja imenuje se NEVEN PAVIŠIĆ iz Sesveta, Prva prigorska 21a, OIB:</w:t>
      </w:r>
      <w:r w:rsidR="002B415D" w:rsidRPr="00C81F47">
        <w:t>13342388025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ED0EA2">
        <w:t xml:space="preserve">ODT tehnika d.o.o., I.M. Ronjgova 35, Zagreb, OIB: </w:t>
      </w:r>
      <w:r w:rsidR="00ED0EA2" w:rsidRPr="00E6380C">
        <w:t>19062646558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2B415D" w:rsidP="00047C0E" w:rsidR="00047C0E">
      <w:pPr>
        <w:pStyle w:val="Bezproreda"/>
        <w:jc w:val="center"/>
      </w:pPr>
      <w:r>
        <w:t>U Zagrebu, 29</w:t>
      </w:r>
      <w:r w:rsidR="00047C0E"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797257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797257" w:rsidP="00797257" w:rsidR="00797257">
      <w:pPr>
        <w:pStyle w:val="Bezproreda"/>
        <w:jc w:val="right"/>
      </w:pPr>
      <w:r>
        <w:t>Za točnost otpravka-ovlašteni službenik:</w:t>
      </w:r>
    </w:p>
    <w:p w:rsidRDefault="00797257" w:rsidP="00797257" w:rsidR="00797257">
      <w:pPr>
        <w:pStyle w:val="Bezproreda"/>
        <w:jc w:val="right"/>
      </w:pPr>
      <w:r>
        <w:t xml:space="preserve">Tanja Štraubert </w:t>
      </w:r>
    </w:p>
    <w:sectPr w:rsidSect="00EF1FD3" w:rsidR="0079725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8ED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AA0795">
          <w:t>4697/2015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B415D"/>
    <w:rsid w:val="003A3366"/>
    <w:rsid w:val="004A48ED"/>
    <w:rsid w:val="004E266D"/>
    <w:rsid w:val="00677951"/>
    <w:rsid w:val="00797257"/>
    <w:rsid w:val="00AA0795"/>
    <w:rsid w:val="00AA7B27"/>
    <w:rsid w:val="00AE11D4"/>
    <w:rsid w:val="00B44608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D0EA2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797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2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2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2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2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797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2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2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2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2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4697</izvorni_sadrzaj>
    <derivirana_varijabla naziv="DomainObject.Predmet.Broj_1">4697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St-4697/2015</izvorni_sadrzaj>
    <derivirana_varijabla naziv="DomainObject.Predmet.OznakaBroj_1">St-4697/2015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ODT tehnika d.o.o. zastupanog po punomoćniku Roman Kocutar</izvorni_sadrzaj>
    <derivirana_varijabla naziv="DomainObject.Predmet.ProtustrankaFormated_1">  ODT tehnika d.o.o. zastupanog po punomoćniku Roman Kocutar</derivirana_varijabla>
  </DomainObject.Predmet.ProtustrankaFormated>
  <DomainObject.Predmet.ProtustrankaFormatedOIB>
    <izvorni_sadrzaj>  ODT tehnika d.o.o., OIB 19062646558 zastupanog po punomoćniku Roman Kocutar</izvorni_sadrzaj>
    <derivirana_varijabla naziv="DomainObject.Predmet.ProtustrankaFormatedOIB_1">  ODT tehnika d.o.o., OIB 19062646558 zastupanog po punomoćniku Roman Kocutar</derivirana_varijabla>
  </DomainObject.Predmet.ProtustrankaFormatedOIB>
  <DomainObject.Predmet.ProtustrankaFormatedWithAdress>
    <izvorni_sadrzaj> ODT tehnika d.o.o., I.M. Ronjgova 35, 10000 Zagreb zastupanog po punomoćniku Roman Kocutar</izvorni_sadrzaj>
    <derivirana_varijabla naziv="DomainObject.Predmet.ProtustrankaFormatedWithAdress_1"> ODT tehnika d.o.o., I.M. Ronjgova 35, 10000 Zagreb zastupanog po punomoćniku Roman Kocutar</derivirana_varijabla>
  </DomainObject.Predmet.ProtustrankaFormatedWithAdress>
  <DomainObject.Predmet.ProtustrankaFormatedWithAdressOIB>
    <izvorni_sadrzaj> ODT tehnika d.o.o., OIB 19062646558, I.M. Ronjgova 35, 10000 Zagreb zastupanog po punomoćniku Roman Kocutar</izvorni_sadrzaj>
    <derivirana_varijabla naziv="DomainObject.Predmet.ProtustrankaFormatedWithAdressOIB_1"> ODT tehnika d.o.o., OIB 19062646558, I.M. Ronjgova 35, 10000 Zagreb zastupanog po punomoćniku Roman Kocutar</derivirana_varijabla>
  </DomainObject.Predmet.ProtustrankaFormatedWithAdressOIB>
  <DomainObject.Predmet.ProtustrankaWithAdress>
    <izvorni_sadrzaj>ODT tehnika d.o.o. I.M. Ronjgova 35, 10000 Zagreb</izvorni_sadrzaj>
    <derivirana_varijabla naziv="DomainObject.Predmet.ProtustrankaWithAdress_1">ODT tehnika d.o.o. I.M. Ronjgova 35, 10000 Zagreb</derivirana_varijabla>
  </DomainObject.Predmet.ProtustrankaWithAdress>
  <DomainObject.Predmet.ProtustrankaWithAdressOIB>
    <izvorni_sadrzaj>ODT tehnika d.o.o., OIB 19062646558, I.M. Ronjgova 35, 10000 Zagreb</izvorni_sadrzaj>
    <derivirana_varijabla naziv="DomainObject.Predmet.ProtustrankaWithAdressOIB_1">ODT tehnika d.o.o., OIB 19062646558, I.M. Ronjgova 35, 10000 Zagreb</derivirana_varijabla>
  </DomainObject.Predmet.ProtustrankaWithAdressOIB>
  <DomainObject.Predmet.ProtustrankaNazivFormated>
    <izvorni_sadrzaj>ODT tehnika d.o.o.</izvorni_sadrzaj>
    <derivirana_varijabla naziv="DomainObject.Predmet.ProtustrankaNazivFormated_1">ODT tehnika d.o.o.</derivirana_varijabla>
  </DomainObject.Predmet.ProtustrankaNazivFormated>
  <DomainObject.Predmet.ProtustrankaNazivFormatedOIB>
    <izvorni_sadrzaj>ODT tehnika d.o.o., OIB 19062646558</izvorni_sadrzaj>
    <derivirana_varijabla naziv="DomainObject.Predmet.ProtustrankaNazivFormatedOIB_1">ODT tehnika d.o.o., OIB 19062646558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ODT tehnika d.o.o. zastupanog po punomoćniku Roman Kocutar</item>
    </izvorni_sadrzaj>
    <derivirana_varijabla naziv="DomainObject.Predmet.ProtuStrankaListFormated_1">
      <item>ODT tehnika d.o.o. zastupanog po punomoćniku Roman Kocutar</item>
    </derivirana_varijabla>
  </DomainObject.Predmet.ProtuStrankaListFormated>
  <DomainObject.Predmet.ProtuStrankaListFormatedOIB>
    <izvorni_sadrzaj>
      <item>ODT tehnika d.o.o., OIB 19062646558 zastupanog po punomoćniku Roman Kocutar</item>
    </izvorni_sadrzaj>
    <derivirana_varijabla naziv="DomainObject.Predmet.ProtuStrankaListFormatedOIB_1">
      <item>ODT tehnika d.o.o., OIB 19062646558 zastupanog po punomoćniku Roman Kocutar</item>
    </derivirana_varijabla>
  </DomainObject.Predmet.ProtuStrankaListFormatedOIB>
  <DomainObject.Predmet.ProtuStrankaListFormatedWithAdress>
    <izvorni_sadrzaj>
      <item>ODT tehnika d.o.o., I.M. Ronjgova 35, 10000 Zagreb zastupanog po punomoćniku Roman Kocutar</item>
    </izvorni_sadrzaj>
    <derivirana_varijabla naziv="DomainObject.Predmet.ProtuStrankaListFormatedWithAdress_1">
      <item>ODT tehnika d.o.o., I.M. Ronjgova 35, 10000 Zagreb zastupanog po punomoćniku Roman Kocutar</item>
    </derivirana_varijabla>
  </DomainObject.Predmet.ProtuStrankaListFormatedWithAdress>
  <DomainObject.Predmet.ProtuStrankaListFormatedWithAdressOIB>
    <izvorni_sadrzaj>
      <item>ODT tehnika d.o.o., OIB 19062646558, I.M. Ronjgova 35, 10000 Zagreb zastupanog po punomoćniku Roman Kocutar</item>
    </izvorni_sadrzaj>
    <derivirana_varijabla naziv="DomainObject.Predmet.ProtuStrankaListFormatedWithAdressOIB_1">
      <item>ODT tehnika d.o.o., OIB 19062646558, I.M. Ronjgova 35, 10000 Zagreb zastupanog po punomoćniku Roman Kocutar</item>
    </derivirana_varijabla>
  </DomainObject.Predmet.ProtuStrankaListFormatedWithAdressOIB>
  <DomainObject.Predmet.ProtuStrankaListNazivFormated>
    <izvorni_sadrzaj>
      <item>ODT tehnika d.o.o.</item>
    </izvorni_sadrzaj>
    <derivirana_varijabla naziv="DomainObject.Predmet.ProtuStrankaListNazivFormated_1">
      <item>ODT tehnika d.o.o.</item>
    </derivirana_varijabla>
  </DomainObject.Predmet.ProtuStrankaListNazivFormated>
  <DomainObject.Predmet.ProtuStrankaListNazivFormatedOIB>
    <izvorni_sadrzaj>
      <item>ODT tehnika d.o.o., OIB 19062646558</item>
    </izvorni_sadrzaj>
    <derivirana_varijabla naziv="DomainObject.Predmet.ProtuStrankaListNazivFormatedOIB_1">
      <item>ODT tehnika d.o.o., OIB 19062646558</item>
    </derivirana_varijabla>
  </DomainObject.Predmet.ProtuStrankaListNazivFormatedOIB>
  <DomainObject.Predmet.OstaliListFormated>
    <izvorni_sadrzaj>
      <item>Neven Pavišić</item>
      <item>Roman Kocutar punomoćnik sudionika u postupku ODT tehnika d.o.o.</item>
    </izvorni_sadrzaj>
    <derivirana_varijabla naziv="DomainObject.Predmet.OstaliListFormated_1">
      <item>Neven Pavišić</item>
      <item>Roman Kocutar punomoćnik sudionika u postupku ODT tehnika d.o.o.</item>
    </derivirana_varijabla>
  </DomainObject.Predmet.OstaliListFormated>
  <DomainObject.Predmet.OstaliListFormatedOIB>
    <izvorni_sadrzaj>
      <item>Neven Pavišić, OIB 13342388025</item>
      <item>Roman Kocutar, OIB 70506703764 punomoćnik sudionika u postupku ODT tehnika d.o.o.</item>
    </izvorni_sadrzaj>
    <derivirana_varijabla naziv="DomainObject.Predmet.OstaliListFormatedOIB_1">
      <item>Neven Pavišić, OIB 13342388025</item>
      <item>Roman Kocutar, OIB 70506703764 punomoćnik sudionika u postupku ODT tehnika d.o.o.</item>
    </derivirana_varijabla>
  </DomainObject.Predmet.OstaliListFormatedOIB>
  <DomainObject.Predmet.OstaliListFormatedWithAdress>
    <izvorni_sadrzaj>
      <item>Neven Pavišić, Prva Prigorska 21a, 10360 Sesvete</item>
      <item>Roman Kocutar, Trg Ljudevita Gaja 15, 49000 Krapina punomoćnik sudionika u postupku ODT tehnika d.o.o.</item>
    </izvorni_sadrzaj>
    <derivirana_varijabla naziv="DomainObject.Predmet.OstaliListFormatedWithAdress_1">
      <item>Neven Pavišić, Prva Prigorska 21a, 10360 Sesvete</item>
      <item>Roman Kocutar, Trg Ljudevita Gaja 15, 49000 Krapina punomoćnik sudionika u postupku ODT tehnika d.o.o.</item>
    </derivirana_varijabla>
  </DomainObject.Predmet.OstaliListFormatedWithAdress>
  <DomainObject.Predmet.OstaliListFormatedWithAdressOIB>
    <izvorni_sadrzaj>
      <item>Neven Pavišić, OIB 13342388025, Prva Prigorska 21a, 10360 Sesvete</item>
      <item>Roman Kocutar, OIB 70506703764, Trg Ljudevita Gaja 15, 49000 Krapina punomoćnik sudionika u postupku ODT tehnika d.o.o.</item>
    </izvorni_sadrzaj>
    <derivirana_varijabla naziv="DomainObject.Predmet.OstaliListFormatedWithAdressOIB_1">
      <item>Neven Pavišić, OIB 13342388025, Prva Prigorska 21a, 10360 Sesvete</item>
      <item>Roman Kocutar, OIB 70506703764, Trg Ljudevita Gaja 15, 49000 Krapina punomoćnik sudionika u postupku ODT tehnika d.o.o.</item>
    </derivirana_varijabla>
  </DomainObject.Predmet.OstaliListFormatedWithAdressOIB>
  <DomainObject.Predmet.OstaliListNazivFormated>
    <izvorni_sadrzaj>
      <item>Neven Pavišić</item>
      <item>Roman Kocutar</item>
    </izvorni_sadrzaj>
    <derivirana_varijabla naziv="DomainObject.Predmet.OstaliListNazivFormated_1">
      <item>Neven Pavišić</item>
      <item>Roman Kocutar</item>
    </derivirana_varijabla>
  </DomainObject.Predmet.OstaliListNazivFormated>
  <DomainObject.Predmet.OstaliListNazivFormatedOIB>
    <izvorni_sadrzaj>
      <item>Neven Pavišić, OIB 13342388025</item>
      <item>Roman Kocutar, OIB 70506703764</item>
    </izvorni_sadrzaj>
    <derivirana_varijabla naziv="DomainObject.Predmet.OstaliListNazivFormatedOIB_1">
      <item>Neven Pavišić, OIB 13342388025</item>
      <item>Roman Kocutar, OIB 70506703764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ODT tehnika d.o.o.</izvorni_sadrzaj>
    <derivirana_varijabla naziv="DomainObject.Predmet.ProtustrankaIDrugi_1">ODT tehnika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ODT tehnika d.o.o., OIB 19062646558, I.M. Ronjgova 35, 10000 Zagreb</izvorni_sadrzaj>
    <derivirana_varijabla naziv="DomainObject.Predmet.ProtustrankaIDrugiAdressOIB_1">ODT tehnika d.o.o., OIB 19062646558, I.M. Ronjgova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ODT tehnika d.o.o.</item>
      <item>FINA Regionalni centar Zagreb</item>
      <item>Neven Pavišić</item>
      <item>Roman Kocutar</item>
    </izvorni_sadrzaj>
    <derivirana_varijabla naziv="DomainObject.Predmet.SudioniciListNaziv_1">
      <item>ODT tehnika d.o.o.</item>
      <item>FINA Regionalni centar Zagreb</item>
      <item>Neven Pavišić</item>
      <item>Roman Kocutar</item>
    </derivirana_varijabla>
  </DomainObject.Predmet.SudioniciListNaziv>
  <DomainObject.Predmet.SudioniciListAdressOIB>
    <izvorni_sadrzaj>
      <item>ODT tehnika d.o.o., OIB 19062646558, I.M. Ronjgova 35,10000 Zagreb</item>
      <item>FINA Regionalni centar Zagreb, OIB 85821130368, Trg svibanjskih žrtava 1995. 1,10000 Zagreb</item>
      <item>Neven Pavišić, OIB 13342388025, Prva Prigorska 21a,10360 Sesvete</item>
      <item>Roman Kocutar, OIB 70506703764, Trg Ljudevita Gaja 15,49000 Krapina</item>
    </izvorni_sadrzaj>
    <derivirana_varijabla naziv="DomainObject.Predmet.SudioniciListAdressOIB_1">
      <item>ODT tehnika d.o.o., OIB 19062646558, I.M. Ronjgova 35,10000 Zagreb</item>
      <item>FINA Regionalni centar Zagreb, OIB 85821130368, Trg svibanjskih žrtava 1995. 1,10000 Zagreb</item>
      <item>Neven Pavišić, OIB 13342388025, Prva Prigorska 21a,10360 Sesvete</item>
      <item>Roman Kocutar, OIB 70506703764, Trg Ljudevita Gaja 15,49000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19062646558</item>
      <item>, OIB 85821130368</item>
      <item>, OIB 13342388025</item>
      <item>, OIB 70506703764</item>
    </izvorni_sadrzaj>
    <derivirana_varijabla naziv="DomainObject.Predmet.SudioniciListNazivOIB_1">
      <item>, OIB 19062646558</item>
      <item>, OIB 85821130368</item>
      <item>, OIB 13342388025</item>
      <item>, OIB 70506703764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1987</properties:Characters>
  <properties:Lines>71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2016-04-22T14:04:00Z</dcterms:created>
  <dc:creator>Sandra Rotar Vogrin</dc:creator>
  <cp:lastModifiedBy>Tanja Štraubert</cp:lastModifiedBy>
  <cp:lastPrinted>2016-04-29T09:07:00Z</cp:lastPrinted>
  <dcterms:modified xmlns:xsi="http://www.w3.org/2001/XMLSchema-instance" xsi:type="dcterms:W3CDTF">2016-04-29T09:07:00Z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