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61671" w:rsidR="00702487" w:rsidP="00702487" w:rsidRDefault="00702487" w14:paraId="7649ECD5" w14:textId="77777777">
      <w:pPr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  <w:r w:rsidRPr="00661671">
        <w:rPr>
          <w:rFonts w:ascii="Times New Roman" w:hAnsi="Times New Roman"/>
          <w:b/>
          <w:sz w:val="28"/>
        </w:rPr>
        <w:t>Obrazac 19.</w:t>
      </w:r>
    </w:p>
    <w:p w:rsidRPr="00661671" w:rsidR="00702487" w:rsidP="00702487" w:rsidRDefault="00702487" w14:paraId="0D0FA26A" w14:textId="77777777">
      <w:pPr>
        <w:jc w:val="center"/>
        <w:rPr>
          <w:rFonts w:ascii="Times New Roman" w:hAnsi="Times New Roman"/>
          <w:b/>
          <w:sz w:val="28"/>
        </w:rPr>
      </w:pPr>
    </w:p>
    <w:p w:rsidRPr="00661671" w:rsidR="00702487" w:rsidP="00702487" w:rsidRDefault="00702487" w14:paraId="2BD679E0" w14:textId="77777777">
      <w:pPr>
        <w:jc w:val="both"/>
        <w:rPr>
          <w:rFonts w:ascii="Times New Roman" w:hAnsi="Times New Roman"/>
          <w:sz w:val="24"/>
        </w:rPr>
      </w:pPr>
      <w:r w:rsidRPr="00661671">
        <w:rPr>
          <w:rFonts w:ascii="Times New Roman" w:hAnsi="Times New Roman"/>
          <w:sz w:val="24"/>
          <w:szCs w:val="24"/>
        </w:rPr>
        <w:t>Nadle</w:t>
      </w:r>
      <w:r w:rsidRPr="00661671">
        <w:rPr>
          <w:rFonts w:ascii="Times New Roman" w:hAnsi="Times New Roman"/>
          <w:sz w:val="24"/>
        </w:rPr>
        <w:t>ž</w:t>
      </w:r>
      <w:r w:rsidRPr="00661671">
        <w:rPr>
          <w:rFonts w:ascii="Times New Roman" w:hAnsi="Times New Roman"/>
          <w:sz w:val="24"/>
          <w:szCs w:val="24"/>
        </w:rPr>
        <w:t>ni</w:t>
      </w:r>
      <w:r w:rsidRPr="00661671">
        <w:rPr>
          <w:rFonts w:ascii="Times New Roman" w:hAnsi="Times New Roman"/>
          <w:sz w:val="24"/>
        </w:rPr>
        <w:t xml:space="preserve"> </w:t>
      </w:r>
      <w:r w:rsidRPr="00661671">
        <w:rPr>
          <w:rFonts w:ascii="Times New Roman" w:hAnsi="Times New Roman"/>
          <w:sz w:val="24"/>
          <w:szCs w:val="24"/>
        </w:rPr>
        <w:t>trgova</w:t>
      </w:r>
      <w:r w:rsidRPr="00661671">
        <w:rPr>
          <w:rFonts w:ascii="Times New Roman" w:hAnsi="Times New Roman"/>
          <w:sz w:val="24"/>
        </w:rPr>
        <w:t>č</w:t>
      </w:r>
      <w:r w:rsidRPr="00661671">
        <w:rPr>
          <w:rFonts w:ascii="Times New Roman" w:hAnsi="Times New Roman"/>
          <w:sz w:val="24"/>
          <w:szCs w:val="24"/>
        </w:rPr>
        <w:t>ki</w:t>
      </w:r>
      <w:r w:rsidRPr="00661671">
        <w:rPr>
          <w:rFonts w:ascii="Times New Roman" w:hAnsi="Times New Roman"/>
          <w:sz w:val="24"/>
        </w:rPr>
        <w:t xml:space="preserve"> </w:t>
      </w:r>
      <w:r w:rsidRPr="00661671">
        <w:rPr>
          <w:rFonts w:ascii="Times New Roman" w:hAnsi="Times New Roman"/>
          <w:sz w:val="24"/>
          <w:szCs w:val="24"/>
        </w:rPr>
        <w:t>sud</w:t>
      </w:r>
      <w:r w:rsidRPr="00661671">
        <w:rPr>
          <w:rFonts w:ascii="Times New Roman" w:hAnsi="Times New Roman"/>
          <w:sz w:val="24"/>
        </w:rPr>
        <w:t xml:space="preserve"> _</w:t>
      </w:r>
      <w:r w:rsidRPr="00661671" w:rsidR="000D06B8">
        <w:rPr>
          <w:rFonts w:ascii="Times New Roman" w:hAnsi="Times New Roman"/>
          <w:sz w:val="24"/>
          <w:u w:val="single"/>
        </w:rPr>
        <w:t>Trgovački sud u Zagrebu</w:t>
      </w:r>
      <w:r w:rsidRPr="00661671">
        <w:rPr>
          <w:rFonts w:ascii="Times New Roman" w:hAnsi="Times New Roman"/>
          <w:sz w:val="24"/>
        </w:rPr>
        <w:t>___________________</w:t>
      </w:r>
    </w:p>
    <w:p w:rsidRPr="00661671" w:rsidR="00702487" w:rsidP="00702487" w:rsidRDefault="00702487" w14:paraId="5E0E5725" w14:textId="4D55DFC8">
      <w:pPr>
        <w:jc w:val="both"/>
        <w:rPr>
          <w:rFonts w:ascii="Times New Roman" w:hAnsi="Times New Roman"/>
          <w:sz w:val="24"/>
          <w:szCs w:val="24"/>
        </w:rPr>
      </w:pPr>
      <w:r w:rsidRPr="00661671">
        <w:rPr>
          <w:rFonts w:ascii="Times New Roman" w:hAnsi="Times New Roman"/>
          <w:sz w:val="24"/>
          <w:szCs w:val="24"/>
        </w:rPr>
        <w:t>Poslovni broj spisa _</w:t>
      </w:r>
      <w:r w:rsidRPr="00661671" w:rsidR="000D06B8">
        <w:rPr>
          <w:rFonts w:ascii="Times New Roman" w:hAnsi="Times New Roman"/>
          <w:sz w:val="24"/>
          <w:szCs w:val="24"/>
          <w:u w:val="single"/>
        </w:rPr>
        <w:t>St-</w:t>
      </w:r>
      <w:r w:rsidR="00E527AD">
        <w:rPr>
          <w:rFonts w:ascii="Times New Roman" w:hAnsi="Times New Roman"/>
          <w:sz w:val="24"/>
          <w:szCs w:val="24"/>
          <w:u w:val="single"/>
        </w:rPr>
        <w:t>6053/2016</w:t>
      </w:r>
      <w:r w:rsidRPr="00661671">
        <w:rPr>
          <w:rFonts w:ascii="Times New Roman" w:hAnsi="Times New Roman"/>
          <w:sz w:val="24"/>
          <w:szCs w:val="24"/>
        </w:rPr>
        <w:t>_______________________</w:t>
      </w:r>
    </w:p>
    <w:p w:rsidRPr="00661671" w:rsidR="000D06B8" w:rsidP="000D06B8" w:rsidRDefault="00702487" w14:paraId="67321F4C" w14:textId="77777777">
      <w:pPr>
        <w:rPr>
          <w:rFonts w:ascii="Times New Roman" w:hAnsi="Times New Roman"/>
          <w:sz w:val="24"/>
          <w:szCs w:val="24"/>
        </w:rPr>
      </w:pPr>
      <w:r w:rsidRPr="00661671">
        <w:rPr>
          <w:rFonts w:ascii="Times New Roman" w:hAnsi="Times New Roman"/>
          <w:sz w:val="24"/>
          <w:szCs w:val="24"/>
        </w:rPr>
        <w:t xml:space="preserve">Dužnik (ime i prezime / tvrtka ili naziv, OIB, adresa / sjedište) </w:t>
      </w:r>
    </w:p>
    <w:p w:rsidRPr="00661671" w:rsidR="000D06B8" w:rsidP="000D06B8" w:rsidRDefault="00702487" w14:paraId="08E7A64A" w14:textId="5C616E9D">
      <w:pPr>
        <w:rPr>
          <w:rFonts w:ascii="Times New Roman" w:hAnsi="Times New Roman"/>
          <w:sz w:val="24"/>
          <w:szCs w:val="24"/>
          <w:u w:val="single"/>
        </w:rPr>
      </w:pPr>
      <w:r w:rsidRPr="00661671">
        <w:rPr>
          <w:rFonts w:ascii="Times New Roman" w:hAnsi="Times New Roman"/>
          <w:sz w:val="24"/>
          <w:szCs w:val="24"/>
          <w:u w:val="single"/>
        </w:rPr>
        <w:t>__</w:t>
      </w:r>
      <w:r w:rsidR="00E527AD">
        <w:rPr>
          <w:rFonts w:ascii="Times New Roman" w:hAnsi="Times New Roman"/>
          <w:sz w:val="24"/>
          <w:szCs w:val="24"/>
          <w:u w:val="single"/>
        </w:rPr>
        <w:t>AUTO CITY</w:t>
      </w:r>
      <w:r w:rsidRPr="00661671" w:rsidR="000D06B8">
        <w:rPr>
          <w:rFonts w:ascii="Times New Roman" w:hAnsi="Times New Roman"/>
          <w:sz w:val="24"/>
          <w:szCs w:val="24"/>
          <w:u w:val="single"/>
        </w:rPr>
        <w:t xml:space="preserve"> d.o.o. u stečaju, OIB: </w:t>
      </w:r>
      <w:r w:rsidRPr="00E527AD" w:rsidR="00E527AD">
        <w:rPr>
          <w:rFonts w:ascii="Times New Roman" w:hAnsi="Times New Roman"/>
          <w:sz w:val="24"/>
          <w:szCs w:val="24"/>
          <w:u w:val="single"/>
        </w:rPr>
        <w:t>61483863077</w:t>
      </w:r>
      <w:r w:rsidRPr="00661671" w:rsidR="000D06B8">
        <w:rPr>
          <w:rFonts w:ascii="Times New Roman" w:hAnsi="Times New Roman"/>
          <w:sz w:val="24"/>
          <w:szCs w:val="24"/>
          <w:u w:val="single"/>
        </w:rPr>
        <w:t xml:space="preserve">, </w:t>
      </w:r>
      <w:r w:rsidRPr="00E527AD" w:rsidR="00E527AD">
        <w:rPr>
          <w:rFonts w:ascii="Times New Roman" w:hAnsi="Times New Roman"/>
          <w:sz w:val="24"/>
          <w:szCs w:val="24"/>
          <w:u w:val="single"/>
        </w:rPr>
        <w:t>Dubrovčani 17d</w:t>
      </w:r>
      <w:r w:rsidR="00E527AD">
        <w:rPr>
          <w:rFonts w:ascii="Times New Roman" w:hAnsi="Times New Roman"/>
          <w:sz w:val="24"/>
          <w:szCs w:val="24"/>
          <w:u w:val="single"/>
        </w:rPr>
        <w:t xml:space="preserve">, </w:t>
      </w:r>
      <w:r w:rsidRPr="00E527AD" w:rsidR="00E527AD">
        <w:rPr>
          <w:rFonts w:ascii="Times New Roman" w:hAnsi="Times New Roman"/>
          <w:sz w:val="24"/>
          <w:szCs w:val="24"/>
          <w:u w:val="single"/>
        </w:rPr>
        <w:t>Veliko Trgovišće</w:t>
      </w:r>
    </w:p>
    <w:p w:rsidRPr="00661671" w:rsidR="00702487" w:rsidP="00702487" w:rsidRDefault="00702487" w14:paraId="39E32C24" w14:textId="7777777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Pr="00661671" w:rsidR="00702487" w:rsidP="00702487" w:rsidRDefault="00702487" w14:paraId="5B2130F3" w14:textId="7777777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Pr="00661671" w:rsidR="00702487" w:rsidP="00702487" w:rsidRDefault="00702487" w14:paraId="235FCC3F" w14:textId="77777777">
      <w:pPr>
        <w:jc w:val="center"/>
        <w:rPr>
          <w:rFonts w:ascii="Times New Roman" w:hAnsi="Times New Roman"/>
          <w:sz w:val="24"/>
          <w:szCs w:val="24"/>
        </w:rPr>
      </w:pPr>
      <w:r w:rsidRPr="00661671">
        <w:rPr>
          <w:rFonts w:ascii="Times New Roman" w:hAnsi="Times New Roman"/>
          <w:b/>
          <w:sz w:val="24"/>
          <w:szCs w:val="24"/>
        </w:rPr>
        <w:t>TABLICA PRIJAVLJENIH TRAŽBINA, RAZLUČNIH I IZLUČNIH PRAVA</w:t>
      </w:r>
    </w:p>
    <w:p w:rsidRPr="00661671" w:rsidR="00702487" w:rsidP="00702487" w:rsidRDefault="00702487" w14:paraId="2D2B4AEE" w14:textId="77777777">
      <w:pPr>
        <w:pStyle w:val="Bezproreda"/>
        <w:rPr>
          <w:rFonts w:ascii="Times New Roman" w:hAnsi="Times New Roman"/>
          <w:sz w:val="24"/>
          <w:szCs w:val="24"/>
        </w:rPr>
      </w:pPr>
    </w:p>
    <w:p w:rsidRPr="00661671" w:rsidR="00415A68" w:rsidP="00415A68" w:rsidRDefault="00702487" w14:paraId="70E64F38" w14:textId="77777777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661671">
        <w:rPr>
          <w:rFonts w:ascii="Times New Roman" w:hAnsi="Times New Roman"/>
          <w:b/>
          <w:sz w:val="24"/>
          <w:szCs w:val="24"/>
        </w:rPr>
        <w:t>TABLICA PRIJAVLJENIH TRAŽBINA</w:t>
      </w:r>
    </w:p>
    <w:p w:rsidRPr="00661671" w:rsidR="00415A68" w:rsidP="00415A68" w:rsidRDefault="00415A68" w14:paraId="4E7A117A" w14:textId="77777777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</w:rPr>
      </w:pPr>
    </w:p>
    <w:p w:rsidRPr="00661671" w:rsidR="00661671" w:rsidP="00415A68" w:rsidRDefault="00661671" w14:paraId="3BFD5228" w14:textId="77777777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</w:rPr>
      </w:pPr>
    </w:p>
    <w:p w:rsidRPr="00661671" w:rsidR="000D06B8" w:rsidP="00415A68" w:rsidRDefault="00415A68" w14:paraId="0045A466" w14:textId="7777777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  <w:r w:rsidRPr="00661671">
        <w:rPr>
          <w:rFonts w:ascii="Times New Roman" w:hAnsi="Times New Roman"/>
          <w:b/>
          <w:sz w:val="24"/>
          <w:szCs w:val="24"/>
        </w:rPr>
        <w:t xml:space="preserve">Prijave tražbina </w:t>
      </w:r>
      <w:r w:rsidRPr="00661671" w:rsidR="006A7B00">
        <w:rPr>
          <w:rFonts w:ascii="Times New Roman" w:hAnsi="Times New Roman"/>
          <w:b/>
          <w:sz w:val="24"/>
          <w:szCs w:val="24"/>
        </w:rPr>
        <w:t xml:space="preserve">vjerovnika </w:t>
      </w:r>
      <w:r w:rsidRPr="00661671">
        <w:rPr>
          <w:rFonts w:ascii="Times New Roman" w:hAnsi="Times New Roman"/>
          <w:b/>
          <w:sz w:val="24"/>
          <w:szCs w:val="24"/>
        </w:rPr>
        <w:t>I. višeg isplatnog reda nisu zaprimljene.</w:t>
      </w:r>
    </w:p>
    <w:p w:rsidRPr="00661671" w:rsidR="00415A68" w:rsidP="00415A68" w:rsidRDefault="00415A68" w14:paraId="0AC084B2" w14:textId="7777777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p w:rsidRPr="00661671" w:rsidR="00702487" w:rsidP="00415A68" w:rsidRDefault="00415A68" w14:paraId="16AF5784" w14:textId="7777777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  <w:r w:rsidRPr="00661671">
        <w:rPr>
          <w:rFonts w:ascii="Times New Roman" w:hAnsi="Times New Roman"/>
          <w:b/>
          <w:sz w:val="24"/>
          <w:szCs w:val="24"/>
        </w:rPr>
        <w:t>Tablica</w:t>
      </w:r>
      <w:r w:rsidRPr="00661671" w:rsidR="00FB55FC">
        <w:rPr>
          <w:rFonts w:ascii="Times New Roman" w:hAnsi="Times New Roman"/>
          <w:b/>
          <w:sz w:val="24"/>
          <w:szCs w:val="24"/>
        </w:rPr>
        <w:t xml:space="preserve"> zaprimljenih</w:t>
      </w:r>
      <w:r w:rsidRPr="00661671">
        <w:rPr>
          <w:rFonts w:ascii="Times New Roman" w:hAnsi="Times New Roman"/>
          <w:b/>
          <w:sz w:val="24"/>
          <w:szCs w:val="24"/>
        </w:rPr>
        <w:t xml:space="preserve"> prijava tražbina</w:t>
      </w:r>
      <w:r w:rsidRPr="00661671" w:rsidR="006A7B00">
        <w:rPr>
          <w:rFonts w:ascii="Times New Roman" w:hAnsi="Times New Roman"/>
          <w:b/>
          <w:sz w:val="24"/>
          <w:szCs w:val="24"/>
        </w:rPr>
        <w:t xml:space="preserve"> vjerovnika</w:t>
      </w:r>
      <w:r w:rsidRPr="00661671">
        <w:rPr>
          <w:rFonts w:ascii="Times New Roman" w:hAnsi="Times New Roman"/>
          <w:b/>
          <w:sz w:val="24"/>
          <w:szCs w:val="24"/>
        </w:rPr>
        <w:t xml:space="preserve"> II. višeg isplatnog reda:</w:t>
      </w:r>
    </w:p>
    <w:p w:rsidRPr="00661671" w:rsidR="00415A68" w:rsidP="00415A68" w:rsidRDefault="00415A68" w14:paraId="5FBD234E" w14:textId="7777777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W w:w="14850" w:type="dxa"/>
        <w:tblLook w:firstRow="1" w:lastRow="0" w:firstColumn="1" w:lastColumn="0" w:noHBand="0" w:noVBand="1" w:val="04A0"/>
      </w:tblPr>
      <w:tblGrid>
        <w:gridCol w:w="1723"/>
        <w:gridCol w:w="2383"/>
        <w:gridCol w:w="1536"/>
        <w:gridCol w:w="1763"/>
        <w:gridCol w:w="1662"/>
        <w:gridCol w:w="2127"/>
        <w:gridCol w:w="1672"/>
        <w:gridCol w:w="1984"/>
      </w:tblGrid>
      <w:tr w:rsidRPr="00661671" w:rsidR="006A7B00" w:rsidTr="009009BC" w14:paraId="25C2F3C9" w14:textId="77777777">
        <w:trPr>
          <w:trHeight w:val="1890"/>
        </w:trPr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6A7B00" w:rsidR="006A7B00" w:rsidP="006A7B00" w:rsidRDefault="006A7B00" w14:paraId="76005969" w14:textId="77777777">
            <w:pPr>
              <w:spacing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bookmarkStart w:name="RANGE!A1:H1" w:id="1"/>
            <w:r w:rsidRPr="006A7B00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Redni broj prijavljene tražbine</w:t>
            </w:r>
            <w:bookmarkEnd w:id="1"/>
          </w:p>
        </w:tc>
        <w:tc>
          <w:tcPr>
            <w:tcW w:w="23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6A7B00" w:rsidR="006A7B00" w:rsidP="006A7B00" w:rsidRDefault="006A7B00" w14:paraId="06731339" w14:textId="77777777">
            <w:pPr>
              <w:spacing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Ime i prezime / tvrtka ili naziv vjerovnika</w:t>
            </w:r>
          </w:p>
        </w:tc>
        <w:tc>
          <w:tcPr>
            <w:tcW w:w="1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6A7B00" w:rsidR="006A7B00" w:rsidP="006A7B00" w:rsidRDefault="006A7B00" w14:paraId="07B531C6" w14:textId="77777777">
            <w:pPr>
              <w:spacing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w="17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6A7B00" w:rsidR="006A7B00" w:rsidP="006A7B00" w:rsidRDefault="006A7B00" w14:paraId="4D433805" w14:textId="77777777">
            <w:pPr>
              <w:spacing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Adresa / sjedište vjerovnika</w:t>
            </w: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6A7B00" w:rsidR="006A7B00" w:rsidP="006A7B00" w:rsidRDefault="006A7B00" w14:paraId="26C8EF69" w14:textId="77777777">
            <w:pPr>
              <w:spacing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Iznos prijavljene tražbine (kn)[1]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6A7B00" w:rsidR="006A7B00" w:rsidP="006A7B00" w:rsidRDefault="006A7B00" w14:paraId="05954F96" w14:textId="77777777">
            <w:pPr>
              <w:spacing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Pravna osnova prijavljene tražbine</w:t>
            </w:r>
          </w:p>
        </w:tc>
        <w:tc>
          <w:tcPr>
            <w:tcW w:w="16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6A7B00" w:rsidR="006A7B00" w:rsidP="006A7B00" w:rsidRDefault="006A7B00" w14:paraId="4C1AE90F" w14:textId="77777777">
            <w:pPr>
              <w:spacing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Iznos priznate tražbine (kn)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6A7B00" w:rsidR="006A7B00" w:rsidP="006A7B00" w:rsidRDefault="006A7B00" w14:paraId="3F6BCDCC" w14:textId="77777777">
            <w:pPr>
              <w:spacing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Pravna osnova priznate tražbine</w:t>
            </w:r>
          </w:p>
        </w:tc>
      </w:tr>
      <w:tr w:rsidRPr="00661671" w:rsidR="006A7B00" w:rsidTr="009009BC" w14:paraId="408D44C6" w14:textId="77777777">
        <w:trPr>
          <w:trHeight w:val="566"/>
        </w:trPr>
        <w:tc>
          <w:tcPr>
            <w:tcW w:w="17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A7B00" w:rsidR="006A7B00" w:rsidP="006A7B00" w:rsidRDefault="006A7B00" w14:paraId="430F3658" w14:textId="77777777">
            <w:pPr>
              <w:spacing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2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A7B00" w:rsidR="006A7B00" w:rsidP="006A7B00" w:rsidRDefault="00E527AD" w14:paraId="39A49D05" w14:textId="1204C005"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E527AD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HEP-Operator distribucijskog sustava d.o.o.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A7B00" w:rsidR="006A7B00" w:rsidP="006A7B00" w:rsidRDefault="00E527AD" w14:paraId="7B28947E" w14:textId="651B6930">
            <w:pPr>
              <w:spacing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E527AD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46839600751</w:t>
            </w:r>
          </w:p>
        </w:tc>
        <w:tc>
          <w:tcPr>
            <w:tcW w:w="1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A7B00" w:rsidR="006A7B00" w:rsidP="006A7B00" w:rsidRDefault="006A7B00" w14:paraId="5ED59125" w14:textId="64D779C0"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 xml:space="preserve">Ulica grada Vukovara </w:t>
            </w:r>
            <w:r w:rsidR="00E527AD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3</w:t>
            </w:r>
            <w:r w:rsidRPr="006A7B00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7, Zagreb</w:t>
            </w:r>
          </w:p>
        </w:tc>
        <w:tc>
          <w:tcPr>
            <w:tcW w:w="1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A7B00" w:rsidR="006A7B00" w:rsidP="006A7B00" w:rsidRDefault="00E527AD" w14:paraId="422E1D85" w14:textId="5A73A462">
            <w:pPr>
              <w:spacing w:after="0"/>
              <w:jc w:val="right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E527AD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925,72</w:t>
            </w:r>
            <w:r w:rsidRPr="006A7B00" w:rsidR="006A7B00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 xml:space="preserve"> kn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A7B00" w:rsidR="006A7B00" w:rsidP="006A7B00" w:rsidRDefault="00E527AD" w14:paraId="7E2F526D" w14:textId="3B368FE8"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E527AD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 xml:space="preserve">Rješenje o ovrsi javnog bilježnika Vlasta Podgajskog </w:t>
            </w:r>
            <w:r w:rsidRPr="00E527AD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lastRenderedPageBreak/>
              <w:t>Ovrv-716/2014</w:t>
            </w: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A7B00" w:rsidR="006A7B00" w:rsidP="006A7B00" w:rsidRDefault="00E527AD" w14:paraId="787A1B00" w14:textId="763A70BD">
            <w:pPr>
              <w:spacing w:after="0"/>
              <w:jc w:val="right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E527AD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lastRenderedPageBreak/>
              <w:t>925,72</w:t>
            </w:r>
            <w:r w:rsidRPr="006A7B00" w:rsidR="006A7B00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 xml:space="preserve"> kn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A7B00" w:rsidR="006A7B00" w:rsidP="006A7B00" w:rsidRDefault="00E527AD" w14:paraId="7F6AD57E" w14:textId="7CE0383A"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E527AD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 xml:space="preserve">Rješenje o ovrsi javnog bilježnika Vlasta </w:t>
            </w:r>
            <w:r w:rsidRPr="00E527AD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lastRenderedPageBreak/>
              <w:t>Podgajskog Ovrv-716/2014</w:t>
            </w:r>
          </w:p>
        </w:tc>
      </w:tr>
      <w:tr w:rsidRPr="00661671" w:rsidR="00E527AD" w:rsidTr="009009BC" w14:paraId="46B410CD" w14:textId="77777777">
        <w:trPr>
          <w:trHeight w:val="630"/>
        </w:trPr>
        <w:tc>
          <w:tcPr>
            <w:tcW w:w="17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A7B00" w:rsidR="00E527AD" w:rsidP="00E527AD" w:rsidRDefault="00E527AD" w14:paraId="06943F78" w14:textId="77777777">
            <w:pPr>
              <w:spacing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lastRenderedPageBreak/>
              <w:t>2</w:t>
            </w:r>
          </w:p>
        </w:tc>
        <w:tc>
          <w:tcPr>
            <w:tcW w:w="2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A7B00" w:rsidR="00E527AD" w:rsidP="00E527AD" w:rsidRDefault="00E527AD" w14:paraId="0053826A" w14:textId="3B2CAF90"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E527AD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HEP-Opskrba d.o.o</w:t>
            </w:r>
            <w:r w:rsidRPr="006A7B00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A7B00" w:rsidR="00E527AD" w:rsidP="00E527AD" w:rsidRDefault="00E527AD" w14:paraId="1EBEC93E" w14:textId="2D50FEAC">
            <w:pPr>
              <w:spacing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E527AD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63073332379</w:t>
            </w:r>
          </w:p>
        </w:tc>
        <w:tc>
          <w:tcPr>
            <w:tcW w:w="1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A7B00" w:rsidR="00E527AD" w:rsidP="00E527AD" w:rsidRDefault="00E527AD" w14:paraId="183B13DD" w14:textId="3884925C"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 xml:space="preserve">Ulica grada Vukovara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3</w:t>
            </w:r>
            <w:r w:rsidRPr="006A7B00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7, Zagreb</w:t>
            </w:r>
          </w:p>
        </w:tc>
        <w:tc>
          <w:tcPr>
            <w:tcW w:w="1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A7B00" w:rsidR="00E527AD" w:rsidP="00E527AD" w:rsidRDefault="00E527AD" w14:paraId="2D75B9F6" w14:textId="5B7DB80A">
            <w:pPr>
              <w:spacing w:after="0"/>
              <w:jc w:val="right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E527AD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1</w:t>
            </w:r>
            <w:r w:rsidR="009009BC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.</w:t>
            </w:r>
            <w:r w:rsidRPr="00E527AD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826,57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 xml:space="preserve"> </w:t>
            </w:r>
            <w:r w:rsidRPr="006A7B00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kn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A7B00" w:rsidR="00E527AD" w:rsidP="00E527AD" w:rsidRDefault="00E527AD" w14:paraId="186BE072" w14:textId="79A4A5FC"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E527AD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Rješenje o ovrsi javnog bilježnika Damira Bjelčića Ovrv-1886/2014, računi, Ugovor o opskrbi električnom energijom povlaštenog kupca broj: O-12-201767</w:t>
            </w: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A7B00" w:rsidR="00E527AD" w:rsidP="00E527AD" w:rsidRDefault="00E527AD" w14:paraId="7D8E333A" w14:textId="481151D8">
            <w:pPr>
              <w:spacing w:after="0"/>
              <w:jc w:val="right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E527AD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1</w:t>
            </w:r>
            <w:r w:rsidR="009009BC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.</w:t>
            </w:r>
            <w:r w:rsidRPr="00E527AD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826,57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 xml:space="preserve"> </w:t>
            </w:r>
            <w:r w:rsidRPr="006A7B00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kn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A7B00" w:rsidR="00E527AD" w:rsidP="00E527AD" w:rsidRDefault="00E527AD" w14:paraId="535032A7" w14:textId="0B8F60E3"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E527AD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Rješenje o ovrsi javnog bilježnika Damira Bjelčića Ovrv-1886/2014, računi, Ugovor o opskrbi električnom energijom povlaštenog kupca broj: O-12-201767</w:t>
            </w:r>
          </w:p>
        </w:tc>
      </w:tr>
      <w:tr w:rsidRPr="00661671" w:rsidR="00E527AD" w:rsidTr="009009BC" w14:paraId="13C027FB" w14:textId="77777777">
        <w:trPr>
          <w:trHeight w:val="2065"/>
        </w:trPr>
        <w:tc>
          <w:tcPr>
            <w:tcW w:w="17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A7B00" w:rsidR="00E527AD" w:rsidP="00E527AD" w:rsidRDefault="00E527AD" w14:paraId="04F5640A" w14:textId="77777777">
            <w:pPr>
              <w:spacing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2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A7B00" w:rsidR="00E527AD" w:rsidP="00E527AD" w:rsidRDefault="00E527AD" w14:paraId="550B85C2" w14:textId="5B368AD9"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E527AD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RONALD SPES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A7B00" w:rsidR="00E527AD" w:rsidP="00E527AD" w:rsidRDefault="00E527AD" w14:paraId="3617512C" w14:textId="5B46AB25">
            <w:pPr>
              <w:spacing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E527AD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90540117438</w:t>
            </w:r>
          </w:p>
        </w:tc>
        <w:tc>
          <w:tcPr>
            <w:tcW w:w="17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A7B00" w:rsidR="00E527AD" w:rsidP="00E527AD" w:rsidRDefault="00E527AD" w14:paraId="3791DBD4" w14:textId="141FB3D4"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E527AD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Rudolfstrasse 66, A-8010 Graz, Austrija</w:t>
            </w:r>
          </w:p>
        </w:tc>
        <w:tc>
          <w:tcPr>
            <w:tcW w:w="16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A7B00" w:rsidR="00E527AD" w:rsidP="00E527AD" w:rsidRDefault="009009BC" w14:paraId="71AB1B7F" w14:textId="22759E2F">
            <w:pPr>
              <w:spacing w:after="0"/>
              <w:jc w:val="right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9009BC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121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.</w:t>
            </w:r>
            <w:r w:rsidRPr="009009BC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600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 xml:space="preserve">,00 </w:t>
            </w:r>
            <w:r w:rsidRPr="006A7B00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kn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A7B00" w:rsidR="00E527AD" w:rsidP="00E527AD" w:rsidRDefault="00E527AD" w14:paraId="4C4ABBEA" w14:textId="5772574F"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E527AD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Ugovor o okvirnoj pozajmici, Međusobno utanačenje, Ugovor o pozajmici</w:t>
            </w: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A7B00" w:rsidR="00E527AD" w:rsidP="00E527AD" w:rsidRDefault="009009BC" w14:paraId="6A17E5AF" w14:textId="6D54842D">
            <w:pPr>
              <w:spacing w:after="0"/>
              <w:jc w:val="right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9009BC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121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.</w:t>
            </w:r>
            <w:r w:rsidRPr="009009BC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600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 xml:space="preserve">,00 </w:t>
            </w:r>
            <w:r w:rsidRPr="006A7B00" w:rsidR="00E527AD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kn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A7B00" w:rsidR="00E527AD" w:rsidP="00E527AD" w:rsidRDefault="009009BC" w14:paraId="31D35712" w14:textId="1DD3AAAC">
            <w:pPr>
              <w:spacing w:after="0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9009BC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Ugovor o zajmu</w:t>
            </w:r>
          </w:p>
        </w:tc>
      </w:tr>
      <w:tr w:rsidRPr="00661671" w:rsidR="00E527AD" w:rsidTr="009009BC" w14:paraId="3D84F531" w14:textId="77777777">
        <w:trPr>
          <w:trHeight w:val="330"/>
        </w:trPr>
        <w:tc>
          <w:tcPr>
            <w:tcW w:w="11194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661671" w:rsidR="00E527AD" w:rsidP="00E527AD" w:rsidRDefault="00E527AD" w14:paraId="0819056F" w14:textId="77777777">
            <w:pPr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hr-HR"/>
              </w:rPr>
            </w:pPr>
          </w:p>
          <w:p w:rsidRPr="006A7B00" w:rsidR="00E527AD" w:rsidP="00E527AD" w:rsidRDefault="00E527AD" w14:paraId="42F229DF" w14:textId="77777777">
            <w:pPr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hr-HR"/>
              </w:rPr>
            </w:pPr>
            <w:r w:rsidRPr="006A7B00"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hr-HR"/>
              </w:rPr>
              <w:t xml:space="preserve">SVEUKUPNO </w:t>
            </w:r>
            <w:r w:rsidRPr="00661671"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hr-HR"/>
              </w:rPr>
              <w:t xml:space="preserve">PRIZNATO TRAŽBINA VJEROVNIKA </w:t>
            </w:r>
            <w:r w:rsidRPr="006A7B00"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hr-HR"/>
              </w:rPr>
              <w:t>II. VIŠ</w:t>
            </w:r>
            <w:r w:rsidRPr="00661671"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hr-HR"/>
              </w:rPr>
              <w:t xml:space="preserve">EG </w:t>
            </w:r>
            <w:r w:rsidRPr="006A7B00"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hr-HR"/>
              </w:rPr>
              <w:t>ISPLATN</w:t>
            </w:r>
            <w:r w:rsidRPr="00661671"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hr-HR"/>
              </w:rPr>
              <w:t>OG</w:t>
            </w:r>
            <w:r w:rsidRPr="006A7B00"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hr-HR"/>
              </w:rPr>
              <w:t xml:space="preserve"> RED</w:t>
            </w:r>
            <w:r w:rsidRPr="00661671"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hr-HR"/>
              </w:rPr>
              <w:t>A</w:t>
            </w:r>
          </w:p>
        </w:tc>
        <w:tc>
          <w:tcPr>
            <w:tcW w:w="1672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61671" w:rsidR="00E527AD" w:rsidP="00E527AD" w:rsidRDefault="00E527AD" w14:paraId="5F3D32D7" w14:textId="77777777">
            <w:pPr>
              <w:spacing w:after="0"/>
              <w:jc w:val="right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hr-HR"/>
              </w:rPr>
            </w:pPr>
          </w:p>
          <w:p w:rsidRPr="006A7B00" w:rsidR="00E527AD" w:rsidP="00E527AD" w:rsidRDefault="009009BC" w14:paraId="49D45259" w14:textId="04C5E30D">
            <w:pPr>
              <w:spacing w:after="0"/>
              <w:jc w:val="right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hr-HR"/>
              </w:rPr>
              <w:t>124.352,29</w:t>
            </w:r>
            <w:r w:rsidRPr="006A7B00" w:rsidR="00E527AD"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hr-HR"/>
              </w:rPr>
              <w:t xml:space="preserve"> kn</w:t>
            </w:r>
          </w:p>
        </w:tc>
        <w:tc>
          <w:tcPr>
            <w:tcW w:w="198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  <w:hideMark/>
          </w:tcPr>
          <w:p w:rsidRPr="006A7B00" w:rsidR="00E527AD" w:rsidP="00E527AD" w:rsidRDefault="00E527AD" w14:paraId="7167FDEA" w14:textId="77777777"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6A7B00"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:rsidRPr="00661671" w:rsidR="00702487" w:rsidP="00702487" w:rsidRDefault="00702487" w14:paraId="30BF23F5" w14:textId="77777777">
      <w:pPr>
        <w:pStyle w:val="Bezproreda"/>
        <w:rPr>
          <w:rFonts w:ascii="Times New Roman" w:hAnsi="Times New Roman"/>
          <w:sz w:val="24"/>
        </w:rPr>
      </w:pPr>
    </w:p>
    <w:p w:rsidRPr="00661671" w:rsidR="00661671" w:rsidP="00702487" w:rsidRDefault="00661671" w14:paraId="2FD32899" w14:textId="77777777">
      <w:pPr>
        <w:pStyle w:val="Bezproreda"/>
        <w:rPr>
          <w:rFonts w:ascii="Times New Roman" w:hAnsi="Times New Roman"/>
          <w:sz w:val="24"/>
        </w:rPr>
      </w:pPr>
    </w:p>
    <w:p w:rsidRPr="00661671" w:rsidR="00661671" w:rsidP="00702487" w:rsidRDefault="00661671" w14:paraId="52C95112" w14:textId="77777777">
      <w:pPr>
        <w:pStyle w:val="Bezproreda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0" w:val="00A0"/>
      </w:tblPr>
      <w:tblGrid>
        <w:gridCol w:w="4124"/>
        <w:gridCol w:w="6458"/>
        <w:gridCol w:w="4830"/>
      </w:tblGrid>
      <w:tr w:rsidRPr="00661671" w:rsidR="00FB55FC" w:rsidTr="006B08B3" w14:paraId="783F8BED" w14:textId="77777777">
        <w:trPr>
          <w:jc w:val="center"/>
        </w:trPr>
        <w:tc>
          <w:tcPr>
            <w:tcW w:w="1338" w:type="pct"/>
            <w:vAlign w:val="center"/>
          </w:tcPr>
          <w:p w:rsidRPr="00661671" w:rsidR="00FB55FC" w:rsidP="006B08B3" w:rsidRDefault="00FB55FC" w14:paraId="1037F110" w14:textId="7777777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671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Pr="00661671" w:rsidR="00FB55FC" w:rsidP="006B08B3" w:rsidRDefault="00FB55FC" w14:paraId="4D27BE44" w14:textId="7777777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671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:rsidRPr="00661671" w:rsidR="00FB55FC" w:rsidP="006B08B3" w:rsidRDefault="00FB55FC" w14:paraId="08BB0D2D" w14:textId="7777777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671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:rsidRPr="00661671" w:rsidR="00FB55FC" w:rsidP="006B08B3" w:rsidRDefault="00FB55FC" w14:paraId="0AF51BFE" w14:textId="7777777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671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Pr="00661671" w:rsidR="00FB55FC" w:rsidTr="006B08B3" w14:paraId="256E5879" w14:textId="77777777">
        <w:trPr>
          <w:jc w:val="center"/>
        </w:trPr>
        <w:tc>
          <w:tcPr>
            <w:tcW w:w="1338" w:type="pct"/>
          </w:tcPr>
          <w:p w:rsidRPr="00661671" w:rsidR="00FB55FC" w:rsidP="006B08B3" w:rsidRDefault="00FB55FC" w14:paraId="38E80D31" w14:textId="7777777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Pr="00661671" w:rsidR="00FB55FC" w:rsidP="006B08B3" w:rsidRDefault="00FB55FC" w14:paraId="394EE1A6" w14:textId="7777777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Pr="00661671" w:rsidR="00FB55FC" w:rsidP="006B08B3" w:rsidRDefault="00FB55FC" w14:paraId="223376C5" w14:textId="7777777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Pr="00661671" w:rsidR="00FB55FC" w:rsidP="006B08B3" w:rsidRDefault="00FB55FC" w14:paraId="2B6038C3" w14:textId="7777777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Pr="00661671" w:rsidR="00FB55FC" w:rsidTr="006B08B3" w14:paraId="121EFDD4" w14:textId="77777777">
        <w:trPr>
          <w:jc w:val="center"/>
        </w:trPr>
        <w:tc>
          <w:tcPr>
            <w:tcW w:w="1338" w:type="pct"/>
          </w:tcPr>
          <w:p w:rsidRPr="00661671" w:rsidR="00FB55FC" w:rsidP="006B08B3" w:rsidRDefault="00FB55FC" w14:paraId="1544E650" w14:textId="7777777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Pr="00661671" w:rsidR="00FB55FC" w:rsidP="006B08B3" w:rsidRDefault="00FB55FC" w14:paraId="0F444210" w14:textId="7777777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Pr="00661671" w:rsidR="00FB55FC" w:rsidP="006B08B3" w:rsidRDefault="00FB55FC" w14:paraId="48A71FBA" w14:textId="7777777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Pr="00661671" w:rsidR="00FB55FC" w:rsidP="006B08B3" w:rsidRDefault="00FB55FC" w14:paraId="4E78FA16" w14:textId="7777777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Pr="00661671" w:rsidR="00702487" w:rsidP="00702487" w:rsidRDefault="00702487" w14:paraId="49FC6DB4" w14:textId="77777777">
      <w:pPr>
        <w:pStyle w:val="Bezproreda"/>
        <w:rPr>
          <w:rFonts w:ascii="Times New Roman" w:hAnsi="Times New Roman"/>
          <w:sz w:val="24"/>
          <w:szCs w:val="24"/>
        </w:rPr>
      </w:pPr>
    </w:p>
    <w:p w:rsidR="00E527AD" w:rsidP="00E527AD" w:rsidRDefault="00E527AD" w14:paraId="4DE2A568" w14:textId="77777777">
      <w:pPr>
        <w:pStyle w:val="Bezproreda"/>
        <w:rPr>
          <w:rFonts w:ascii="Times New Roman" w:hAnsi="Times New Roman"/>
          <w:sz w:val="24"/>
          <w:szCs w:val="24"/>
        </w:rPr>
      </w:pPr>
    </w:p>
    <w:p w:rsidR="00E527AD" w:rsidP="00E527AD" w:rsidRDefault="00E527AD" w14:paraId="0AF063D9" w14:textId="7777777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II. TABLICA RAZLUČNIH PRAVA</w:t>
      </w:r>
    </w:p>
    <w:p w:rsidR="00E527AD" w:rsidP="00E527AD" w:rsidRDefault="00E527AD" w14:paraId="43331FDF" w14:textId="7777777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bottomFromText="200" w:vertAnchor="text" w:tblpXSpec="center" w:tblpY="1"/>
        <w:tblOverlap w:val="never"/>
        <w:tblW w:w="552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0" w:val="00A0"/>
      </w:tblPr>
      <w:tblGrid>
        <w:gridCol w:w="1904"/>
        <w:gridCol w:w="2412"/>
        <w:gridCol w:w="1904"/>
        <w:gridCol w:w="2578"/>
        <w:gridCol w:w="1903"/>
        <w:gridCol w:w="1903"/>
        <w:gridCol w:w="1582"/>
        <w:gridCol w:w="1513"/>
      </w:tblGrid>
      <w:tr w:rsidR="00E527AD" w:rsidTr="00E527AD" w14:paraId="7D499047" w14:textId="77777777"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E527AD" w:rsidRDefault="00E527AD" w14:paraId="1B5A9604" w14:textId="77777777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E527AD" w:rsidRDefault="00E527AD" w14:paraId="7D39CF6C" w14:textId="77777777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E527AD" w:rsidRDefault="00E527AD" w14:paraId="2DD75660" w14:textId="77777777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E527AD" w:rsidRDefault="00E527AD" w14:paraId="39196955" w14:textId="77777777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8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E527AD" w:rsidRDefault="00E527AD" w14:paraId="1EEAAE29" w14:textId="77777777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E527AD" w:rsidRDefault="00E527AD" w14:paraId="2C280AED" w14:textId="77777777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E527AD" w:rsidRDefault="00E527AD" w14:paraId="1737EA23" w14:textId="77777777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E527AD" w:rsidRDefault="00E527AD" w14:paraId="571DF17E" w14:textId="77777777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E527AD" w:rsidRDefault="00E527AD" w14:paraId="32C65221" w14:textId="77777777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E527AD" w:rsidTr="00E527AD" w14:paraId="46125754" w14:textId="77777777"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527AD" w:rsidRDefault="00E527AD" w14:paraId="0A310143" w14:textId="77777777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27AD" w:rsidRDefault="00E527AD" w14:paraId="150A186C" w14:textId="77777777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527AD" w:rsidRDefault="00E527AD" w14:paraId="3F5799BD" w14:textId="77777777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527AD" w:rsidRDefault="00E527AD" w14:paraId="1EB1AB79" w14:textId="77777777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527AD" w:rsidRDefault="00E527AD" w14:paraId="210C0332" w14:textId="77777777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527AD" w:rsidRDefault="00E527AD" w14:paraId="64E35E84" w14:textId="77777777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527AD" w:rsidRDefault="00E527AD" w14:paraId="01ADE77E" w14:textId="77777777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527AD" w:rsidRDefault="00E527AD" w14:paraId="079671B8" w14:textId="77777777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527AD" w:rsidRDefault="00E527AD" w14:paraId="31954204" w14:textId="77777777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7AD" w:rsidTr="00E527AD" w14:paraId="6D607639" w14:textId="77777777"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527AD" w:rsidRDefault="00E527AD" w14:paraId="48AD11D6" w14:textId="77777777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527AD" w:rsidRDefault="00E527AD" w14:paraId="32921882" w14:textId="77777777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527AD" w:rsidRDefault="00E527AD" w14:paraId="29C2FDEF" w14:textId="77777777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527AD" w:rsidRDefault="00E527AD" w14:paraId="389470F9" w14:textId="77777777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527AD" w:rsidRDefault="00E527AD" w14:paraId="31BECE4F" w14:textId="77777777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527AD" w:rsidRDefault="00E527AD" w14:paraId="7FFD7BF8" w14:textId="77777777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527AD" w:rsidRDefault="00E527AD" w14:paraId="3A89E00A" w14:textId="77777777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527AD" w:rsidRDefault="00E527AD" w14:paraId="5664BEB7" w14:textId="77777777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E527AD" w:rsidRDefault="00E527AD" w14:paraId="71F55F93" w14:textId="77777777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1671" w:rsidP="00702487" w:rsidRDefault="00661671" w14:paraId="6EECA030" w14:textId="62FC8545">
      <w:pPr>
        <w:jc w:val="center"/>
        <w:rPr>
          <w:rFonts w:ascii="Times New Roman" w:hAnsi="Times New Roman"/>
          <w:sz w:val="24"/>
          <w:szCs w:val="24"/>
        </w:rPr>
      </w:pPr>
    </w:p>
    <w:p w:rsidRPr="00661671" w:rsidR="009009BC" w:rsidP="00702487" w:rsidRDefault="009009BC" w14:paraId="0C919517" w14:textId="77777777">
      <w:pPr>
        <w:jc w:val="center"/>
        <w:rPr>
          <w:rFonts w:ascii="Times New Roman" w:hAnsi="Times New Roman"/>
          <w:sz w:val="24"/>
          <w:szCs w:val="24"/>
        </w:rPr>
      </w:pPr>
    </w:p>
    <w:p w:rsidRPr="00661671" w:rsidR="00702487" w:rsidP="00702487" w:rsidRDefault="00702487" w14:paraId="06CA4774" w14:textId="77777777">
      <w:pPr>
        <w:jc w:val="center"/>
        <w:rPr>
          <w:rFonts w:ascii="Times New Roman" w:hAnsi="Times New Roman"/>
          <w:b/>
          <w:sz w:val="24"/>
        </w:rPr>
      </w:pPr>
      <w:r w:rsidRPr="00661671">
        <w:rPr>
          <w:rFonts w:ascii="Times New Roman" w:hAnsi="Times New Roman"/>
          <w:b/>
          <w:sz w:val="24"/>
        </w:rPr>
        <w:t>III. TABLICA IZLUČNIH PRAVA</w:t>
      </w:r>
    </w:p>
    <w:p w:rsidRPr="00661671" w:rsidR="00661671" w:rsidP="00702487" w:rsidRDefault="00661671" w14:paraId="2FD0C21E" w14:textId="7777777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0" w:val="00A0"/>
      </w:tblPr>
      <w:tblGrid>
        <w:gridCol w:w="2118"/>
        <w:gridCol w:w="3254"/>
        <w:gridCol w:w="2421"/>
        <w:gridCol w:w="2577"/>
        <w:gridCol w:w="1902"/>
        <w:gridCol w:w="1902"/>
      </w:tblGrid>
      <w:tr w:rsidRPr="00661671" w:rsidR="00702487" w:rsidTr="000331A7" w14:paraId="163DAC0F" w14:textId="77777777">
        <w:trPr>
          <w:jc w:val="center"/>
        </w:trPr>
        <w:tc>
          <w:tcPr>
            <w:tcW w:w="747" w:type="pct"/>
            <w:vAlign w:val="center"/>
          </w:tcPr>
          <w:p w:rsidRPr="00661671" w:rsidR="00702487" w:rsidP="000331A7" w:rsidRDefault="00702487" w14:paraId="76B3D79B" w14:textId="7777777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67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Pr="00661671" w:rsidR="00702487" w:rsidP="000331A7" w:rsidRDefault="00702487" w14:paraId="6C6345EC" w14:textId="7777777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Pr="00661671" w:rsidR="00702487" w:rsidP="000331A7" w:rsidRDefault="00702487" w14:paraId="377E6F3D" w14:textId="7777777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671">
              <w:rPr>
                <w:rFonts w:ascii="Times New Roman" w:hAns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854" w:type="pct"/>
            <w:vAlign w:val="center"/>
          </w:tcPr>
          <w:p w:rsidRPr="00661671" w:rsidR="00702487" w:rsidP="000331A7" w:rsidRDefault="00702487" w14:paraId="087E3E6C" w14:textId="7777777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671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909" w:type="pct"/>
            <w:vAlign w:val="center"/>
          </w:tcPr>
          <w:p w:rsidRPr="00661671" w:rsidR="00702487" w:rsidP="000331A7" w:rsidRDefault="00702487" w14:paraId="6E2D5EBE" w14:textId="7777777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671">
              <w:rPr>
                <w:rFonts w:ascii="Times New Roman" w:hAns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w="671" w:type="pct"/>
            <w:vAlign w:val="center"/>
          </w:tcPr>
          <w:p w:rsidRPr="00661671" w:rsidR="00702487" w:rsidP="000331A7" w:rsidRDefault="00702487" w14:paraId="5D9890FD" w14:textId="7777777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671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Pr="00661671" w:rsidR="00702487" w:rsidP="000331A7" w:rsidRDefault="00702487" w14:paraId="40FF1E64" w14:textId="7777777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671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Pr="00661671" w:rsidR="00702487" w:rsidTr="000331A7" w14:paraId="32313C4E" w14:textId="77777777">
        <w:trPr>
          <w:jc w:val="center"/>
        </w:trPr>
        <w:tc>
          <w:tcPr>
            <w:tcW w:w="747" w:type="pct"/>
          </w:tcPr>
          <w:p w:rsidRPr="00661671" w:rsidR="00702487" w:rsidP="000331A7" w:rsidRDefault="00702487" w14:paraId="56FE8B19" w14:textId="7777777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Pr="00661671" w:rsidR="00702487" w:rsidP="000331A7" w:rsidRDefault="00702487" w14:paraId="7E2B1B24" w14:textId="7777777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Pr="00661671" w:rsidR="00702487" w:rsidP="000331A7" w:rsidRDefault="00702487" w14:paraId="56BD24D8" w14:textId="7777777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Pr="00661671" w:rsidR="00702487" w:rsidP="000331A7" w:rsidRDefault="00702487" w14:paraId="313B5A8C" w14:textId="7777777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Pr="00661671" w:rsidR="00702487" w:rsidP="000331A7" w:rsidRDefault="00702487" w14:paraId="4D0D6BCC" w14:textId="7777777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Pr="00661671" w:rsidR="00702487" w:rsidP="000331A7" w:rsidRDefault="00702487" w14:paraId="16ED6121" w14:textId="7777777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Pr="00661671" w:rsidR="00702487" w:rsidP="000331A7" w:rsidRDefault="00702487" w14:paraId="2BB3F7AC" w14:textId="7777777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Pr="00661671" w:rsidR="00702487" w:rsidTr="000331A7" w14:paraId="0AC29B53" w14:textId="77777777">
        <w:trPr>
          <w:jc w:val="center"/>
        </w:trPr>
        <w:tc>
          <w:tcPr>
            <w:tcW w:w="747" w:type="pct"/>
          </w:tcPr>
          <w:p w:rsidRPr="00661671" w:rsidR="00702487" w:rsidP="000331A7" w:rsidRDefault="00702487" w14:paraId="25E3465E" w14:textId="7777777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Pr="00661671" w:rsidR="00702487" w:rsidP="000331A7" w:rsidRDefault="00702487" w14:paraId="1B0F494F" w14:textId="7777777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Pr="00661671" w:rsidR="00702487" w:rsidP="000331A7" w:rsidRDefault="00702487" w14:paraId="347C2847" w14:textId="7777777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Pr="00661671" w:rsidR="00702487" w:rsidP="000331A7" w:rsidRDefault="00702487" w14:paraId="1A21F7B3" w14:textId="7777777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Pr="00661671" w:rsidR="00702487" w:rsidP="000331A7" w:rsidRDefault="00702487" w14:paraId="24284194" w14:textId="7777777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Pr="00661671" w:rsidR="00702487" w:rsidP="000331A7" w:rsidRDefault="00702487" w14:paraId="3768A368" w14:textId="7777777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Pr="00661671" w:rsidR="00702487" w:rsidP="000331A7" w:rsidRDefault="00702487" w14:paraId="4451A20D" w14:textId="7777777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Pr="00661671" w:rsidR="00702487" w:rsidP="00702487" w:rsidRDefault="00702487" w14:paraId="66CD8762" w14:textId="77777777">
      <w:pPr>
        <w:jc w:val="center"/>
        <w:rPr>
          <w:rFonts w:ascii="Times New Roman" w:hAnsi="Times New Roman"/>
          <w:sz w:val="24"/>
        </w:rPr>
      </w:pPr>
    </w:p>
    <w:p w:rsidRPr="00661671" w:rsidR="00661671" w:rsidP="00702487" w:rsidRDefault="00661671" w14:paraId="75CF9855" w14:textId="77777777">
      <w:pPr>
        <w:jc w:val="center"/>
        <w:rPr>
          <w:rFonts w:ascii="Times New Roman" w:hAnsi="Times New Roman"/>
          <w:sz w:val="24"/>
        </w:rPr>
      </w:pPr>
    </w:p>
    <w:p w:rsidRPr="00661671" w:rsidR="00702487" w:rsidP="00702487" w:rsidRDefault="00702487" w14:paraId="3813FE00" w14:textId="31796BF0">
      <w:pPr>
        <w:rPr>
          <w:rFonts w:ascii="Times New Roman" w:hAnsi="Times New Roman"/>
          <w:sz w:val="24"/>
        </w:rPr>
      </w:pPr>
      <w:r w:rsidRPr="00661671">
        <w:rPr>
          <w:rFonts w:ascii="Times New Roman" w:hAnsi="Times New Roman"/>
          <w:sz w:val="24"/>
        </w:rPr>
        <w:t xml:space="preserve">Mjesto i datum </w:t>
      </w:r>
      <w:r w:rsidRPr="00661671">
        <w:rPr>
          <w:rFonts w:ascii="Times New Roman" w:hAnsi="Times New Roman"/>
          <w:sz w:val="24"/>
        </w:rPr>
        <w:tab/>
      </w:r>
      <w:r w:rsidRPr="00661671">
        <w:rPr>
          <w:rFonts w:ascii="Times New Roman" w:hAnsi="Times New Roman"/>
          <w:sz w:val="24"/>
        </w:rPr>
        <w:tab/>
      </w:r>
      <w:r w:rsidRPr="00661671">
        <w:rPr>
          <w:rFonts w:ascii="Times New Roman" w:hAnsi="Times New Roman"/>
          <w:sz w:val="24"/>
        </w:rPr>
        <w:tab/>
      </w:r>
      <w:r w:rsidRPr="00661671">
        <w:rPr>
          <w:rFonts w:ascii="Times New Roman" w:hAnsi="Times New Roman"/>
          <w:sz w:val="24"/>
        </w:rPr>
        <w:tab/>
      </w:r>
      <w:r w:rsidRPr="00661671">
        <w:rPr>
          <w:rFonts w:ascii="Times New Roman" w:hAnsi="Times New Roman"/>
          <w:sz w:val="24"/>
        </w:rPr>
        <w:tab/>
      </w:r>
      <w:r w:rsidRPr="00661671">
        <w:rPr>
          <w:rFonts w:ascii="Times New Roman" w:hAnsi="Times New Roman"/>
          <w:sz w:val="24"/>
        </w:rPr>
        <w:tab/>
      </w:r>
      <w:r w:rsidRPr="00661671">
        <w:rPr>
          <w:rFonts w:ascii="Times New Roman" w:hAnsi="Times New Roman"/>
          <w:sz w:val="24"/>
        </w:rPr>
        <w:tab/>
        <w:t>Stečajni upravitelj</w:t>
      </w:r>
    </w:p>
    <w:p w:rsidRPr="00661671" w:rsidR="00702487" w:rsidP="00702487" w:rsidRDefault="00E92ED0" w14:paraId="7204090F" w14:textId="05348434">
      <w:pPr>
        <w:rPr>
          <w:rFonts w:ascii="Times New Roman" w:hAnsi="Times New Roman"/>
          <w:sz w:val="24"/>
        </w:rPr>
      </w:pPr>
      <w:r w:rsidRPr="00661671">
        <w:rPr>
          <w:rFonts w:ascii="Times New Roman" w:hAnsi="Times New Roman"/>
          <w:sz w:val="24"/>
          <w:u w:val="single"/>
        </w:rPr>
        <w:t xml:space="preserve">Zagreb, </w:t>
      </w:r>
      <w:r w:rsidR="00E527AD">
        <w:rPr>
          <w:rFonts w:ascii="Times New Roman" w:hAnsi="Times New Roman"/>
          <w:sz w:val="24"/>
          <w:u w:val="single"/>
        </w:rPr>
        <w:t>23</w:t>
      </w:r>
      <w:r w:rsidRPr="00661671">
        <w:rPr>
          <w:rFonts w:ascii="Times New Roman" w:hAnsi="Times New Roman"/>
          <w:sz w:val="24"/>
          <w:u w:val="single"/>
        </w:rPr>
        <w:t xml:space="preserve">. </w:t>
      </w:r>
      <w:r w:rsidR="00E527AD">
        <w:rPr>
          <w:rFonts w:ascii="Times New Roman" w:hAnsi="Times New Roman"/>
          <w:sz w:val="24"/>
          <w:u w:val="single"/>
        </w:rPr>
        <w:t>kolovoza</w:t>
      </w:r>
      <w:r w:rsidRPr="00661671">
        <w:rPr>
          <w:rFonts w:ascii="Times New Roman" w:hAnsi="Times New Roman"/>
          <w:sz w:val="24"/>
          <w:u w:val="single"/>
        </w:rPr>
        <w:t xml:space="preserve"> 2019. godine</w:t>
      </w:r>
      <w:r w:rsidRPr="00661671" w:rsidR="00702487">
        <w:rPr>
          <w:rFonts w:ascii="Times New Roman" w:hAnsi="Times New Roman"/>
          <w:sz w:val="24"/>
        </w:rPr>
        <w:tab/>
      </w:r>
      <w:r w:rsidRPr="00661671" w:rsidR="00702487">
        <w:rPr>
          <w:rFonts w:ascii="Times New Roman" w:hAnsi="Times New Roman"/>
          <w:sz w:val="24"/>
        </w:rPr>
        <w:tab/>
      </w:r>
      <w:r w:rsidRPr="00661671" w:rsidR="00702487">
        <w:rPr>
          <w:rFonts w:ascii="Times New Roman" w:hAnsi="Times New Roman"/>
          <w:sz w:val="24"/>
        </w:rPr>
        <w:tab/>
      </w:r>
      <w:r w:rsidRPr="00661671" w:rsidR="00702487">
        <w:rPr>
          <w:rFonts w:ascii="Times New Roman" w:hAnsi="Times New Roman"/>
          <w:sz w:val="24"/>
        </w:rPr>
        <w:tab/>
      </w:r>
      <w:r w:rsidRPr="00661671" w:rsidR="00702487">
        <w:rPr>
          <w:rFonts w:ascii="Times New Roman" w:hAnsi="Times New Roman"/>
          <w:sz w:val="24"/>
        </w:rPr>
        <w:tab/>
      </w:r>
      <w:r w:rsidRPr="00661671">
        <w:rPr>
          <w:rFonts w:ascii="Times New Roman" w:hAnsi="Times New Roman"/>
          <w:sz w:val="24"/>
          <w:u w:val="single"/>
        </w:rPr>
        <w:t>Josipa Jurčić</w:t>
      </w:r>
      <w:r w:rsidRPr="00661671" w:rsidR="00702487">
        <w:rPr>
          <w:rFonts w:ascii="Times New Roman" w:hAnsi="Times New Roman"/>
          <w:sz w:val="24"/>
        </w:rPr>
        <w:t>____</w:t>
      </w:r>
    </w:p>
    <w:p w:rsidRPr="00661671" w:rsidR="00C61F72" w:rsidRDefault="00C61F72" w14:paraId="1FDC7418" w14:textId="77777777"/>
    <w:sectPr w:rsidRPr="00661671" w:rsidR="00C61F72" w:rsidSect="00415A6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D027D" w:rsidP="00702487" w:rsidRDefault="00DD027D" w14:paraId="413C45EB" w14:textId="77777777">
      <w:pPr>
        <w:spacing w:after="0"/>
      </w:pPr>
      <w:r>
        <w:separator/>
      </w:r>
    </w:p>
  </w:endnote>
  <w:endnote w:type="continuationSeparator" w:id="0">
    <w:p w:rsidR="00DD027D" w:rsidP="00702487" w:rsidRDefault="00DD027D" w14:paraId="520EEF5F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D027D" w:rsidP="00702487" w:rsidRDefault="00DD027D" w14:paraId="215FB277" w14:textId="77777777">
      <w:pPr>
        <w:spacing w:after="0"/>
      </w:pPr>
      <w:r>
        <w:separator/>
      </w:r>
    </w:p>
  </w:footnote>
  <w:footnote w:type="continuationSeparator" w:id="0">
    <w:p w:rsidR="00DD027D" w:rsidP="00702487" w:rsidRDefault="00DD027D" w14:paraId="2AE459EA" w14:textId="77777777">
      <w:pPr>
        <w:spacing w:after="0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D06B8"/>
    <w:rsid w:val="00415A68"/>
    <w:rsid w:val="0042023A"/>
    <w:rsid w:val="005535DD"/>
    <w:rsid w:val="005659DC"/>
    <w:rsid w:val="00635C0B"/>
    <w:rsid w:val="00661671"/>
    <w:rsid w:val="00685B85"/>
    <w:rsid w:val="006A7B00"/>
    <w:rsid w:val="00702487"/>
    <w:rsid w:val="008512FB"/>
    <w:rsid w:val="00852A9E"/>
    <w:rsid w:val="009009BC"/>
    <w:rsid w:val="00A04FB5"/>
    <w:rsid w:val="00BA755E"/>
    <w:rsid w:val="00C61F72"/>
    <w:rsid w:val="00D461B4"/>
    <w:rsid w:val="00D86DFE"/>
    <w:rsid w:val="00DD027D"/>
    <w:rsid w:val="00E527AD"/>
    <w:rsid w:val="00E92ED0"/>
    <w:rsid w:val="00FB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66AC1FE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02487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hAnsi="Calibri" w:eastAsia="Times New Roman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702487"/>
    <w:rPr>
      <w:rFonts w:ascii="Calibri" w:hAnsi="Calibri" w:eastAsia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04FB5"/>
    <w:pPr>
      <w:spacing w:after="0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04FB5"/>
    <w:rPr>
      <w:rFonts w:ascii="Segoe UI" w:hAnsi="Segoe UI" w:eastAsia="Calibri" w:cs="Segoe UI"/>
      <w:sz w:val="18"/>
      <w:szCs w:val="18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BA755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A755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A755E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A755E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A755E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4FB5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4FB5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75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55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55E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55E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55E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6286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9516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4186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51746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3492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6259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92753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IBM Corporation</properties:Company>
  <properties:Pages>4</properties:Pages>
  <properties:Words>323</properties:Words>
  <properties:Characters>2095</properties:Characters>
  <properties:Lines>203</properties:Lines>
  <properties:Paragraphs>65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2019-09-02T08:00:00Z</dcterms:created>
  <dc:creator>ADMINIBM</dc:creator>
  <cp:lastModifiedBy>Vinka Mihalinčić</cp:lastModifiedBy>
  <cp:lastPrinted>2019-05-30T16:06:00Z</cp:lastPrinted>
  <dcterms:modified xmlns:xsi="http://www.w3.org/2001/XMLSchema-instance" xsi:type="dcterms:W3CDTF">2019-09-02T08:01:00Z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St-6053/2016-40 / Podnesak - Podnesak (O19 Tablice prijavljenih tražbina razlučnih i izlučnih prava (čl. 259. st. 1. SZ) AUTO CITY d.o.o. u stečaju.docx)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