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769a" w14:paraId="129769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F83C1C">
        <w:rPr>
          <w:rFonts w:cs="Times New Roman"/>
        </w:rPr>
        <w:t xml:space="preserve"> FAST FOOD STELLA j.d.o.o., </w:t>
      </w:r>
      <w:proofErr w:type="spellStart"/>
      <w:r w:rsidR="00F83C1C">
        <w:rPr>
          <w:rFonts w:cs="Times New Roman"/>
        </w:rPr>
        <w:t>Pribislavec</w:t>
      </w:r>
      <w:proofErr w:type="spellEnd"/>
      <w:r w:rsidR="00F83C1C">
        <w:rPr>
          <w:rFonts w:cs="Times New Roman"/>
        </w:rPr>
        <w:t xml:space="preserve">, </w:t>
      </w:r>
      <w:proofErr w:type="spellStart"/>
      <w:r w:rsidR="00F83C1C">
        <w:rPr>
          <w:rFonts w:cs="Times New Roman"/>
        </w:rPr>
        <w:t>Livadarska</w:t>
      </w:r>
      <w:proofErr w:type="spellEnd"/>
      <w:r w:rsidR="00F83C1C">
        <w:rPr>
          <w:rFonts w:cs="Times New Roman"/>
        </w:rPr>
        <w:t xml:space="preserve"> 43, OIB: 89348386798</w:t>
      </w:r>
      <w:r w:rsidR="00EF04AA">
        <w:rPr>
          <w:rFonts w:cs="Times New Roman"/>
        </w:rPr>
        <w:t xml:space="preserve">, </w:t>
      </w:r>
      <w:r w:rsidR="00F83C1C">
        <w:rPr>
          <w:rFonts w:cs="Times New Roman"/>
        </w:rPr>
        <w:t>1.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83C1C">
        <w:rPr>
          <w:rFonts w:cs="Times New Roman"/>
        </w:rPr>
        <w:t xml:space="preserve"> FAST FOOD STELLA j.d.o.o., </w:t>
      </w:r>
      <w:proofErr w:type="spellStart"/>
      <w:r w:rsidR="00F83C1C">
        <w:rPr>
          <w:rFonts w:cs="Times New Roman"/>
        </w:rPr>
        <w:t>Pribislavec</w:t>
      </w:r>
      <w:proofErr w:type="spellEnd"/>
      <w:r w:rsidR="00F83C1C">
        <w:rPr>
          <w:rFonts w:cs="Times New Roman"/>
        </w:rPr>
        <w:t xml:space="preserve">, </w:t>
      </w:r>
      <w:proofErr w:type="spellStart"/>
      <w:r w:rsidR="00F83C1C">
        <w:rPr>
          <w:rFonts w:cs="Times New Roman"/>
        </w:rPr>
        <w:t>Livadarska</w:t>
      </w:r>
      <w:proofErr w:type="spellEnd"/>
      <w:r w:rsidR="00F83C1C">
        <w:rPr>
          <w:rFonts w:cs="Times New Roman"/>
        </w:rPr>
        <w:t xml:space="preserve"> 43, OIB: 89348386798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83C1C">
        <w:t>31/17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83C1C">
        <w:rPr>
          <w:rFonts w:cs="Times New Roman"/>
        </w:rPr>
        <w:t>1. ožujka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F83C1C" w:rsidP="00F83C1C" w:rsidR="00F83C1C">
      <w:pPr>
        <w:jc w:val="both"/>
        <w:rPr>
          <w:rFonts w:cs="Times New Roman"/>
        </w:rPr>
      </w:pPr>
      <w:r>
        <w:rPr>
          <w:rFonts w:cs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9114C" w:rsidR="0079114C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390" w:rsidP="00BA0147" w:rsidR="00724390">
      <w:r>
        <w:separator/>
      </w:r>
    </w:p>
  </w:endnote>
  <w:endnote w:id="0" w:type="continuationSeparator">
    <w:p w:rsidRDefault="00724390" w:rsidP="00BA0147" w:rsidR="00724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390" w:rsidP="00BA0147" w:rsidR="00724390">
      <w:r>
        <w:separator/>
      </w:r>
    </w:p>
  </w:footnote>
  <w:footnote w:id="0" w:type="continuationSeparator">
    <w:p w:rsidRDefault="00724390" w:rsidP="00BA0147" w:rsidR="00724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3C1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F83C1C">
      <w:t>31/17-8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7753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B367C"/>
    <w:rsid w:val="00EC3F7F"/>
    <w:rsid w:val="00EF04AA"/>
    <w:rsid w:val="00EF51DF"/>
    <w:rsid w:val="00F04E7C"/>
    <w:rsid w:val="00F07400"/>
    <w:rsid w:val="00F8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B3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B3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St-31/2017-8</izvorni_sadrzaj>
    <derivirana_varijabla naziv="DomainObject.Oznaka_1">St-31/2017-8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FOOD STELLA jednostavno društvo s ograničenom odgovornošću za trgovinu i usluge</izvorni_sadrzaj>
    <derivirana_varijabla naziv="DomainObject.Predmet.ProtustrankaFormated_1">  FAST FOOD STELLA jednostavno društvo s ograničenom odgovornošću za trgovinu i usluge</derivirana_varijabla>
  </DomainObject.Predmet.ProtustrankaFormated>
  <DomainObject.Predmet.ProtustrankaFormatedOIB>
    <izvorni_sadrzaj>  FAST FOOD STELLA jednostavno društvo s ograničenom odgovornošću za trgovinu i usluge, OIB 89348386798</izvorni_sadrzaj>
    <derivirana_varijabla naziv="DomainObject.Predmet.ProtustrankaFormatedOIB_1">  FAST FOOD STELLA jednostavno društvo s ograničenom odgovornošću za trgovinu i usluge, OIB 89348386798</derivirana_varijabla>
  </DomainObject.Predmet.ProtustrankaFormatedOIB>
  <DomainObject.Predmet.ProtustrankaFormatedWithAdress>
    <izvorni_sadrzaj> FAST FOOD STELLA jednostavno društvo s ograničenom odgovornošću za trgovinu i usluge, Livadarska 43, 40000 Pribislavec</izvorni_sadrzaj>
    <derivirana_varijabla naziv="DomainObject.Predmet.ProtustrankaFormatedWithAdress_1"> FAST FOOD STELLA jednostavno društvo s ograničenom odgovornošću za trgovinu i usluge, Livadarska 43, 40000 Pribislavec</derivirana_varijabla>
  </DomainObject.Predmet.ProtustrankaFormatedWithAdress>
  <DomainObject.Predmet.ProtustrankaFormatedWithAdressOIB>
    <izvorni_sadrzaj> FAST FOOD STELLA jednostavno društvo s ograničenom odgovornošću za trgovinu i usluge, OIB 89348386798, Livadarska 43, 40000 Pribislavec</izvorni_sadrzaj>
    <derivirana_varijabla naziv="DomainObject.Predmet.ProtustrankaFormatedWithAdressOIB_1"> FAST FOOD STELLA jednostavno društvo s ograničenom odgovornošću za trgovinu i usluge, OIB 89348386798, Livadarska 43, 40000 Pribislavec</derivirana_varijabla>
  </DomainObject.Predmet.ProtustrankaFormatedWithAdressOIB>
  <DomainObject.Predmet.ProtustrankaWithAdress>
    <izvorni_sadrzaj>FAST FOOD STELLA jednostavno društvo s ograničenom odgovornošću za trgovinu i usluge Livadarska 43, 40000 Pribislavec</izvorni_sadrzaj>
    <derivirana_varijabla naziv="DomainObject.Predmet.ProtustrankaWithAdress_1">FAST FOOD STELLA jednostavno društvo s ograničenom odgovornošću za trgovinu i usluge Livadarska 43, 40000 Pribislavec</derivirana_varijabla>
  </DomainObject.Predmet.ProtustrankaWithAdress>
  <DomainObject.Predmet.ProtustrankaWithAdressOIB>
    <izvorni_sadrzaj>FAST FOOD STELLA jednostavno društvo s ograničenom odgovornošću za trgovinu i usluge, OIB 89348386798, Livadarska 43, 40000 Pribislavec</izvorni_sadrzaj>
    <derivirana_varijabla naziv="DomainObject.Predmet.ProtustrankaWithAdressOIB_1">FAST FOOD STELLA jednostavno društvo s ograničenom odgovornošću za trgovinu i usluge, OIB 89348386798, Livadarska 43, 40000 Pribislavec</derivirana_varijabla>
  </DomainObject.Predmet.ProtustrankaWithAdressOIB>
  <DomainObject.Predmet.ProtustrankaNazivFormated>
    <izvorni_sadrzaj>FAST FOOD STELLA jednostavno društvo s ograničenom odgovornošću za trgovinu i usluge</izvorni_sadrzaj>
    <derivirana_varijabla naziv="DomainObject.Predmet.ProtustrankaNazivFormated_1">FAST FOOD STELLA jednostavno društvo s ograničenom odgovornošću za trgovinu i usluge</derivirana_varijabla>
  </DomainObject.Predmet.ProtustrankaNazivFormated>
  <DomainObject.Predmet.ProtustrankaNazivFormatedOIB>
    <izvorni_sadrzaj>FAST FOOD STELLA jednostavno društvo s ograničenom odgovornošću za trgovinu i usluge, OIB 89348386798</izvorni_sadrzaj>
    <derivirana_varijabla naziv="DomainObject.Predmet.ProtustrankaNazivFormatedOIB_1">FAST FOOD STELLA jednostavno društvo s ograničenom odgovornošću za trgovinu i usluge, OIB 89348386798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31898.66</izvorni_sadrzaj>
    <derivirana_varijabla naziv="DomainObject.Predmet.TrenutnaVrijednost_1">31898.66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FAST FOOD STELLA jednostavno društvo s ograničenom odgovornošću za trgovinu i usluge</item>
    </izvorni_sadrzaj>
    <derivirana_varijabla naziv="DomainObject.Predmet.ProtuStrankaListFormated_1">
      <item>FAST FOOD STELLA jednostavno društvo s ograničenom odgovornošću za trgovinu i usluge</item>
    </derivirana_varijabla>
  </DomainObject.Predmet.ProtuStrankaListFormated>
  <DomainObject.Predmet.ProtuStrankaListFormatedOIB>
    <izvorni_sadrzaj>
      <item>FAST FOOD STELLA jednostavno društvo s ograničenom odgovornošću za trgovinu i usluge, OIB 89348386798</item>
    </izvorni_sadrzaj>
    <derivirana_varijabla naziv="DomainObject.Predmet.ProtuStrankaListFormatedOIB_1">
      <item>FAST FOOD STELLA jednostavno društvo s ograničenom odgovornošću za trgovinu i usluge, OIB 89348386798</item>
    </derivirana_varijabla>
  </DomainObject.Predmet.ProtuStrankaListFormatedOIB>
  <DomainObject.Predmet.ProtuStrankaListFormatedWithAdress>
    <izvorni_sadrzaj>
      <item>FAST FOOD STELLA jednostavno društvo s ograničenom odgovornošću za trgovinu i usluge, Livadarska 43, 40000 Pribislavec</item>
    </izvorni_sadrzaj>
    <derivirana_varijabla naziv="DomainObject.Predmet.ProtuStrankaListFormatedWithAdress_1">
      <item>FAST FOOD STELLA jednostavno društvo s ograničenom odgovornošću za trgovinu i usluge, Livadarska 43, 40000 Pribislavec</item>
    </derivirana_varijabla>
  </DomainObject.Predmet.ProtuStrankaListFormatedWithAdress>
  <DomainObject.Predmet.ProtuStrankaListFormatedWithAdressOIB>
    <izvorni_sadrzaj>
      <item>FAST FOOD STELLA jednostavno društvo s ograničenom odgovornošću za trgovinu i usluge, OIB 89348386798, Livadarska 43, 40000 Pribislavec</item>
    </izvorni_sadrzaj>
    <derivirana_varijabla naziv="DomainObject.Predmet.ProtuStrankaListFormatedWithAdressOIB_1">
      <item>FAST FOOD STELLA jednostavno društvo s ograničenom odgovornošću za trgovinu i usluge, OIB 89348386798, Livadarska 43, 40000 Pribislavec</item>
    </derivirana_varijabla>
  </DomainObject.Predmet.ProtuStrankaListFormatedWithAdressOIB>
  <DomainObject.Predmet.ProtuStrankaListNazivFormated>
    <izvorni_sadrzaj>
      <item>FAST FOOD STELLA jednostavno društvo s ograničenom odgovornošću za trgovinu i usluge</item>
    </izvorni_sadrzaj>
    <derivirana_varijabla naziv="DomainObject.Predmet.ProtuStrankaListNazivFormated_1">
      <item>FAST FOOD STELLA jednostavno društvo s ograničenom odgovornošću za trgovinu i usluge</item>
    </derivirana_varijabla>
  </DomainObject.Predmet.ProtuStrankaListNazivFormated>
  <DomainObject.Predmet.ProtuStrankaListNazivFormatedOIB>
    <izvorni_sadrzaj>
      <item>FAST FOOD STELLA jednostavno društvo s ograničenom odgovornošću za trgovinu i usluge, OIB 89348386798</item>
    </izvorni_sadrzaj>
    <derivirana_varijabla naziv="DomainObject.Predmet.ProtuStrankaListNazivFormatedOIB_1">
      <item>FAST FOOD STELLA jednostavno društvo s ograničenom odgovornošću za trgovinu i usluge, OIB 89348386798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St-31/2017-8</izvorni_sadrzaj>
    <derivirana_varijabla naziv="DomainObject.PoslovniBrojDokumenta_1">St-31/2017-8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FAST FOOD STELLA jednostavno društvo s ograničenom odgovornošću za trgovinu i usluge</izvorni_sadrzaj>
    <derivirana_varijabla naziv="DomainObject.Predmet.ProtustrankaIDrugi_1">FAST FOOD STELLA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FAST FOOD STELLA jednostavno društvo s ograničenom odgovornošću za trgovinu i usluge, OIB 89348386798, Livadarska 43, 40000 Pribislavec</izvorni_sadrzaj>
    <derivirana_varijabla naziv="DomainObject.Predmet.ProtustrankaIDrugiAdressOIB_1">FAST FOOD STELLA jednostavno društvo s ograničenom odgovornošću za trgovinu i usluge, OIB 89348386798, Livadarska 43,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FAST FOOD STELLA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FAST FOOD STELLA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FAST FOOD STELLA jednostavno društvo s ograničenom odgovornošću za trgovinu i usluge, OIB 89348386798, Livadarska 43,40000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FAST FOOD STELLA jednostavno društvo s ograničenom odgovornošću za trgovinu i usluge, OIB 89348386798, Livadarska 43,40000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89348386798</item>
      <item>, OIB null</item>
      <item>, OIB null</item>
    </izvorni_sadrzaj>
    <derivirana_varijabla naziv="DomainObject.Predmet.SudioniciListNazivOIB_1">
      <item>, OIB 85821130368</item>
      <item>, OIB 89348386798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12D2B-60B7-4FFF-93CE-40A64A1A5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1825</properties:Characters>
  <properties:Lines>51</properties:Lines>
  <properties:Paragraphs>17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2017-03-01T11:08:00Z</cp:lastPrinted>
  <dcterms:modified xmlns:xsi="http://www.w3.org/2001/XMLSchema-instance" xsi:type="dcterms:W3CDTF">2017-03-01T11:09:00Z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St-31/2017-8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