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e582" w14:paraId="66ae582" w:rsidRDefault="002D21CB" w:rsidP="006D6B85" w:rsidR="006D6B85">
      <w:pPr>
        <w:jc w:val="right"/>
        <w15:collapsed w:val="false"/>
      </w:pPr>
      <w:r>
        <w:t>Poslovni b</w:t>
      </w:r>
      <w:r w:rsidR="006D6B85">
        <w:t>roj: 6 St-</w:t>
      </w:r>
      <w:r>
        <w:t>3/18-24</w:t>
      </w:r>
    </w:p>
    <w:p w:rsidRDefault="002D21CB" w:rsidP="002D21CB" w:rsidR="002D21CB">
      <w:pPr>
        <w:jc w:val="both"/>
      </w:pP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1CB" w:rsidP="002D21CB" w:rsidR="002D21CB" w:rsidRPr="00D21A2C">
      <w:pPr>
        <w:jc w:val="both"/>
      </w:pPr>
    </w:p>
    <w:p w:rsidRDefault="002D21CB" w:rsidP="002D21CB" w:rsidR="002D21CB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2D21CB" w:rsidP="002D21CB" w:rsidR="002D21CB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D21CB" w:rsidP="002D21CB" w:rsidR="002D21CB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 w:rsidR="002D21CB">
        <w:t>A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 w:rsidR="002D21CB">
        <w:t>A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/>
    <w:p w:rsidRDefault="001E3CE5" w:rsidP="006D6B85" w:rsidR="001E3CE5" w:rsidRPr="00D14516"/>
    <w:p w:rsidRDefault="001E3CE5" w:rsidP="005A0D0E" w:rsidR="001E3CE5">
      <w:pPr>
        <w:ind w:firstLine="720"/>
        <w:jc w:val="both"/>
      </w:pPr>
      <w:r w:rsidRPr="00D14516">
        <w:t xml:space="preserve">Trgovački sud u Osijeku, po </w:t>
      </w:r>
      <w:r>
        <w:t>stečajnoj sutkinji Nadi</w:t>
      </w:r>
      <w:r w:rsidRPr="00D14516">
        <w:t xml:space="preserve"> Roso, </w:t>
      </w:r>
      <w:r>
        <w:t xml:space="preserve">u stečajnom predmetu dužnika </w:t>
      </w:r>
      <w:r w:rsidR="002D21CB">
        <w:rPr>
          <w:b/>
        </w:rPr>
        <w:t>VICI j.d.o.o. Vinkovci, Splitska 16, OIB: 00066787908, MBS: 030176876</w:t>
      </w:r>
      <w:r>
        <w:t xml:space="preserve">, dana </w:t>
      </w:r>
      <w:r w:rsidR="002D21CB">
        <w:t>3. prosinca 2018. g.,</w:t>
      </w:r>
    </w:p>
    <w:p w:rsidRDefault="00166DFE" w:rsidP="00166DFE" w:rsidR="00166DFE" w:rsidRPr="00D14516">
      <w:pPr>
        <w:jc w:val="both"/>
      </w:pPr>
    </w:p>
    <w:p w:rsidRDefault="001E3CE5" w:rsidP="00166DFE" w:rsidR="001E3CE5" w:rsidRPr="00166DFE">
      <w:pPr>
        <w:jc w:val="center"/>
      </w:pPr>
      <w:r w:rsidRPr="001E3CE5">
        <w:t>r i j e š i o  j e :</w:t>
      </w:r>
    </w:p>
    <w:p w:rsidRDefault="001E3CE5" w:rsidP="001E3CE5" w:rsidR="001E3CE5">
      <w:pPr>
        <w:jc w:val="center"/>
        <w:rPr>
          <w:b/>
        </w:rPr>
      </w:pPr>
    </w:p>
    <w:p w:rsidRDefault="00166DFE" w:rsidP="001E3CE5" w:rsidR="00166DFE">
      <w:pPr>
        <w:jc w:val="center"/>
        <w:rPr>
          <w:b/>
        </w:rPr>
      </w:pPr>
    </w:p>
    <w:p w:rsidRDefault="001E3CE5" w:rsidP="001E3CE5" w:rsidR="001E3CE5">
      <w:pPr>
        <w:jc w:val="both"/>
      </w:pPr>
      <w:r>
        <w:tab/>
        <w:t xml:space="preserve">I  </w:t>
      </w:r>
      <w:r>
        <w:tab/>
      </w:r>
      <w:r w:rsidR="00166DFE">
        <w:t xml:space="preserve">DJELOMIČNO SE </w:t>
      </w:r>
      <w:r>
        <w:t>OBUSTAVLJA ovrha određena rješenjem Trgovačkog suda u Osijeku 6 St-</w:t>
      </w:r>
      <w:r w:rsidR="002D21CB">
        <w:t>3/18-6</w:t>
      </w:r>
      <w:r w:rsidR="00166DFE">
        <w:t xml:space="preserve"> od </w:t>
      </w:r>
      <w:r w:rsidR="002D21CB">
        <w:t>13. travnja 2018. g.</w:t>
      </w:r>
      <w:r>
        <w:t xml:space="preserve">  u odnosu na dužnika </w:t>
      </w:r>
      <w:r w:rsidR="002D21CB">
        <w:t xml:space="preserve">Manuela Goluža, Vinkovci, P. Zoranića 11, OIB: 79386529062 </w:t>
      </w:r>
      <w:r w:rsidR="00166DFE">
        <w:t xml:space="preserve">za iznos od 1.000,00 kn i u tom dijelu se </w:t>
      </w:r>
      <w:r>
        <w:t xml:space="preserve"> ukidaju sve provedene ovršne radnje.</w:t>
      </w:r>
    </w:p>
    <w:p w:rsidRDefault="001E3CE5" w:rsidP="001E3CE5" w:rsidR="001E3CE5">
      <w:pPr>
        <w:jc w:val="both"/>
      </w:pPr>
    </w:p>
    <w:p w:rsidRDefault="001E3CE5" w:rsidP="001E3CE5" w:rsidR="001E3CE5" w:rsidRPr="001E3CE5">
      <w:pPr>
        <w:jc w:val="center"/>
      </w:pPr>
      <w:r w:rsidRPr="001E3CE5">
        <w:t>Obrazloženje</w:t>
      </w:r>
    </w:p>
    <w:p w:rsidRDefault="001E3CE5" w:rsidP="00166DFE" w:rsidR="001E3CE5">
      <w:pPr>
        <w:rPr>
          <w:b/>
        </w:rPr>
      </w:pPr>
    </w:p>
    <w:p w:rsidRDefault="001E3CE5" w:rsidP="001E3CE5" w:rsidR="001F3B52">
      <w:pPr>
        <w:jc w:val="both"/>
      </w:pPr>
      <w:r>
        <w:tab/>
        <w:t xml:space="preserve">Budući da je dužnik </w:t>
      </w:r>
      <w:r w:rsidR="002D21CB">
        <w:t xml:space="preserve">Manuela Goluža, Vinkovci, P. Zoranića 11, OIB: 79386529062 </w:t>
      </w:r>
      <w:r>
        <w:t xml:space="preserve">dana </w:t>
      </w:r>
      <w:r w:rsidR="005A0D0E" w:rsidRPr="005A0D0E">
        <w:t xml:space="preserve">30. srpnja 2018. g. i 4. rujna 2018. g. </w:t>
      </w:r>
      <w:r>
        <w:t xml:space="preserve"> uplati</w:t>
      </w:r>
      <w:r w:rsidR="00AE016D">
        <w:t>la</w:t>
      </w:r>
      <w:r w:rsidR="005A0D0E">
        <w:t xml:space="preserve"> ukupni</w:t>
      </w:r>
      <w:r>
        <w:t xml:space="preserve"> iznos od </w:t>
      </w:r>
      <w:r w:rsidR="00166DFE">
        <w:t>1.0</w:t>
      </w:r>
      <w:r>
        <w:t xml:space="preserve">00,00 kn </w:t>
      </w:r>
      <w:r w:rsidR="00166DFE">
        <w:t xml:space="preserve">na ime troškova stečajnog postupka </w:t>
      </w:r>
      <w:r>
        <w:t>valjalo je sukladno čl. 40 Ovršnog zakona (NN br. 112/12, 25/13, 93/14, 55/16, 73/17)  odlučiti kao u izreci.</w:t>
      </w:r>
    </w:p>
    <w:p w:rsidRDefault="005A0D0E" w:rsidP="001E3CE5" w:rsidR="005A0D0E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F2EA1" w:rsidRPr="001E3CE5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2D21CB">
        <w:rPr>
          <w:bCs/>
        </w:rPr>
        <w:t>3. prosinca 2018. g.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1E3CE5" w:rsidR="00B75497" w:rsidRPr="001E3CE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lastRenderedPageBreak/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AE016D" w:rsidR="00B75497" w:rsidRPr="00CC5FC7">
      <w:pPr>
        <w:tabs>
          <w:tab w:pos="2326" w:val="left"/>
        </w:tabs>
        <w:jc w:val="both"/>
        <w:rPr>
          <w:bCs/>
        </w:rPr>
      </w:pPr>
      <w:r w:rsidRPr="00CC5FC7">
        <w:rPr>
          <w:bCs/>
        </w:rPr>
        <w:t>D N A :</w:t>
      </w:r>
      <w:r w:rsidR="00AE016D">
        <w:rPr>
          <w:bCs/>
        </w:rPr>
        <w:tab/>
      </w:r>
    </w:p>
    <w:p w:rsidRDefault="002D21CB" w:rsidP="002E4934" w:rsidR="002D21CB">
      <w:pPr>
        <w:numPr>
          <w:ilvl w:val="0"/>
          <w:numId w:val="2"/>
        </w:numPr>
        <w:jc w:val="both"/>
      </w:pPr>
      <w:r>
        <w:t>Manuela Goluža, Vinkovci, P. Zoranića 11</w:t>
      </w:r>
    </w:p>
    <w:p w:rsidRDefault="00EF2D33" w:rsidP="002E4934" w:rsidR="00EF2D33">
      <w:pPr>
        <w:numPr>
          <w:ilvl w:val="0"/>
          <w:numId w:val="2"/>
        </w:numPr>
        <w:jc w:val="both"/>
      </w:pPr>
      <w:r>
        <w:t>FINI</w:t>
      </w:r>
      <w:r w:rsidR="005A0D0E">
        <w:t xml:space="preserve"> – nakon pravomoćnosti</w:t>
      </w:r>
      <w:r>
        <w:t xml:space="preserve"> uz Rješenje od </w:t>
      </w:r>
      <w:r w:rsidR="002D21CB">
        <w:t>13.4.2018.</w:t>
      </w:r>
      <w:r>
        <w:t xml:space="preserve"> g. s potvrdom pravomoćnosti i ovršnosti</w:t>
      </w:r>
    </w:p>
    <w:p w:rsidRDefault="005A0D0E" w:rsidP="002E4934" w:rsidR="005A0D0E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2D21CB">
        <w:t>3.1.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1E3CE5" w:rsidP="002E4934" w:rsidR="001E3CE5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166DFE" w:rsidP="002E4934" w:rsidR="00166DFE">
      <w:pPr>
        <w:jc w:val="both"/>
      </w:pPr>
    </w:p>
    <w:p w:rsidRDefault="00166DFE" w:rsidP="002E4934" w:rsidR="00166DFE">
      <w:pPr>
        <w:jc w:val="both"/>
      </w:pPr>
    </w:p>
    <w:p w:rsidRDefault="00166DFE" w:rsidP="002E4934" w:rsidR="00166DFE">
      <w:pPr>
        <w:jc w:val="both"/>
      </w:pPr>
    </w:p>
    <w:p w:rsidRDefault="00166DFE" w:rsidP="002E4934" w:rsidR="00166DFE">
      <w:pPr>
        <w:jc w:val="both"/>
      </w:pPr>
    </w:p>
    <w:p w:rsidRDefault="00166DFE" w:rsidP="002E4934" w:rsidR="00166DFE">
      <w:pPr>
        <w:jc w:val="both"/>
      </w:pPr>
    </w:p>
    <w:p w:rsidRDefault="00166DFE" w:rsidP="002E4934" w:rsidR="00166DFE">
      <w:pPr>
        <w:jc w:val="both"/>
      </w:pPr>
    </w:p>
    <w:p w:rsidRDefault="00166DFE" w:rsidP="002E4934" w:rsidR="00166DFE">
      <w:pPr>
        <w:jc w:val="both"/>
      </w:pPr>
    </w:p>
    <w:p w:rsidRDefault="00166DFE" w:rsidP="002E4934" w:rsidR="00166DFE">
      <w:pPr>
        <w:jc w:val="both"/>
      </w:pPr>
    </w:p>
    <w:p w:rsidRDefault="00DE7EA8" w:rsidR="00DE7EA8">
      <w:pPr>
        <w:ind w:left="360"/>
        <w:jc w:val="both"/>
      </w:pPr>
    </w:p>
    <w:p w:rsidRDefault="006247C8" w:rsidP="00590ED8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C5B" w:rsidP="004A3868" w:rsidR="00CB5C5B">
      <w:r>
        <w:separator/>
      </w:r>
    </w:p>
  </w:endnote>
  <w:endnote w:id="0" w:type="continuationSeparator">
    <w:p w:rsidRDefault="00CB5C5B" w:rsidP="004A3868" w:rsidR="00CB5C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C5B" w:rsidP="004A3868" w:rsidR="00CB5C5B">
      <w:r>
        <w:separator/>
      </w:r>
    </w:p>
  </w:footnote>
  <w:footnote w:id="0" w:type="continuationSeparator">
    <w:p w:rsidRDefault="00CB5C5B" w:rsidP="004A3868" w:rsidR="00CB5C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90ED8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66DFE"/>
    <w:rsid w:val="001718AE"/>
    <w:rsid w:val="001867CA"/>
    <w:rsid w:val="001A56DB"/>
    <w:rsid w:val="001B648A"/>
    <w:rsid w:val="001C0CFA"/>
    <w:rsid w:val="001D2166"/>
    <w:rsid w:val="001E3CE5"/>
    <w:rsid w:val="001E7E8C"/>
    <w:rsid w:val="001F3B52"/>
    <w:rsid w:val="0022178D"/>
    <w:rsid w:val="0022414E"/>
    <w:rsid w:val="002534B4"/>
    <w:rsid w:val="0028334A"/>
    <w:rsid w:val="00287EC6"/>
    <w:rsid w:val="00292D1E"/>
    <w:rsid w:val="002C514A"/>
    <w:rsid w:val="002C51D3"/>
    <w:rsid w:val="002D21CB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7B27"/>
    <w:rsid w:val="004A3868"/>
    <w:rsid w:val="004E65BC"/>
    <w:rsid w:val="005012E6"/>
    <w:rsid w:val="005200AB"/>
    <w:rsid w:val="005560F4"/>
    <w:rsid w:val="00571630"/>
    <w:rsid w:val="00583AE6"/>
    <w:rsid w:val="00590ED8"/>
    <w:rsid w:val="00595793"/>
    <w:rsid w:val="005974AB"/>
    <w:rsid w:val="005A0D0E"/>
    <w:rsid w:val="005A44A9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3D58"/>
    <w:rsid w:val="006832C3"/>
    <w:rsid w:val="00691BE2"/>
    <w:rsid w:val="006C3AD5"/>
    <w:rsid w:val="006D6B85"/>
    <w:rsid w:val="006F0A36"/>
    <w:rsid w:val="00704DE2"/>
    <w:rsid w:val="00710662"/>
    <w:rsid w:val="00726845"/>
    <w:rsid w:val="00727922"/>
    <w:rsid w:val="00752B41"/>
    <w:rsid w:val="0077468C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3C1"/>
    <w:rsid w:val="00943812"/>
    <w:rsid w:val="00964800"/>
    <w:rsid w:val="00991CE4"/>
    <w:rsid w:val="00992F2B"/>
    <w:rsid w:val="00996147"/>
    <w:rsid w:val="009E2A56"/>
    <w:rsid w:val="00A3474F"/>
    <w:rsid w:val="00A379AC"/>
    <w:rsid w:val="00A45F7B"/>
    <w:rsid w:val="00A819D4"/>
    <w:rsid w:val="00AA0272"/>
    <w:rsid w:val="00AE016D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B5C5B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EF2D33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0ED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0E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E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E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E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0ED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0E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E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E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E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travnja 2018.</izvorni_sadrzaj>
    <derivirana_varijabla naziv="DomainObject.Predmet.DatumRjesavanja_1">23.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St-3/2018</izvorni_sadrzaj>
    <derivirana_varijabla naziv="DomainObject.Predmet.OznakaBroj_1">St-3/2018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VICI j.d.o.o. za ugostiteljstvo i trgovinu</izvorni_sadrzaj>
    <derivirana_varijabla naziv="DomainObject.Predmet.ProtustrankaFormated_1">  VICI j.d.o.o. za ugostiteljstvo i trgovinu</derivirana_varijabla>
  </DomainObject.Predmet.ProtustrankaFormated>
  <DomainObject.Predmet.ProtustrankaFormatedOIB>
    <izvorni_sadrzaj>  VICI j.d.o.o. za ugostiteljstvo i trgovinu, OIB 00066787908</izvorni_sadrzaj>
    <derivirana_varijabla naziv="DomainObject.Predmet.ProtustrankaFormatedOIB_1">  VICI j.d.o.o. za ugostiteljstvo i trgovinu, OIB 00066787908</derivirana_varijabla>
  </DomainObject.Predmet.ProtustrankaFormatedOIB>
  <DomainObject.Predmet.ProtustrankaFormatedWithAdress>
    <izvorni_sadrzaj> VICI j.d.o.o. za ugostiteljstvo i trgovinu, Splitska 16, 32100 Vinkovci</izvorni_sadrzaj>
    <derivirana_varijabla naziv="DomainObject.Predmet.ProtustrankaFormatedWithAdress_1"> VICI j.d.o.o. za ugostiteljstvo i trgovinu, Splitska 16, 32100 Vinkovci</derivirana_varijabla>
  </DomainObject.Predmet.ProtustrankaFormatedWithAdress>
  <DomainObject.Predmet.ProtustrankaFormatedWithAdressOIB>
    <izvorni_sadrzaj> VICI j.d.o.o. za ugostiteljstvo i trgovinu, OIB 00066787908, Splitska 16, 32100 Vinkovci</izvorni_sadrzaj>
    <derivirana_varijabla naziv="DomainObject.Predmet.ProtustrankaFormatedWithAdressOIB_1"> VICI j.d.o.o. za ugostiteljstvo i trgovinu, OIB 00066787908, Splitska 16, 32100 Vinkovci</derivirana_varijabla>
  </DomainObject.Predmet.ProtustrankaFormatedWithAdressOIB>
  <DomainObject.Predmet.ProtustrankaWithAdress>
    <izvorni_sadrzaj>VICI j.d.o.o. za ugostiteljstvo i trgovinu Splitska 16, 32100 Vinkovci</izvorni_sadrzaj>
    <derivirana_varijabla naziv="DomainObject.Predmet.ProtustrankaWithAdress_1">VICI j.d.o.o. za ugostiteljstvo i trgovinu Splitska 16, 32100 Vinkovci</derivirana_varijabla>
  </DomainObject.Predmet.ProtustrankaWithAdress>
  <DomainObject.Predmet.ProtustrankaWithAdressOIB>
    <izvorni_sadrzaj>VICI j.d.o.o. za ugostiteljstvo i trgovinu, OIB 00066787908, Splitska 16, 32100 Vinkovci</izvorni_sadrzaj>
    <derivirana_varijabla naziv="DomainObject.Predmet.ProtustrankaWithAdressOIB_1">VICI j.d.o.o. za ugostiteljstvo i trgovinu, OIB 00066787908, Splitska 16, 32100 Vinkovci</derivirana_varijabla>
  </DomainObject.Predmet.ProtustrankaWithAdressOIB>
  <DomainObject.Predmet.ProtustrankaNazivFormated>
    <izvorni_sadrzaj>VICI j.d.o.o. za ugostiteljstvo i trgovinu</izvorni_sadrzaj>
    <derivirana_varijabla naziv="DomainObject.Predmet.ProtustrankaNazivFormated_1">VICI j.d.o.o. za ugostiteljstvo i trgovinu</derivirana_varijabla>
  </DomainObject.Predmet.ProtustrankaNazivFormated>
  <DomainObject.Predmet.ProtustrankaNazivFormatedOIB>
    <izvorni_sadrzaj>VICI j.d.o.o. za ugostiteljstvo i trgovinu, OIB 00066787908</izvorni_sadrzaj>
    <derivirana_varijabla naziv="DomainObject.Predmet.ProtustrankaNazivFormatedOIB_1">VICI j.d.o.o. za ugostiteljstvo i trgovinu, OIB 00066787908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VICI j.d.o.o. za ugostiteljstvo i trgovinu</item>
    </izvorni_sadrzaj>
    <derivirana_varijabla naziv="DomainObject.Predmet.ProtuStrankaListFormated_1">
      <item>VICI j.d.o.o. za ugostiteljstvo i trgovinu</item>
    </derivirana_varijabla>
  </DomainObject.Predmet.ProtuStrankaListFormated>
  <DomainObject.Predmet.ProtuStrankaListFormatedOIB>
    <izvorni_sadrzaj>
      <item>VICI j.d.o.o. za ugostiteljstvo i trgovinu, OIB 00066787908</item>
    </izvorni_sadrzaj>
    <derivirana_varijabla naziv="DomainObject.Predmet.ProtuStrankaListFormatedOIB_1">
      <item>VICI j.d.o.o. za ugostiteljstvo i trgovinu, OIB 00066787908</item>
    </derivirana_varijabla>
  </DomainObject.Predmet.ProtuStrankaListFormatedOIB>
  <DomainObject.Predmet.ProtuStrankaListFormatedWithAdress>
    <izvorni_sadrzaj>
      <item>VICI j.d.o.o. za ugostiteljstvo i trgovinu, Splitska 16, 32100 Vinkovci</item>
    </izvorni_sadrzaj>
    <derivirana_varijabla naziv="DomainObject.Predmet.ProtuStrankaListFormatedWithAdress_1">
      <item>VICI j.d.o.o. za ugostiteljstvo i trgovinu, Splitska 16, 32100 Vinkovci</item>
    </derivirana_varijabla>
  </DomainObject.Predmet.ProtuStrankaListFormatedWithAdress>
  <DomainObject.Predmet.ProtuStrankaListFormatedWithAdressOIB>
    <izvorni_sadrzaj>
      <item>VICI j.d.o.o. za ugostiteljstvo i trgovinu, OIB 00066787908, Splitska 16, 32100 Vinkovci</item>
    </izvorni_sadrzaj>
    <derivirana_varijabla naziv="DomainObject.Predmet.ProtuStrankaListFormatedWithAdressOIB_1">
      <item>VICI j.d.o.o. za ugostiteljstvo i trgovinu, OIB 00066787908, Splitska 16, 32100 Vinkovci</item>
    </derivirana_varijabla>
  </DomainObject.Predmet.ProtuStrankaListFormatedWithAdressOIB>
  <DomainObject.Predmet.ProtuStrankaListNazivFormated>
    <izvorni_sadrzaj>
      <item>VICI j.d.o.o. za ugostiteljstvo i trgovinu</item>
    </izvorni_sadrzaj>
    <derivirana_varijabla naziv="DomainObject.Predmet.ProtuStrankaListNazivFormated_1">
      <item>VICI j.d.o.o. za ugostiteljstvo i trgovinu</item>
    </derivirana_varijabla>
  </DomainObject.Predmet.ProtuStrankaListNazivFormated>
  <DomainObject.Predmet.ProtuStrankaListNazivFormatedOIB>
    <izvorni_sadrzaj>
      <item>VICI j.d.o.o. za ugostiteljstvo i trgovinu, OIB 00066787908</item>
    </izvorni_sadrzaj>
    <derivirana_varijabla naziv="DomainObject.Predmet.ProtuStrankaListNazivFormatedOIB_1">
      <item>VICI j.d.o.o. za ugostiteljstvo i trgovinu, OIB 00066787908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VICI j.d.o.o. za ugostiteljstvo i trgovinu</izvorni_sadrzaj>
    <derivirana_varijabla naziv="DomainObject.Predmet.ProtustrankaIDrugi_1">VICI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VICI j.d.o.o. za ugostiteljstvo i trgovinu, OIB 00066787908, Splitska 16, 32100 Vinkovci</izvorni_sadrzaj>
    <derivirana_varijabla naziv="DomainObject.Predmet.ProtustrankaIDrugiAdressOIB_1">VICI j.d.o.o. za ugostiteljstvo i trgovinu, OIB 00066787908, Splitska 16,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travnja 2018.</izvorni_sadrzaj>
    <derivirana_varijabla naziv="DomainObject.Predmet.OdlukaRjesenje.DatumDonosenjaOdluke_1">23. travnja 2018.</derivirana_varijabla>
  </DomainObject.Predmet.OdlukaRjesenje.DatumDonosenjaOdluke>
  <DomainObject.Predmet.OdlukaRjesenje.DatumPravomocnosti>
    <izvorni_sadrzaj>11. svibnja 2018.</izvorni_sadrzaj>
    <derivirana_varijabla naziv="DomainObject.Predmet.OdlukaRjesenje.DatumPravomocnosti_1">11. svibnja 2018.</derivirana_varijabla>
  </DomainObject.Predmet.OdlukaRjesenje.DatumPravomocnosti>
  <DomainObject.Predmet.OdlukaRjesenje.Oznaka>
    <izvorni_sadrzaj>St-3/2018-10</izvorni_sadrzaj>
    <derivirana_varijabla naziv="DomainObject.Predmet.OdlukaRjesenje.Oznaka_1">St-3/2018-10</derivirana_varijabla>
  </DomainObject.Predmet.OdlukaRjesenje.Oznaka>
  <DomainObject.Predmet.SudioniciListNaziv>
    <izvorni_sadrzaj>
      <item>FINA RC OSIJEK</item>
      <item>VICI j.d.o.o. za ugostiteljstvo i trgovinu</item>
    </izvorni_sadrzaj>
    <derivirana_varijabla naziv="DomainObject.Predmet.SudioniciListNaziv_1">
      <item>FINA RC OSIJEK</item>
      <item>VICI j.d.o.o. za ugostiteljstvo i trgovinu</item>
    </derivirana_varijabla>
  </DomainObject.Predmet.SudioniciListNaziv>
  <DomainObject.Predmet.SudioniciListAdressOIB>
    <izvorni_sadrzaj>
      <item>FINA RC OSIJEK, OIB 85821130368</item>
      <item>VICI j.d.o.o. za ugostiteljstvo i trgovinu, OIB 00066787908, Splitska 16,32100 Vinkovci</item>
    </izvorni_sadrzaj>
    <derivirana_varijabla naziv="DomainObject.Predmet.SudioniciListAdressOIB_1">
      <item>FINA RC OSIJEK, OIB 85821130368</item>
      <item>VICI j.d.o.o. za ugostiteljstvo i trgovinu, OIB 00066787908, Splitska 16,32100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00066787908</item>
    </izvorni_sadrzaj>
    <derivirana_varijabla naziv="DomainObject.Predmet.SudioniciListNazivOIB_1">
      <item>, OIB 85821130368</item>
      <item>, OIB 00066787908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St-3/2018-20</izvorni_sadrzaj>
    <derivirana_varijabla naziv="DomainObject.PredzadnjaOdlukaIzPredmeta.Oznaka_1">St-3/2018-20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941F3-FCEC-4039-953E-4E795AA4DA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246</properties:Words>
  <properties:Characters>1146</properties:Characters>
  <properties:Lines>102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1901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2018-12-03T07:42:00Z</dcterms:created>
  <dc:creator>mkocijan</dc:creator>
  <cp:lastModifiedBy>Danijela Sekulić</cp:lastModifiedBy>
  <cp:lastPrinted>2018-12-03T08:37:00Z</cp:lastPrinted>
  <dcterms:modified xmlns:xsi="http://www.w3.org/2001/XMLSchema-instance" xsi:type="dcterms:W3CDTF">2018-12-03T08:38:00Z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(OVRŠNA ISPRAVA - DJELOMIČNO.docx)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