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ddd0" w14:paraId="49eddd0" w:rsidRDefault="006641B6" w:rsidP="006641B6" w:rsidR="006641B6">
      <w:pPr>
        <w15:collapsed w:val="false"/>
      </w:pPr>
      <w:bookmarkStart w:name="_GoBack" w:id="0"/>
      <w:bookmarkEnd w:id="0"/>
    </w:p>
    <w:p w:rsidRDefault="006641B6" w:rsidP="006641B6" w:rsidR="006641B6"/>
    <w:p w:rsidRDefault="006641B6" w:rsidP="006641B6" w:rsidR="006641B6"/>
    <w:p w:rsidRDefault="006641B6" w:rsidP="006641B6" w:rsidR="006641B6"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druge elektroničke javne dražbe u razdoblju od </w:t>
      </w:r>
      <w:r w:rsidR="00856939">
        <w:t>17. siječnja 2018</w:t>
      </w:r>
      <w:r>
        <w:t xml:space="preserve">. godine do </w:t>
      </w:r>
      <w:r w:rsidR="00856939">
        <w:t>11. travnja 2018</w:t>
      </w:r>
      <w:r>
        <w:t xml:space="preserve">. godine ( identifikator predmeta prodaje </w:t>
      </w:r>
      <w:r w:rsidR="00BB4B6F">
        <w:t>3667</w:t>
      </w:r>
      <w:r>
        <w:t xml:space="preserve">) radi unovčenja dijela imovine stečajnog dužnika opterećene razlučnim pravom, odlučujući o dosudi nekretnine, dana </w:t>
      </w:r>
      <w:r w:rsidR="00856939">
        <w:t>24. travnja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0709EB">
        <w:t>druge</w:t>
      </w:r>
      <w:r>
        <w:t xml:space="preserve"> elektroničke javne dražbe radi prodaje nekretnina stečajnog dužnika opterećenih razlučnim pravom ( identifikator predmeta prodaje </w:t>
      </w:r>
      <w:r w:rsidR="00BB4B6F">
        <w:t>3667</w:t>
      </w:r>
      <w:r w:rsidR="0079729E">
        <w:t>)</w:t>
      </w:r>
      <w:r>
        <w:t xml:space="preserve"> ponuditelj -  kupac </w:t>
      </w:r>
      <w:r w:rsidR="0079729E">
        <w:t>GRAD PAKRAC, Trg bana Josipa Jelačića 18, Pakrac, OIB 79689915301</w:t>
      </w:r>
      <w:r>
        <w:t xml:space="preserve"> ponudio najveću cijenu u iznosu od </w:t>
      </w:r>
      <w:r w:rsidR="00BB4B6F">
        <w:t>150.984,26</w:t>
      </w:r>
      <w:r>
        <w:t xml:space="preserve"> Kn, te da su ispunjene pretpostavke da mu se dosude nekretnine i to:</w:t>
      </w:r>
    </w:p>
    <w:p w:rsidRDefault="006641B6" w:rsidP="006641B6" w:rsidR="006641B6">
      <w:pPr>
        <w:jc w:val="both"/>
      </w:pPr>
    </w:p>
    <w:p w:rsidRDefault="006641B6" w:rsidP="00E77A5A" w:rsidR="00E77A5A" w:rsidRPr="00E77A5A">
      <w:pPr>
        <w:ind w:firstLine="708"/>
        <w:jc w:val="both"/>
      </w:pPr>
      <w:r>
        <w:t xml:space="preserve"> </w:t>
      </w:r>
      <w:r w:rsidR="00E77A5A">
        <w:tab/>
      </w:r>
      <w:r w:rsidR="006B399D">
        <w:t xml:space="preserve"> nekretnine upisane</w:t>
      </w:r>
      <w:r w:rsidR="00E77A5A" w:rsidRPr="00E77A5A">
        <w:t xml:space="preserve"> u  zk.ul. 3351 k.o. 321982 Pakrac i to: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 xml:space="preserve">- kč.br. 2275 –  zgrada u Vranovici sa 72 čhv, 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        </w:t>
      </w:r>
      <w:r w:rsidR="006B399D">
        <w:t xml:space="preserve">  </w:t>
      </w:r>
      <w:r w:rsidRPr="00E77A5A">
        <w:t xml:space="preserve"> - oranica u </w:t>
      </w:r>
      <w:r w:rsidR="006B399D">
        <w:t>V</w:t>
      </w:r>
      <w:r w:rsidRPr="00E77A5A">
        <w:t>ranovici sa 650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2276 – livada u Vranovici sa 156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2278 – oranica u Vranovici sa 1019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2280 – livada Vranovica u Sovnjaku sa 108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2281 – livada Vranovica u Sovnjaku sa 750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2282 – livada u Vranovici sa 266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2283 – livada u Vranovici sa 123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2293/2 – oranica Vranovica sa 631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2301 – kuća broj 455 u Vranovici sa 22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2302 – pašnjak u Vranovici sa 126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2303 – vrt u Vranovici sa 71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2305 – kuća broj 460 u Vranovici sa 28 čhv,</w:t>
      </w:r>
    </w:p>
    <w:p w:rsidRDefault="00E77A5A" w:rsidP="00E77A5A" w:rsidR="00E77A5A" w:rsidRPr="00E77A5A">
      <w:pPr>
        <w:ind w:firstLine="708"/>
        <w:jc w:val="both"/>
      </w:pPr>
      <w:r w:rsidRPr="00E77A5A">
        <w:lastRenderedPageBreak/>
        <w:t xml:space="preserve"> </w:t>
      </w:r>
      <w:r w:rsidRPr="00E77A5A">
        <w:tab/>
        <w:t>- kč.br. 2306/1 –  put Vranovica 858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2306/2 –  put Vranovica 148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          odnosno ukupno 4378 čhv</w:t>
      </w:r>
    </w:p>
    <w:p w:rsidRDefault="006641B6" w:rsidP="00E77A5A" w:rsidR="006641B6" w:rsidRPr="00413D0C">
      <w:pPr>
        <w:ind w:firstLine="708"/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573F24">
        <w:t xml:space="preserve">GRAD PAKRAC, Trg bana Josipa Jelačića 18, Pakrac, OIB 79689915301 </w:t>
      </w:r>
      <w:r w:rsidRPr="00413D0C">
        <w:t xml:space="preserve"> 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E77A5A" w:rsidR="00E77A5A" w:rsidRPr="00E77A5A">
      <w:pPr>
        <w:ind w:firstLine="708"/>
        <w:jc w:val="both"/>
      </w:pPr>
      <w:r w:rsidRPr="00413D0C">
        <w:t xml:space="preserve"> </w:t>
      </w:r>
      <w:r w:rsidRPr="00413D0C">
        <w:tab/>
        <w:t xml:space="preserve"> </w:t>
      </w:r>
      <w:r w:rsidR="00573F24">
        <w:t xml:space="preserve"> </w:t>
      </w:r>
      <w:r w:rsidR="00E77A5A" w:rsidRPr="00E77A5A">
        <w:t>nekretn</w:t>
      </w:r>
      <w:r w:rsidR="006B399D">
        <w:t>e</w:t>
      </w:r>
      <w:r w:rsidR="00E77A5A" w:rsidRPr="00E77A5A">
        <w:t xml:space="preserve"> upisn</w:t>
      </w:r>
      <w:r w:rsidR="006B399D">
        <w:t>e</w:t>
      </w:r>
      <w:r w:rsidR="00E77A5A" w:rsidRPr="00E77A5A">
        <w:t xml:space="preserve"> u  zk.ul. 3351 k.o. 321982 Pakrac i to: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 xml:space="preserve">- kč.br. 2275 –  zgrada u Vranovici sa 72 čhv, 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         </w:t>
      </w:r>
      <w:r w:rsidR="006B399D">
        <w:t xml:space="preserve">  </w:t>
      </w:r>
      <w:r w:rsidRPr="00E77A5A">
        <w:t xml:space="preserve">- oranica u </w:t>
      </w:r>
      <w:r w:rsidR="006B399D">
        <w:t>V</w:t>
      </w:r>
      <w:r w:rsidRPr="00E77A5A">
        <w:t>ranovici sa 650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2276 – livada u Vranovici sa 156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2278 – oranica u Vranovici sa 1019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2280 – livada Vranovica u Sovnjaku sa 108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2281 – livada Vranovica u Sovnjaku sa 750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2282 – livada u Vranovici sa 266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2283 – livada u Vranovici sa 123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2293/2 – oranica Vranovica sa 631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2301 – kuća broj 455 u Vranovici sa 22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2302 – pašnjak u Vranovici sa 126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2303 – vrt u Vranovici sa 71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2305 – kuća broj 460 u Vranovici sa 28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2306/1 –  put Vranovica 858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</w:t>
      </w:r>
      <w:r w:rsidRPr="00E77A5A">
        <w:tab/>
        <w:t>- kč.br. 2306/2 –  put Vranovica 148 čhv,</w:t>
      </w:r>
    </w:p>
    <w:p w:rsidRDefault="00E77A5A" w:rsidP="00E77A5A" w:rsidR="00E77A5A" w:rsidRPr="00E77A5A">
      <w:pPr>
        <w:ind w:firstLine="708"/>
        <w:jc w:val="both"/>
      </w:pPr>
      <w:r w:rsidRPr="00E77A5A">
        <w:t xml:space="preserve">           odnosno ukupno 4378 čhv</w:t>
      </w:r>
    </w:p>
    <w:p w:rsidRDefault="00573F24" w:rsidP="00E77A5A" w:rsidR="00573F24" w:rsidRPr="00413D0C">
      <w:pPr>
        <w:ind w:firstLine="708"/>
        <w:jc w:val="both"/>
      </w:pPr>
    </w:p>
    <w:p w:rsidRDefault="006641B6" w:rsidP="00F41042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kupovnine za predmetne nekretnine uplatiti iznos od </w:t>
      </w:r>
      <w:r w:rsidR="00014C7A">
        <w:t>150.984,26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F9103F" w:rsidRPr="00014C7A">
        <w:rPr>
          <w:b/>
        </w:rPr>
        <w:t>69930-26913</w:t>
      </w:r>
      <w:r w:rsidRPr="00413D0C">
        <w:rPr>
          <w:b/>
          <w:i/>
        </w:rPr>
        <w:t>,</w:t>
      </w:r>
      <w:r w:rsidR="00B859B5">
        <w:rPr>
          <w:b/>
          <w:i/>
        </w:rPr>
        <w:t xml:space="preserve"> </w:t>
      </w:r>
      <w:r w:rsidR="00B859B5" w:rsidRPr="00B859B5">
        <w:rPr>
          <w:b/>
        </w:rPr>
        <w:t>prilikom uplate kupovnine</w:t>
      </w:r>
      <w:r>
        <w:rPr>
          <w:b/>
        </w:rPr>
        <w:t xml:space="preserve"> 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Ukoliko kupac, kao jedini ponuditelj</w:t>
      </w:r>
      <w:r w:rsidR="00F3646C">
        <w:t>,</w:t>
      </w:r>
      <w:r w:rsidR="0027441C">
        <w:t xml:space="preserve"> </w:t>
      </w:r>
      <w:r w:rsidR="00F3646C">
        <w:t xml:space="preserve">ukoliko je ponuda valjana </w:t>
      </w:r>
      <w:r>
        <w:t xml:space="preserve">u ovom roku ne uplati kupovninu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kupovnina ostaje na posebnom računu Agencije otvorenom za tu namjenu do primitka naloga suda za postupanje s novčanim sredstvima uplaćenim na ime kupovnine. </w:t>
      </w:r>
    </w:p>
    <w:p w:rsidRDefault="00E14A71" w:rsidP="006641B6" w:rsidR="00E14A71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 w:rsidR="002D68FC">
        <w:t>IV.</w:t>
      </w:r>
      <w:r>
        <w:t xml:space="preserve"> Određuje se upis prava vlasništva u korist kupca </w:t>
      </w:r>
      <w:r w:rsidR="002D68FC">
        <w:t>GRADA PAKRAC, Trg bana Josipa Jelačića 18, Pakrac, OIB 79689915301</w:t>
      </w:r>
      <w:r>
        <w:t xml:space="preserve"> na dosuđenim nekretninama i to</w:t>
      </w:r>
      <w:r w:rsidR="00F3646C">
        <w:t xml:space="preserve"> na</w:t>
      </w:r>
      <w:r>
        <w:t xml:space="preserve">: </w:t>
      </w:r>
    </w:p>
    <w:p w:rsidRDefault="002D68FC" w:rsidP="002D68FC" w:rsidR="002D68FC">
      <w:pPr>
        <w:ind w:firstLine="708"/>
        <w:jc w:val="both"/>
      </w:pPr>
    </w:p>
    <w:p w:rsidRDefault="002816DC" w:rsidP="002816DC" w:rsidR="002816DC" w:rsidRPr="002816DC">
      <w:pPr>
        <w:ind w:firstLine="708" w:left="708"/>
        <w:jc w:val="both"/>
      </w:pPr>
      <w:r w:rsidRPr="002816DC">
        <w:t xml:space="preserve"> nekretnina</w:t>
      </w:r>
      <w:r w:rsidR="00F3646C">
        <w:t>ma</w:t>
      </w:r>
      <w:r w:rsidRPr="002816DC">
        <w:t xml:space="preserve"> upisni</w:t>
      </w:r>
      <w:r w:rsidR="00F3646C">
        <w:t>m</w:t>
      </w:r>
      <w:r w:rsidRPr="002816DC">
        <w:t xml:space="preserve"> u  zk.ul. 3351 k.o. 321982 Pakrac i to: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 xml:space="preserve">- kč.br. 2275 –  zgrada u Vranovici sa 72 čhv, 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         </w:t>
      </w:r>
      <w:r w:rsidR="00F3646C">
        <w:t xml:space="preserve">  - oranica u V</w:t>
      </w:r>
      <w:r w:rsidRPr="002816DC">
        <w:t>ranovici sa 650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2276 – livada u Vranovici sa 156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2278 – oranica u Vranovici sa 1019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2280 – livada Vranovica u Sovnjaku sa 108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2281 – livada Vranovica u Sovnjaku sa 750 čhv,</w:t>
      </w:r>
    </w:p>
    <w:p w:rsidRDefault="002816DC" w:rsidP="002816DC" w:rsidR="002816DC" w:rsidRPr="002816DC">
      <w:pPr>
        <w:ind w:firstLine="708"/>
        <w:jc w:val="both"/>
      </w:pPr>
      <w:r w:rsidRPr="002816DC">
        <w:lastRenderedPageBreak/>
        <w:t xml:space="preserve"> </w:t>
      </w:r>
      <w:r w:rsidRPr="002816DC">
        <w:tab/>
        <w:t>- kč.br. 2282 – livada u Vranovici sa 266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2283 – livada u Vranovici sa 123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2293/2 – oranica Vranovica sa 631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2301 – kuća broj 455 u Vranovici sa 22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2302 – pašnjak u Vranovici sa 126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2303 – vrt u Vranovici sa 71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2305 – kuća broj 460 u Vranovici sa 28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2306/1 –  put Vranovica 858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2306/2 –  put Vranovica 148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          odnosno ukupno 4378 čhv</w:t>
      </w:r>
    </w:p>
    <w:p w:rsidRDefault="0023486A" w:rsidP="006641B6" w:rsidR="0023486A">
      <w:pPr>
        <w:jc w:val="both"/>
      </w:pPr>
    </w:p>
    <w:p w:rsidRDefault="006641B6" w:rsidP="006641B6" w:rsidR="006641B6">
      <w:pPr>
        <w:jc w:val="both"/>
      </w:pPr>
      <w:r>
        <w:t>a nakon pravomoćnosti ovoga rješenja o dosudi i nakon što kupac položi - uplati  iznos kupovnine naveden u točci III. izreke ovoga rješenja.</w:t>
      </w:r>
    </w:p>
    <w:p w:rsidRDefault="006641B6" w:rsidP="006641B6" w:rsidR="006641B6">
      <w:pPr>
        <w:jc w:val="both"/>
      </w:pPr>
    </w:p>
    <w:p w:rsidRDefault="006641B6" w:rsidP="002816DC" w:rsidR="002816DC">
      <w:pPr>
        <w:ind w:firstLine="708"/>
        <w:jc w:val="both"/>
      </w:pPr>
      <w:r>
        <w:t xml:space="preserve"> </w:t>
      </w:r>
      <w:r>
        <w:tab/>
        <w:t xml:space="preserve">V. Određuje se brisanje tereta i prava koja prestaju prodajom u zemljišnim knjigama na  </w:t>
      </w:r>
      <w:r w:rsidR="002D68FC">
        <w:t>nekretninama</w:t>
      </w:r>
      <w:r w:rsidR="002D68FC" w:rsidRPr="0079729E">
        <w:t xml:space="preserve"> upisn</w:t>
      </w:r>
      <w:r w:rsidR="002D68FC">
        <w:t>im</w:t>
      </w:r>
      <w:r w:rsidR="002D68FC" w:rsidRPr="0079729E">
        <w:t xml:space="preserve"> u  </w:t>
      </w:r>
      <w:r w:rsidR="002816DC" w:rsidRPr="002816DC">
        <w:t>u  zk.ul. 3351 k.o. 321982 Pakrac i to:</w:t>
      </w:r>
    </w:p>
    <w:p w:rsidRDefault="002816DC" w:rsidP="002816DC" w:rsidR="002816DC" w:rsidRPr="002816DC">
      <w:pPr>
        <w:ind w:firstLine="708"/>
        <w:jc w:val="both"/>
      </w:pP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 xml:space="preserve">- kč.br. 2275 –  zgrada u Vranovici sa 72 čhv, 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         </w:t>
      </w:r>
      <w:r w:rsidR="006F67BD">
        <w:t xml:space="preserve">  - oranica u V</w:t>
      </w:r>
      <w:r w:rsidRPr="002816DC">
        <w:t>ranovici sa 650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2276 – livada u Vranovici sa 156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2278 – oranica u Vranovici sa 1019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2280 – livada Vranovica u Sovnjaku sa 108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2281 – livada Vranovica u Sovnjaku sa 750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2282 – livada u Vranovici sa 266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2283 – livada u Vranovici sa 123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2293/2 – oranica Vranovica sa 631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2301 – kuća broj 455 u Vranovici sa 22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2302 – pašnjak u Vranovici sa 126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2303 – vrt u Vranovici sa 71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2305 – kuća broj 460 u Vranovici sa 28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2306/1 –  put Vranovica 858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</w:t>
      </w:r>
      <w:r w:rsidRPr="002816DC">
        <w:tab/>
        <w:t>- kč.br. 2306/2 –  put Vranovica 148 čhv,</w:t>
      </w:r>
    </w:p>
    <w:p w:rsidRDefault="002816DC" w:rsidP="002816DC" w:rsidR="002816DC" w:rsidRPr="002816DC">
      <w:pPr>
        <w:ind w:firstLine="708"/>
        <w:jc w:val="both"/>
      </w:pPr>
      <w:r w:rsidRPr="002816DC">
        <w:t xml:space="preserve">           odnosno ukupno 4378 čhv</w:t>
      </w:r>
    </w:p>
    <w:p w:rsidRDefault="002816DC" w:rsidP="002816DC" w:rsidR="00FF0770" w:rsidRPr="00FF0770">
      <w:pPr>
        <w:ind w:firstLine="708"/>
        <w:jc w:val="both"/>
      </w:pPr>
      <w:r>
        <w:t xml:space="preserve"> </w:t>
      </w:r>
      <w:r w:rsidR="00FC7E5D">
        <w:t>i to:</w:t>
      </w:r>
      <w:r w:rsidR="00FF0770" w:rsidRPr="00FF0770">
        <w:t xml:space="preserve"> </w:t>
      </w:r>
    </w:p>
    <w:p w:rsidRDefault="006641B6" w:rsidP="006641B6" w:rsidR="006641B6" w:rsidRPr="009A761F">
      <w:pPr>
        <w:jc w:val="both"/>
      </w:pPr>
      <w:r w:rsidRPr="009A761F">
        <w:t xml:space="preserve">                        na listu B:</w:t>
      </w:r>
    </w:p>
    <w:p w:rsidRDefault="00D0585C" w:rsidP="006641B6" w:rsidR="00D0585C" w:rsidRPr="009A761F">
      <w:pPr>
        <w:jc w:val="both"/>
      </w:pPr>
    </w:p>
    <w:p w:rsidRDefault="00D0585C" w:rsidP="006641B6" w:rsidR="00D0585C" w:rsidRPr="009A761F">
      <w:pPr>
        <w:jc w:val="both"/>
      </w:pPr>
      <w:r w:rsidRPr="009A761F">
        <w:t xml:space="preserve"> </w:t>
      </w:r>
      <w:r w:rsidRPr="009A761F">
        <w:tab/>
      </w:r>
      <w:r w:rsidRPr="009A761F">
        <w:tab/>
        <w:t>- redni broj 2.</w:t>
      </w:r>
      <w:r w:rsidR="009A761F" w:rsidRPr="009A761F">
        <w:t>1</w:t>
      </w:r>
      <w:r w:rsidRPr="009A761F">
        <w:t xml:space="preserve">. – broj Z-18996/2016 – zabilježbe </w:t>
      </w:r>
      <w:r w:rsidR="00183EBE">
        <w:t>otvaranja</w:t>
      </w:r>
      <w:r w:rsidRPr="009A761F">
        <w:t xml:space="preserve"> stečajnog postup</w:t>
      </w:r>
      <w:r w:rsidR="00EC00E2" w:rsidRPr="009A761F">
        <w:t>ka izvršene po osnovi rješenja T</w:t>
      </w:r>
      <w:r w:rsidRPr="009A761F">
        <w:t>rgovačkog suda u Osijeku Stalne Službe u Slavonskom Brodu broj 7/St-743/2016-19 od 24. studenog 2016. godine i pov</w:t>
      </w:r>
      <w:r w:rsidR="00762382" w:rsidRPr="009A761F">
        <w:t>i</w:t>
      </w:r>
      <w:r w:rsidRPr="009A761F">
        <w:t xml:space="preserve">jesnog izvatka iz sudskog registra od 24. studenog 2016. godine </w:t>
      </w:r>
    </w:p>
    <w:p w:rsidRDefault="00D0585C" w:rsidP="006641B6" w:rsidR="00D0585C" w:rsidRPr="009A761F">
      <w:pPr>
        <w:jc w:val="both"/>
      </w:pPr>
    </w:p>
    <w:p w:rsidRDefault="00D0585C" w:rsidP="006641B6" w:rsidR="0018035E" w:rsidRPr="002816DC">
      <w:pPr>
        <w:jc w:val="both"/>
        <w:rPr>
          <w:b/>
        </w:rPr>
      </w:pPr>
      <w:r w:rsidRPr="009A761F">
        <w:t xml:space="preserve"> </w:t>
      </w:r>
      <w:r w:rsidRPr="009A761F">
        <w:tab/>
      </w:r>
      <w:r w:rsidRPr="009A761F">
        <w:tab/>
        <w:t xml:space="preserve">- redni broj </w:t>
      </w:r>
      <w:r w:rsidR="009A761F" w:rsidRPr="009A761F">
        <w:t>2.2</w:t>
      </w:r>
      <w:r w:rsidRPr="009A761F">
        <w:t>. – broj Z-</w:t>
      </w:r>
      <w:r w:rsidR="00762382" w:rsidRPr="009A761F">
        <w:t>9387/2017</w:t>
      </w:r>
      <w:r w:rsidRPr="009A761F">
        <w:t xml:space="preserve"> – zabilježbe </w:t>
      </w:r>
      <w:r w:rsidR="007B3AF7">
        <w:t>prodaje nekretnina</w:t>
      </w:r>
      <w:r w:rsidRPr="009A761F">
        <w:t xml:space="preserve"> izvršene po osnovi rješenja posl. br. 7/St-</w:t>
      </w:r>
      <w:r w:rsidR="00762382" w:rsidRPr="009A761F">
        <w:t>743/2016-57</w:t>
      </w:r>
      <w:r w:rsidRPr="009A761F">
        <w:t xml:space="preserve"> od </w:t>
      </w:r>
      <w:r w:rsidR="00762382" w:rsidRPr="009A761F">
        <w:t>30. svibnja 2017</w:t>
      </w:r>
      <w:r w:rsidRPr="009A761F">
        <w:t>. godine Trgovačkog suda u Osijeku Stalne Službe u Slavonskom Brodu</w:t>
      </w:r>
      <w:r w:rsidRPr="009A761F">
        <w:tab/>
      </w:r>
      <w:r w:rsidRPr="002816DC">
        <w:rPr>
          <w:b/>
        </w:rPr>
        <w:tab/>
      </w:r>
    </w:p>
    <w:p w:rsidRDefault="0018035E" w:rsidP="006641B6" w:rsidR="0018035E" w:rsidRPr="002816DC">
      <w:pPr>
        <w:jc w:val="both"/>
        <w:rPr>
          <w:b/>
        </w:rPr>
      </w:pPr>
      <w:r w:rsidRPr="002816DC">
        <w:rPr>
          <w:b/>
        </w:rPr>
        <w:t xml:space="preserve"> </w:t>
      </w:r>
      <w:r w:rsidRPr="002816DC">
        <w:rPr>
          <w:b/>
        </w:rPr>
        <w:tab/>
      </w:r>
      <w:r w:rsidRPr="002816DC">
        <w:rPr>
          <w:b/>
        </w:rPr>
        <w:tab/>
      </w:r>
    </w:p>
    <w:p w:rsidRDefault="00762382" w:rsidP="006641B6" w:rsidR="006641B6" w:rsidRPr="009A761F">
      <w:pPr>
        <w:jc w:val="both"/>
      </w:pPr>
      <w:r w:rsidRPr="002816DC">
        <w:rPr>
          <w:b/>
        </w:rPr>
        <w:t xml:space="preserve"> </w:t>
      </w:r>
      <w:r w:rsidRPr="002816DC">
        <w:rPr>
          <w:b/>
        </w:rPr>
        <w:tab/>
      </w:r>
      <w:r w:rsidRPr="002816DC">
        <w:rPr>
          <w:b/>
        </w:rPr>
        <w:tab/>
      </w:r>
      <w:r w:rsidRPr="009A761F">
        <w:t>na listu C:</w:t>
      </w:r>
    </w:p>
    <w:p w:rsidRDefault="00762382" w:rsidP="00762382" w:rsidR="00762382" w:rsidRPr="009A761F">
      <w:pPr>
        <w:jc w:val="both"/>
      </w:pPr>
      <w:r w:rsidRPr="009A761F">
        <w:t xml:space="preserve"> </w:t>
      </w:r>
      <w:r w:rsidRPr="009A761F">
        <w:tab/>
        <w:t xml:space="preserve"> </w:t>
      </w:r>
      <w:r w:rsidRPr="009A761F">
        <w:tab/>
      </w:r>
    </w:p>
    <w:p w:rsidRDefault="00762382" w:rsidP="00762382" w:rsidR="00FC088D" w:rsidRPr="009A761F">
      <w:pPr>
        <w:jc w:val="both"/>
      </w:pPr>
      <w:r w:rsidRPr="009A761F">
        <w:t xml:space="preserve"> </w:t>
      </w:r>
      <w:r w:rsidRPr="009A761F">
        <w:tab/>
      </w:r>
      <w:r w:rsidRPr="009A761F">
        <w:tab/>
        <w:t xml:space="preserve">- redni broj 1.1. – broj Z-2642/2015 – zabilježbe </w:t>
      </w:r>
      <w:r w:rsidR="00940F56" w:rsidRPr="009A761F">
        <w:t>ovrhe za korist Nove Ljubljanske banke d.d., Ljubljana, Trg republike 2, OIB 17719334242 izvršene po osnovi rješenja o ovrsi posl. br. Ovr-1511/2015-3 od 15. travnja 2015. godine</w:t>
      </w:r>
      <w:r w:rsidR="003A0528" w:rsidRPr="009A761F">
        <w:t xml:space="preserve"> i čl. 84. Zakona o ovrsi </w:t>
      </w:r>
    </w:p>
    <w:p w:rsidRDefault="0098341E" w:rsidP="00762382" w:rsidR="0098341E" w:rsidRPr="00EC00E2">
      <w:pPr>
        <w:jc w:val="both"/>
      </w:pPr>
    </w:p>
    <w:p w:rsidRDefault="0098341E" w:rsidP="00762382" w:rsidR="0098341E">
      <w:pPr>
        <w:jc w:val="both"/>
      </w:pPr>
      <w:r w:rsidRPr="00EC00E2">
        <w:t xml:space="preserve"> </w:t>
      </w:r>
      <w:r w:rsidRPr="00EC00E2">
        <w:tab/>
      </w:r>
      <w:r w:rsidRPr="00EC00E2">
        <w:tab/>
      </w:r>
      <w:r w:rsidR="001305D0">
        <w:t xml:space="preserve">- </w:t>
      </w:r>
      <w:r w:rsidRPr="00EC00E2">
        <w:t xml:space="preserve">redni broj 4.1. – broj Z-8529/2015 – zabilježbe </w:t>
      </w:r>
      <w:r w:rsidR="00EC00E2" w:rsidRPr="00EC00E2">
        <w:t>pokretanja postup</w:t>
      </w:r>
      <w:r w:rsidR="007B3AF7">
        <w:t>ka predlagatelja osiguranja Nove</w:t>
      </w:r>
      <w:r w:rsidR="00EC00E2" w:rsidRPr="00EC00E2">
        <w:t xml:space="preserve"> Ljubljansk</w:t>
      </w:r>
      <w:r w:rsidR="007B3AF7">
        <w:t>e</w:t>
      </w:r>
      <w:r w:rsidR="00EC00E2" w:rsidRPr="00EC00E2">
        <w:t xml:space="preserve"> banke d.d., Ljubljana, Trg republike 2, OIB 17719334242 kojeg zastupaju odvjetnici</w:t>
      </w:r>
      <w:r w:rsidR="001305D0">
        <w:t xml:space="preserve"> iz Odvjetničkog društva Župić &amp;</w:t>
      </w:r>
      <w:r w:rsidR="00EC00E2" w:rsidRPr="00EC00E2">
        <w:t xml:space="preserve"> partneri</w:t>
      </w:r>
      <w:r w:rsidR="001305D0">
        <w:t xml:space="preserve"> d.o.o. Zagreb, Ulica grada Vukovara 269 f, radi osiguranja novčane tražbine prisilnim zasnivanjem založnog prava na nekretnini koji se vodi pred Općinskim sudom u Bjelovaru, Stalne Službe u Daruvaru pod posl. br. Ovr-3321/2015 </w:t>
      </w:r>
    </w:p>
    <w:p w:rsidRDefault="001305D0" w:rsidP="00762382" w:rsidR="001305D0">
      <w:pPr>
        <w:jc w:val="both"/>
      </w:pPr>
    </w:p>
    <w:p w:rsidRDefault="001305D0" w:rsidP="00762382" w:rsidR="001305D0" w:rsidRPr="00EC00E2">
      <w:pPr>
        <w:jc w:val="both"/>
      </w:pPr>
      <w:r>
        <w:t xml:space="preserve"> </w:t>
      </w:r>
      <w:r>
        <w:tab/>
      </w:r>
      <w:r>
        <w:tab/>
      </w:r>
      <w:r w:rsidRPr="00EC00E2">
        <w:t xml:space="preserve">- redni broj </w:t>
      </w:r>
      <w:r w:rsidR="001559CF">
        <w:t>5</w:t>
      </w:r>
      <w:r w:rsidRPr="00EC00E2">
        <w:t>.1. – broj Z-</w:t>
      </w:r>
      <w:r w:rsidR="001559CF">
        <w:t>8750/2015</w:t>
      </w:r>
      <w:r w:rsidRPr="00EC00E2">
        <w:t xml:space="preserve"> – zabilježbe ovrhe </w:t>
      </w:r>
      <w:r w:rsidR="001559CF">
        <w:t>na nekretnin</w:t>
      </w:r>
      <w:r w:rsidR="00D76AFC">
        <w:t>e</w:t>
      </w:r>
      <w:r w:rsidR="001559CF">
        <w:t xml:space="preserve"> </w:t>
      </w:r>
      <w:r w:rsidR="00D76AFC">
        <w:t xml:space="preserve">u A </w:t>
      </w:r>
      <w:r w:rsidRPr="00EC00E2">
        <w:t>za korist Nove Ljubljanske banke d.d., Ljubljana, Trg republike 2, OIB 17719334242 izvršene po osnovi rješenja</w:t>
      </w:r>
      <w:r w:rsidR="00AB712D">
        <w:t xml:space="preserve"> </w:t>
      </w:r>
      <w:r w:rsidR="007B7FC8" w:rsidRPr="00EC00E2">
        <w:t xml:space="preserve">o ovrsi </w:t>
      </w:r>
      <w:r w:rsidR="00AB712D">
        <w:t>Općinskog suda u Bjelovaru Stalne Službe u Daruvaru</w:t>
      </w:r>
      <w:r w:rsidRPr="00EC00E2">
        <w:t xml:space="preserve"> posl. br. Ovr-</w:t>
      </w:r>
      <w:r w:rsidR="00D76AFC">
        <w:t xml:space="preserve">3321/2015-3 </w:t>
      </w:r>
      <w:r w:rsidRPr="00EC00E2">
        <w:t xml:space="preserve">od </w:t>
      </w:r>
      <w:r w:rsidR="00D76AFC">
        <w:t>08. rujna</w:t>
      </w:r>
      <w:r w:rsidRPr="00EC00E2">
        <w:t xml:space="preserve"> 2015. godine</w:t>
      </w:r>
      <w:r w:rsidR="00AB712D">
        <w:t xml:space="preserve"> i čl. 84. Zakona o ovrsi</w:t>
      </w:r>
    </w:p>
    <w:p w:rsidRDefault="006641B6" w:rsidP="006641B6" w:rsidR="006641B6">
      <w:pPr>
        <w:jc w:val="right"/>
      </w:pPr>
    </w:p>
    <w:p w:rsidRDefault="006641B6" w:rsidP="006641B6" w:rsidR="006641B6">
      <w:pPr>
        <w:jc w:val="both"/>
      </w:pPr>
    </w:p>
    <w:p w:rsidRDefault="00495416" w:rsidP="006641B6" w:rsidR="006641B6">
      <w:pPr>
        <w:ind w:firstLine="1440"/>
        <w:jc w:val="both"/>
      </w:pPr>
      <w:r>
        <w:t>VI</w:t>
      </w:r>
      <w:r w:rsidR="006641B6">
        <w:t>.  Nekretnine koje su predmetom ovog rješenja predat će se kupcu zaključkom o predaji nakon što ovo rješenje postaje pravomoćno i nakon što kupac položi iznos kupovnine određen točkom III. izreke rješenja.</w:t>
      </w:r>
    </w:p>
    <w:p w:rsidRDefault="006641B6" w:rsidP="006641B6" w:rsidR="006641B6">
      <w:pPr>
        <w:jc w:val="both"/>
      </w:pPr>
    </w:p>
    <w:p w:rsidRDefault="00873D0F" w:rsidP="00626787" w:rsidR="00626787" w:rsidRPr="00626787">
      <w:pPr>
        <w:ind w:firstLine="708"/>
        <w:jc w:val="both"/>
      </w:pPr>
      <w:r>
        <w:t xml:space="preserve"> </w:t>
      </w:r>
      <w:r>
        <w:tab/>
      </w:r>
      <w:r w:rsidR="006641B6">
        <w:t xml:space="preserve">VII. U zemljišnim knjigama Zemljišnoknjižnog odjela </w:t>
      </w:r>
      <w:r w:rsidR="00495416">
        <w:t>Pakrac</w:t>
      </w:r>
      <w:r w:rsidR="006641B6">
        <w:t xml:space="preserve"> Općinskog suda u </w:t>
      </w:r>
      <w:r w:rsidR="00495416">
        <w:t>Bjelovaru</w:t>
      </w:r>
      <w:r w:rsidR="006641B6">
        <w:t xml:space="preserve">  i to </w:t>
      </w:r>
      <w:r w:rsidR="00495416">
        <w:t xml:space="preserve">na </w:t>
      </w:r>
      <w:r w:rsidR="00F364BB">
        <w:t>nekretninama</w:t>
      </w:r>
      <w:r w:rsidR="00626787" w:rsidRPr="00626787">
        <w:t xml:space="preserve"> upisni</w:t>
      </w:r>
      <w:r w:rsidR="00F364BB">
        <w:t>m</w:t>
      </w:r>
      <w:r w:rsidR="00626787" w:rsidRPr="00626787">
        <w:t xml:space="preserve"> u  zk.ul. 3351 k.o. 321982 Pakrac i to: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 xml:space="preserve">- kč.br. 2275 –  zgrada u Vranovici sa 72 čhv, 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         </w:t>
      </w:r>
      <w:r w:rsidR="00F364BB">
        <w:t xml:space="preserve">  - oranica u V</w:t>
      </w:r>
      <w:r w:rsidRPr="00626787">
        <w:t>ranovici sa 650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2276 – livada u Vranovici sa 156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2278 – oranica u Vranovici sa 1019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2280 – livada Vranovica u Sovnjaku sa 108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2281 – livada Vranovica u Sovnjaku sa 750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2282 – livada u Vranovici sa 266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2283 – livada u Vranovici sa 123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2293/2 – oranica Vranovica sa 631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2301 – kuća broj 455 u Vranovici sa 22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2302 – pašnjak u Vranovici sa 126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2303 – vrt u Vranovici sa 71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2305 – kuća broj 460 u Vranovici sa 28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2306/1 –  put Vranovica 858 čhv,</w:t>
      </w:r>
    </w:p>
    <w:p w:rsidRDefault="00626787" w:rsidP="00626787" w:rsidR="00626787" w:rsidRPr="00626787">
      <w:pPr>
        <w:ind w:firstLine="708"/>
        <w:jc w:val="both"/>
      </w:pPr>
      <w:r w:rsidRPr="00626787">
        <w:t xml:space="preserve"> </w:t>
      </w:r>
      <w:r w:rsidRPr="00626787">
        <w:tab/>
        <w:t>- kč.br. 2306/2 –  put Vranovica 148 čhv,</w:t>
      </w:r>
    </w:p>
    <w:p w:rsidRDefault="00626787" w:rsidP="00F364BB" w:rsidR="00F364BB">
      <w:pPr>
        <w:ind w:firstLine="708"/>
        <w:jc w:val="both"/>
      </w:pPr>
      <w:r w:rsidRPr="00626787">
        <w:t xml:space="preserve">           odnosno ukupno 4378 čhv</w:t>
      </w:r>
    </w:p>
    <w:p w:rsidRDefault="006641B6" w:rsidP="00F364BB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873D0F" w:rsidP="006641B6" w:rsidR="006641B6">
      <w:pPr>
        <w:ind w:firstLine="1440"/>
        <w:jc w:val="both"/>
      </w:pPr>
      <w:r>
        <w:t>VIII</w:t>
      </w:r>
      <w:r w:rsidR="006641B6">
        <w:t xml:space="preserve">. Upis prava vlasništva iz točke </w:t>
      </w:r>
      <w:r>
        <w:t>I</w:t>
      </w:r>
      <w:r w:rsidR="006641B6">
        <w:t>V. ov</w:t>
      </w:r>
      <w:r>
        <w:t>o</w:t>
      </w:r>
      <w:r w:rsidR="00BC5B6A">
        <w:t>g rješenja te upise iz točke V.</w:t>
      </w:r>
      <w:r w:rsidR="006641B6">
        <w:t xml:space="preserve"> izreke ovog rješenja provest će Zemljišnoknjižni odjel </w:t>
      </w:r>
      <w:r>
        <w:t>Pakrac</w:t>
      </w:r>
      <w:r w:rsidR="006641B6">
        <w:t xml:space="preserve"> Općinskog suda u </w:t>
      </w:r>
      <w:r>
        <w:t>Bjelovaru</w:t>
      </w:r>
      <w:r w:rsidR="006641B6">
        <w:t xml:space="preserve">  po pravomoćnosti ovog rješenja i na temelju potvrde o uplati kupovnine,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E82287">
        <w:t xml:space="preserve">Pakrac </w:t>
      </w:r>
      <w:r w:rsidR="006641B6">
        <w:t xml:space="preserve">Općinskog suda </w:t>
      </w:r>
      <w:r w:rsidR="00CB3C16">
        <w:t xml:space="preserve">u </w:t>
      </w:r>
      <w:r w:rsidR="00E82287">
        <w:t>Bjelovaru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33644D">
        <w:t>I</w:t>
      </w:r>
      <w:r>
        <w:t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 xml:space="preserve">X. Ovo rješenje o dosudi nekretnine kupcu dostavit će se Financijskoj agenciji s potvrdom pravomoćnosti radi objave rješenja na mrežnim stranicama Agencije.                        </w:t>
      </w:r>
    </w:p>
    <w:p w:rsidRDefault="006641B6" w:rsidP="006641B6" w:rsidR="006641B6">
      <w:pPr>
        <w:jc w:val="center"/>
      </w:pPr>
    </w:p>
    <w:p w:rsidRDefault="007B3592" w:rsidP="006641B6" w:rsidR="007B3592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076204" w:rsidP="00076204" w:rsidR="00076204">
      <w:pPr>
        <w:ind w:firstLine="1440"/>
        <w:jc w:val="both"/>
      </w:pPr>
      <w:r>
        <w:t xml:space="preserve">Pravomoćnim rješenjem poslovni broj 7/St-743/2016-57 od 30. svibnja 2017. godine određeno je da se nastavlja ovršni postupak koji se pred Općinskim sudom u Pakracu Stalne Službe u Bjelovaru vodio pod posl. br. Ovrv-551/17,  na način da će se će se nekretnine stečajnog dužnika opterećene razlučnim pravom koje čine stečajnu masu navedene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773C3E">
        <w:t>743</w:t>
      </w:r>
      <w:r>
        <w:t>/201</w:t>
      </w:r>
      <w:r w:rsidR="00773C3E">
        <w:t>6</w:t>
      </w:r>
      <w:r>
        <w:t>-</w:t>
      </w:r>
      <w:r w:rsidR="00773C3E">
        <w:t>75</w:t>
      </w:r>
      <w:r>
        <w:t xml:space="preserve"> od </w:t>
      </w:r>
      <w:r w:rsidR="00773C3E">
        <w:t>14. rujna</w:t>
      </w:r>
      <w:r>
        <w:t xml:space="preserve"> 201</w:t>
      </w:r>
      <w:r w:rsidR="00773C3E">
        <w:t>7</w:t>
      </w:r>
      <w:r>
        <w:t xml:space="preserve">. godine utvrđena je vrijednost predmetnih nekretnina u iznosu od </w:t>
      </w:r>
      <w:r w:rsidR="003715BA">
        <w:t>301.968,53</w:t>
      </w:r>
      <w:r>
        <w:t xml:space="preserve"> Kn za potrebe prodaje koju će  provesti Financijska agencija elektroničkom javnom dražbom te je tako određeno da se na </w:t>
      </w:r>
      <w:r w:rsidR="00AE54C6">
        <w:t>drugoj</w:t>
      </w:r>
      <w:r>
        <w:t xml:space="preserve"> elektroničkoj dražbi nekretnine ne mogu prodati ispod jedne </w:t>
      </w:r>
      <w:r w:rsidR="003715BA">
        <w:t>polovine</w:t>
      </w:r>
      <w:r>
        <w:t xml:space="preserve"> utvrđene vrijednosti odnosno ispod iznosa od </w:t>
      </w:r>
      <w:r w:rsidR="00073975">
        <w:t>150.984,26</w:t>
      </w:r>
      <w:r w:rsidRPr="00397517">
        <w:t xml:space="preserve"> </w:t>
      </w:r>
      <w:r>
        <w:t>Kn.</w:t>
      </w:r>
    </w:p>
    <w:p w:rsidRDefault="006641B6" w:rsidP="006641B6" w:rsidR="006641B6">
      <w:pPr>
        <w:ind w:firstLine="1416"/>
        <w:jc w:val="both"/>
      </w:pPr>
      <w:r>
        <w:t xml:space="preserve"> Nakon provedene </w:t>
      </w:r>
      <w:r w:rsidR="00BB5ED5">
        <w:t>druge</w:t>
      </w:r>
      <w:r>
        <w:t xml:space="preserve"> elektroničke javne dražbe Financijska agencija izvijestila je sud da je u postupku provedene elektroničke javne dražbe koja je započela </w:t>
      </w:r>
      <w:r w:rsidR="00B66B0F">
        <w:t xml:space="preserve">17. siječnja 2018. </w:t>
      </w:r>
      <w:r>
        <w:t xml:space="preserve"> godine i završila </w:t>
      </w:r>
      <w:r w:rsidR="00B66B0F">
        <w:t>11. travnja</w:t>
      </w:r>
      <w:r>
        <w:t xml:space="preserve">  201</w:t>
      </w:r>
      <w:r w:rsidR="00B66B0F">
        <w:t xml:space="preserve">8. godine </w:t>
      </w:r>
      <w:r>
        <w:t xml:space="preserve">jedinu valjanu ponudu u nadmetanju dao ponuditelj </w:t>
      </w:r>
      <w:r w:rsidRPr="005365E7">
        <w:t xml:space="preserve"> </w:t>
      </w:r>
      <w:r w:rsidR="00B66B0F">
        <w:t xml:space="preserve">GRAD PAKRAC, Trg bana Josipa Jelačića 18, Pakrac, OIB 79689915301 </w:t>
      </w:r>
      <w:r w:rsidR="00B66B0F" w:rsidRPr="00413D0C">
        <w:t xml:space="preserve"> </w:t>
      </w:r>
      <w:r>
        <w:t xml:space="preserve"> u </w:t>
      </w:r>
      <w:r w:rsidR="00B66B0F">
        <w:t xml:space="preserve">iznosu od </w:t>
      </w:r>
      <w:r w:rsidR="00F2696B">
        <w:t>150.984,26</w:t>
      </w:r>
      <w:r w:rsidR="00B66B0F">
        <w:t xml:space="preserve"> Kn.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 Kako je zaključkom poslovni broj 7/St-</w:t>
      </w:r>
      <w:r w:rsidR="00B66B0F">
        <w:t>743</w:t>
      </w:r>
      <w:r>
        <w:t>/2013-</w:t>
      </w:r>
      <w:r w:rsidR="00B66B0F">
        <w:t>75</w:t>
      </w:r>
      <w:r>
        <w:t xml:space="preserve"> od </w:t>
      </w:r>
      <w:r w:rsidR="00B66B0F">
        <w:t xml:space="preserve">14. rujna </w:t>
      </w:r>
      <w:r>
        <w:t xml:space="preserve"> 201</w:t>
      </w:r>
      <w:r w:rsidR="00B66B0F">
        <w:t>7</w:t>
      </w:r>
      <w:r>
        <w:t xml:space="preserve">. godine utvrđeno da se predmetne nekretnine na </w:t>
      </w:r>
      <w:r w:rsidR="00B66B0F">
        <w:t>drugoj</w:t>
      </w:r>
      <w:r>
        <w:t xml:space="preserve"> elektroničkoj dražbi  ne mogu prodati ispod jedne </w:t>
      </w:r>
      <w:r w:rsidR="00B66B0F">
        <w:t>polovine</w:t>
      </w:r>
      <w:r>
        <w:t xml:space="preserve"> utvrđene vrijednosti tj. ispod vrijednosti u iznosu </w:t>
      </w:r>
      <w:r w:rsidR="00B66B0F">
        <w:t xml:space="preserve">od </w:t>
      </w:r>
      <w:r w:rsidR="00C75ABF">
        <w:t>150.984,26</w:t>
      </w:r>
      <w:r>
        <w:t xml:space="preserve"> Kn, a koji iznos je ponuditelj- kupac </w:t>
      </w:r>
      <w:r w:rsidR="00B66B0F">
        <w:t xml:space="preserve">GRAD PAKRAC, Trg bana Josipa Jelačića 18, Pakrac, OIB 79689915301 </w:t>
      </w:r>
      <w:r w:rsidR="00B66B0F" w:rsidRPr="00413D0C">
        <w:t xml:space="preserve"> </w:t>
      </w:r>
      <w:r>
        <w:t xml:space="preserve">valjano ponudio u postupku elektroničke javne dražbe, to su ispunjeni uvjeti da mu se predmetne nekretnine dosude.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Nastavno tome, upise iz točke </w:t>
      </w:r>
      <w:r w:rsidR="00B66B0F">
        <w:t>IV. i V</w:t>
      </w:r>
      <w:r>
        <w:t xml:space="preserve">. ovoga rješenja provest će Zemljišnoknjižni odjel </w:t>
      </w:r>
      <w:r w:rsidR="00B66B0F">
        <w:t>Pakrac</w:t>
      </w:r>
      <w:r>
        <w:t xml:space="preserve"> Općinskog suda u </w:t>
      </w:r>
      <w:r w:rsidR="00B66B0F">
        <w:t>Bjelovaru</w:t>
      </w:r>
      <w:r>
        <w:t xml:space="preserve"> po pravomoćnosti ovoga rješenja, a radi provedbe ovih upisa Zemljišnoknjižnom odjelu </w:t>
      </w:r>
      <w:r w:rsidR="00B66B0F">
        <w:t>Pakrac</w:t>
      </w:r>
      <w:r>
        <w:t xml:space="preserve"> Općinskom sudu u </w:t>
      </w:r>
      <w:r w:rsidR="00B66B0F">
        <w:t>Bjelovaru</w:t>
      </w:r>
      <w:r>
        <w:t xml:space="preserve"> dostaviti će se rješenje o dosudi s klauzulom pravomoćnosti i potvrda o uplati kupovnine, dok će zabiljež</w:t>
      </w:r>
      <w:r w:rsidR="00B66B0F">
        <w:t>bu  dosude određenu u točci VII</w:t>
      </w:r>
      <w:r>
        <w:t xml:space="preserve">. izreke rješenja Zemljišnoknjižni odjel </w:t>
      </w:r>
      <w:r w:rsidR="00B66B0F">
        <w:t>Pakrac</w:t>
      </w:r>
      <w:r>
        <w:t xml:space="preserve"> Općinskog  suda u </w:t>
      </w:r>
      <w:r w:rsidR="00B66B0F">
        <w:t>Bjelovaru</w:t>
      </w:r>
      <w:r>
        <w:t xml:space="preserve"> 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B66B0F">
        <w:t>24. travnja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6641B6" w:rsidR="006641B6">
      <w:r>
        <w:t xml:space="preserve">                                                                                                         Stečajna sutkinja:</w:t>
      </w:r>
    </w:p>
    <w:p w:rsidRDefault="006641B6" w:rsidP="006641B6" w:rsidR="006641B6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Mirna Vujčić</w:t>
      </w:r>
    </w:p>
    <w:p w:rsidRDefault="006641B6" w:rsidP="006641B6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CB3C16" w:rsidP="006641B6" w:rsidR="006641B6">
      <w:r>
        <w:lastRenderedPageBreak/>
        <w:t>DNA</w:t>
      </w:r>
    </w:p>
    <w:p w:rsidRDefault="00CB3C16" w:rsidP="006641B6" w:rsidR="00CB3C16"/>
    <w:p w:rsidRDefault="006641B6" w:rsidP="006641B6" w:rsidR="006641B6">
      <w:r>
        <w:t>1. Rješenje nepravomoćno</w:t>
      </w:r>
    </w:p>
    <w:p w:rsidRDefault="006641B6" w:rsidP="006641B6" w:rsidR="006641B6">
      <w:r>
        <w:t>2. Rješenje objaviti na mrežnoj stranici e-Oglasna ploča sudova, te dostaviti:</w:t>
      </w:r>
    </w:p>
    <w:p w:rsidRDefault="006641B6" w:rsidP="006641B6" w:rsidR="006641B6">
      <w:r>
        <w:t xml:space="preserve">- kupcu </w:t>
      </w:r>
      <w:r w:rsidR="00E75A6F">
        <w:t>Gradu Pakrac</w:t>
      </w:r>
    </w:p>
    <w:p w:rsidRDefault="006641B6" w:rsidP="006641B6" w:rsidR="006641B6">
      <w:r>
        <w:t>- stečajnom upravitelju</w:t>
      </w:r>
    </w:p>
    <w:p w:rsidRDefault="006D1F54" w:rsidP="006641B6" w:rsidR="006D1F54">
      <w:r>
        <w:t xml:space="preserve">- razlučnom vjerovniku Ljubljanska banka </w:t>
      </w:r>
      <w:r w:rsidR="004F5A56">
        <w:t>d.d. po punomoćniku OD Župić &amp; p</w:t>
      </w:r>
      <w:r>
        <w:t>artneri</w:t>
      </w:r>
    </w:p>
    <w:p w:rsidRDefault="006641B6" w:rsidP="006641B6" w:rsidR="006641B6">
      <w:r>
        <w:t xml:space="preserve">- Zemljišnoknjižnom odjelu </w:t>
      </w:r>
      <w:r w:rsidR="00E75A6F">
        <w:t>Pakrac</w:t>
      </w:r>
      <w:r>
        <w:t xml:space="preserve"> Općinskog suda </w:t>
      </w:r>
      <w:r w:rsidR="00E75A6F">
        <w:t>Bjelovar</w:t>
      </w:r>
      <w:r>
        <w:t xml:space="preserve"> uz dopis</w:t>
      </w:r>
    </w:p>
    <w:p w:rsidRDefault="006641B6" w:rsidP="006641B6" w:rsidR="006641B6">
      <w:r>
        <w:t xml:space="preserve">- Poreznoj upravi </w:t>
      </w:r>
      <w:r w:rsidR="00E75A6F">
        <w:t>Požega</w:t>
      </w:r>
      <w:r>
        <w:t xml:space="preserve">  po pravomoćnosti</w:t>
      </w:r>
    </w:p>
    <w:p w:rsidRDefault="006641B6" w:rsidP="006641B6" w:rsidR="006641B6">
      <w:r>
        <w:t>- FINA po pravomoćnosti</w:t>
      </w:r>
    </w:p>
    <w:p w:rsidRDefault="006641B6" w:rsidP="006641B6" w:rsidR="006641B6">
      <w:r>
        <w:t>3. Kalendar 15 dana</w:t>
      </w:r>
    </w:p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136" w:rsidP="00856939" w:rsidR="000F4136">
      <w:r>
        <w:separator/>
      </w:r>
    </w:p>
  </w:endnote>
  <w:endnote w:id="0" w:type="continuationSeparator">
    <w:p w:rsidRDefault="000F4136" w:rsidP="00856939" w:rsidR="000F4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136" w:rsidP="00856939" w:rsidR="000F4136">
      <w:r>
        <w:separator/>
      </w:r>
    </w:p>
  </w:footnote>
  <w:footnote w:id="0" w:type="continuationSeparator">
    <w:p w:rsidRDefault="000F4136" w:rsidP="00856939" w:rsidR="000F4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939" w:rsidP="00856939" w:rsidR="00856939">
    <w:pPr>
      <w:pStyle w:val="Zaglavlje"/>
      <w:jc w:val="right"/>
    </w:pPr>
    <w:r>
      <w:rPr>
        <w:b/>
      </w:rPr>
      <w:t>Broj:7/ St-743/2016-</w:t>
    </w:r>
    <w:r w:rsidR="00E25422">
      <w:rPr>
        <w:b/>
      </w:rPr>
      <w:t>94</w:t>
    </w:r>
    <w:r>
      <w:rPr>
        <w:b/>
      </w:rPr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14C7A"/>
    <w:rsid w:val="000709EB"/>
    <w:rsid w:val="00073975"/>
    <w:rsid w:val="00076204"/>
    <w:rsid w:val="00093F0B"/>
    <w:rsid w:val="000E20B5"/>
    <w:rsid w:val="000E2458"/>
    <w:rsid w:val="000F4136"/>
    <w:rsid w:val="001100DF"/>
    <w:rsid w:val="001305D0"/>
    <w:rsid w:val="001559CF"/>
    <w:rsid w:val="001601C4"/>
    <w:rsid w:val="0018035E"/>
    <w:rsid w:val="00183EBE"/>
    <w:rsid w:val="00191C0D"/>
    <w:rsid w:val="0023486A"/>
    <w:rsid w:val="0027441C"/>
    <w:rsid w:val="002816DC"/>
    <w:rsid w:val="002D68FC"/>
    <w:rsid w:val="0033644D"/>
    <w:rsid w:val="003715BA"/>
    <w:rsid w:val="00374619"/>
    <w:rsid w:val="00375D02"/>
    <w:rsid w:val="00383E93"/>
    <w:rsid w:val="0039126B"/>
    <w:rsid w:val="003A0528"/>
    <w:rsid w:val="004028EF"/>
    <w:rsid w:val="004034B6"/>
    <w:rsid w:val="0047701F"/>
    <w:rsid w:val="00495416"/>
    <w:rsid w:val="004F5A56"/>
    <w:rsid w:val="005332E3"/>
    <w:rsid w:val="00573F24"/>
    <w:rsid w:val="005770E4"/>
    <w:rsid w:val="005A449D"/>
    <w:rsid w:val="005A4DD8"/>
    <w:rsid w:val="005F6DB3"/>
    <w:rsid w:val="00626787"/>
    <w:rsid w:val="0065419B"/>
    <w:rsid w:val="006641B6"/>
    <w:rsid w:val="00687AF0"/>
    <w:rsid w:val="006A58B5"/>
    <w:rsid w:val="006B399D"/>
    <w:rsid w:val="006D1F54"/>
    <w:rsid w:val="006F4F5A"/>
    <w:rsid w:val="006F67BD"/>
    <w:rsid w:val="00762382"/>
    <w:rsid w:val="00773C3E"/>
    <w:rsid w:val="0079729E"/>
    <w:rsid w:val="007A7463"/>
    <w:rsid w:val="007B3592"/>
    <w:rsid w:val="007B3AF7"/>
    <w:rsid w:val="007B7FC8"/>
    <w:rsid w:val="00856939"/>
    <w:rsid w:val="00873D0F"/>
    <w:rsid w:val="008D63B7"/>
    <w:rsid w:val="00940F56"/>
    <w:rsid w:val="00963BE6"/>
    <w:rsid w:val="0098341E"/>
    <w:rsid w:val="00986AFB"/>
    <w:rsid w:val="009A761F"/>
    <w:rsid w:val="009E6643"/>
    <w:rsid w:val="009F5F45"/>
    <w:rsid w:val="00A7126E"/>
    <w:rsid w:val="00AB712D"/>
    <w:rsid w:val="00AD5C68"/>
    <w:rsid w:val="00AE54C6"/>
    <w:rsid w:val="00AF3B37"/>
    <w:rsid w:val="00B24EC7"/>
    <w:rsid w:val="00B27860"/>
    <w:rsid w:val="00B3306A"/>
    <w:rsid w:val="00B66B0F"/>
    <w:rsid w:val="00B859B5"/>
    <w:rsid w:val="00BA5D0F"/>
    <w:rsid w:val="00BB4B6F"/>
    <w:rsid w:val="00BB5ED5"/>
    <w:rsid w:val="00BC5B6A"/>
    <w:rsid w:val="00BC6B2D"/>
    <w:rsid w:val="00BD273B"/>
    <w:rsid w:val="00BD330A"/>
    <w:rsid w:val="00C13CD6"/>
    <w:rsid w:val="00C30503"/>
    <w:rsid w:val="00C75ABF"/>
    <w:rsid w:val="00CB3C16"/>
    <w:rsid w:val="00D0585C"/>
    <w:rsid w:val="00D46721"/>
    <w:rsid w:val="00D55631"/>
    <w:rsid w:val="00D76AFC"/>
    <w:rsid w:val="00DB052E"/>
    <w:rsid w:val="00DC22DD"/>
    <w:rsid w:val="00DC2597"/>
    <w:rsid w:val="00E04FBE"/>
    <w:rsid w:val="00E14A71"/>
    <w:rsid w:val="00E2282C"/>
    <w:rsid w:val="00E25422"/>
    <w:rsid w:val="00E564FA"/>
    <w:rsid w:val="00E73A97"/>
    <w:rsid w:val="00E75A6F"/>
    <w:rsid w:val="00E77A5A"/>
    <w:rsid w:val="00E82287"/>
    <w:rsid w:val="00E834F9"/>
    <w:rsid w:val="00EC00E2"/>
    <w:rsid w:val="00EF1E32"/>
    <w:rsid w:val="00F2696B"/>
    <w:rsid w:val="00F3646C"/>
    <w:rsid w:val="00F364BB"/>
    <w:rsid w:val="00F41042"/>
    <w:rsid w:val="00F9103F"/>
    <w:rsid w:val="00FA0295"/>
    <w:rsid w:val="00FC088D"/>
    <w:rsid w:val="00FC2EAB"/>
    <w:rsid w:val="00FC7E5D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3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45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49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31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2098</properties:Words>
  <properties:Characters>10600</properties:Characters>
  <properties:Lines>265</properties:Lines>
  <properties:Paragraphs>139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2018-04-23T11:18:00Z</dcterms:created>
  <dc:creator>wsadmin</dc:creator>
  <cp:lastModifiedBy>wsadmin</cp:lastModifiedBy>
  <cp:lastPrinted>2018-04-23T11:18:00Z</cp:lastPrinted>
  <dcterms:modified xmlns:xsi="http://www.w3.org/2001/XMLSchema-instance" xsi:type="dcterms:W3CDTF">2018-04-24T10:50:00Z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(st-743-2016-24.4.2018. GRUPA FERDINAND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